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5732" w14:paraId="a635732" w:rsidRDefault="00B9254F" w:rsidP="00B9254F" w:rsidR="00B9254F" w:rsidRPr="00651930">
      <w:pPr>
        <w:jc w:val="right"/>
        <w15:collapsed w:val="false"/>
      </w:pPr>
      <w:bookmarkStart w:name="_GoBack" w:id="0"/>
      <w:bookmarkEnd w:id="0"/>
      <w:r w:rsidRPr="00651930">
        <w:t>Posl. br. 1 St-</w:t>
      </w:r>
      <w:r w:rsidR="00651930" w:rsidRPr="00651930">
        <w:t>134/15-</w:t>
      </w:r>
      <w:r w:rsidR="005B15FF">
        <w:t>17</w:t>
      </w:r>
    </w:p>
    <w:p w:rsidRDefault="00B9254F" w:rsidP="00B9254F" w:rsidR="00B9254F" w:rsidRPr="00651930"/>
    <w:p w:rsidRDefault="00B9254F" w:rsidP="00B9254F" w:rsidR="00B9254F" w:rsidRPr="00651930"/>
    <w:p w:rsidRDefault="00AB7245" w:rsidP="00B9254F" w:rsidR="00B9254F" w:rsidRPr="00651930">
      <w:r w:rsidRPr="00651930">
        <w:t>REPUBLIKA HRVATSKA</w:t>
      </w:r>
    </w:p>
    <w:p w:rsidRDefault="00AB7245" w:rsidP="00AB7245" w:rsidR="00B9254F">
      <w:r w:rsidRPr="00651930">
        <w:t>TRGOVAČKI SUD U ZADRU</w:t>
      </w:r>
    </w:p>
    <w:p w:rsidRDefault="00651930" w:rsidP="00AB7245" w:rsidR="00651930" w:rsidRPr="00651930"/>
    <w:p w:rsidRDefault="00651930" w:rsidP="00B9254F" w:rsidR="00B9254F" w:rsidRPr="00651930">
      <w:pPr>
        <w:jc w:val="center"/>
      </w:pPr>
      <w:r>
        <w:t>R E P U B L I K A   H R V A T S K A</w:t>
      </w:r>
    </w:p>
    <w:p w:rsidRDefault="00B9254F" w:rsidP="00B9254F" w:rsidR="00B9254F" w:rsidRPr="00651930"/>
    <w:p w:rsidRDefault="00B9254F" w:rsidP="00B9254F" w:rsidR="00B9254F" w:rsidRPr="00651930">
      <w:pPr>
        <w:jc w:val="center"/>
      </w:pPr>
      <w:r w:rsidRPr="00651930">
        <w:t>R  J  E  Š  E  N  J  E</w:t>
      </w:r>
    </w:p>
    <w:p w:rsidRDefault="00B9254F" w:rsidP="00B9254F" w:rsidR="00B9254F" w:rsidRPr="00651930">
      <w:pPr>
        <w:jc w:val="both"/>
      </w:pPr>
    </w:p>
    <w:p w:rsidRDefault="00B9254F" w:rsidP="00B9254F" w:rsidR="00B9254F" w:rsidRPr="00651930">
      <w:pPr>
        <w:ind w:firstLine="708"/>
        <w:jc w:val="both"/>
      </w:pPr>
      <w:r w:rsidRPr="00651930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651930">
          <w:t>sud u</w:t>
        </w:r>
      </w:smartTag>
      <w:r w:rsidRPr="00651930">
        <w:t xml:space="preserve"> Zadru u ime Republike Hrvatske, po sucu Ardeni Bajlo, u stečajnom postupku nad stečajnim dužnikom </w:t>
      </w:r>
      <w:r w:rsidR="00651930" w:rsidRPr="00651930">
        <w:t>GRIČ-3 d.o.o.</w:t>
      </w:r>
      <w:r w:rsidR="00651930">
        <w:t>,</w:t>
      </w:r>
      <w:r w:rsidR="00651930" w:rsidRPr="00651930">
        <w:t xml:space="preserve"> Benkovac, Karinska 20, Benkovac, OIB: 10989646615</w:t>
      </w:r>
      <w:r w:rsidR="006D0FA0" w:rsidRPr="00651930">
        <w:t>,</w:t>
      </w:r>
      <w:r w:rsidR="001635FF" w:rsidRPr="00651930">
        <w:t xml:space="preserve"> </w:t>
      </w:r>
      <w:r w:rsidR="00BC0FAC" w:rsidRPr="00651930">
        <w:t xml:space="preserve">dana </w:t>
      </w:r>
      <w:r w:rsidR="00651930">
        <w:t>19. siječnja 2016.</w:t>
      </w:r>
    </w:p>
    <w:p w:rsidRDefault="00B9254F" w:rsidP="00B9254F" w:rsidR="00B9254F" w:rsidRPr="00651930"/>
    <w:p w:rsidRDefault="00B9254F" w:rsidP="00B9254F" w:rsidR="00B9254F" w:rsidRPr="00651930">
      <w:pPr>
        <w:jc w:val="center"/>
      </w:pPr>
      <w:r w:rsidRPr="00651930">
        <w:t>r i j e š i o   j e</w:t>
      </w:r>
    </w:p>
    <w:p w:rsidRDefault="00B9254F" w:rsidP="00B9254F" w:rsidR="00B9254F" w:rsidRPr="00651930"/>
    <w:p w:rsidRDefault="00B9254F" w:rsidP="00B9254F" w:rsidR="00B9254F" w:rsidRPr="00651930">
      <w:pPr>
        <w:jc w:val="both"/>
      </w:pPr>
      <w:r w:rsidRPr="00651930">
        <w:tab/>
        <w:t>Odbacuje se prij</w:t>
      </w:r>
      <w:r w:rsidR="00520259" w:rsidRPr="00651930">
        <w:t xml:space="preserve">ava tražbine </w:t>
      </w:r>
      <w:r w:rsidR="00651930">
        <w:t>HRVATSK</w:t>
      </w:r>
      <w:r w:rsidR="008262CB">
        <w:t>IH</w:t>
      </w:r>
      <w:r w:rsidR="00651930">
        <w:t xml:space="preserve"> ŠUM</w:t>
      </w:r>
      <w:r w:rsidR="008262CB">
        <w:t>A</w:t>
      </w:r>
      <w:r w:rsidR="00651930">
        <w:t xml:space="preserve"> d.o.o., Zagreb</w:t>
      </w:r>
      <w:r w:rsidR="00E20921" w:rsidRPr="00651930">
        <w:t xml:space="preserve">, </w:t>
      </w:r>
      <w:r w:rsidR="00651930">
        <w:rPr>
          <w:color w:val="000000"/>
        </w:rPr>
        <w:t>Ul. Lj. F. Vukotinovića 2, OIB: 69693144506</w:t>
      </w:r>
      <w:r w:rsidR="00E20921" w:rsidRPr="00651930">
        <w:t>,</w:t>
      </w:r>
      <w:r w:rsidR="00520259" w:rsidRPr="00651930">
        <w:t xml:space="preserve"> u iznosu od </w:t>
      </w:r>
      <w:r w:rsidR="00651930">
        <w:t>1.000,00</w:t>
      </w:r>
      <w:r w:rsidR="00520259" w:rsidRPr="00651930">
        <w:t xml:space="preserve"> kuna</w:t>
      </w:r>
      <w:r w:rsidR="009B1DD1" w:rsidRPr="00651930">
        <w:t>.</w:t>
      </w:r>
    </w:p>
    <w:p w:rsidRDefault="00B9254F" w:rsidP="00B9254F" w:rsidR="00B9254F" w:rsidRPr="00651930">
      <w:pPr>
        <w:jc w:val="both"/>
      </w:pPr>
    </w:p>
    <w:p w:rsidRDefault="00B9254F" w:rsidP="00B9254F" w:rsidR="00B9254F" w:rsidRPr="00651930">
      <w:pPr>
        <w:jc w:val="center"/>
      </w:pPr>
      <w:r w:rsidRPr="00651930">
        <w:t>Obrazloženje</w:t>
      </w:r>
    </w:p>
    <w:p w:rsidRDefault="00B9254F" w:rsidP="00B9254F" w:rsidR="00B9254F" w:rsidRPr="00651930">
      <w:pPr>
        <w:jc w:val="right"/>
      </w:pPr>
    </w:p>
    <w:p w:rsidRDefault="00520259" w:rsidP="00B9254F" w:rsidR="00520259" w:rsidRPr="00651930">
      <w:pPr>
        <w:jc w:val="both"/>
      </w:pPr>
      <w:r w:rsidRPr="00651930">
        <w:t xml:space="preserve">            Stečajni vjero</w:t>
      </w:r>
      <w:r w:rsidR="00651930">
        <w:t>vnik</w:t>
      </w:r>
      <w:r w:rsidRPr="00651930">
        <w:t xml:space="preserve"> </w:t>
      </w:r>
      <w:r w:rsidR="00651930">
        <w:t>HRVATSK</w:t>
      </w:r>
      <w:r w:rsidR="008262CB">
        <w:t>E</w:t>
      </w:r>
      <w:r w:rsidR="00651930">
        <w:t xml:space="preserve"> ŠUM</w:t>
      </w:r>
      <w:r w:rsidR="008262CB">
        <w:t>E</w:t>
      </w:r>
      <w:r w:rsidR="00651930">
        <w:t xml:space="preserve"> d.o.o., Zagreb</w:t>
      </w:r>
      <w:r w:rsidR="00E20921" w:rsidRPr="00651930">
        <w:t xml:space="preserve"> </w:t>
      </w:r>
      <w:r w:rsidRPr="00651930">
        <w:t xml:space="preserve">u ovom stečajnom postupku pored tražbine drugog višeg isplatnog reda prijavio je </w:t>
      </w:r>
      <w:r w:rsidR="00E20921" w:rsidRPr="00651930">
        <w:t xml:space="preserve">i </w:t>
      </w:r>
      <w:r w:rsidRPr="00651930">
        <w:t xml:space="preserve">tražbinu nižeg isplatnog reda u iznosu od </w:t>
      </w:r>
      <w:r w:rsidR="008262CB">
        <w:t>1.000,00 kuna s osnova</w:t>
      </w:r>
      <w:r w:rsidRPr="00651930">
        <w:t xml:space="preserve"> </w:t>
      </w:r>
      <w:r w:rsidR="00E20921" w:rsidRPr="00651930">
        <w:t>troškova postupka</w:t>
      </w:r>
      <w:r w:rsidR="008262CB">
        <w:t xml:space="preserve">, konkretno trošak podnošenja prijave tražbina. </w:t>
      </w:r>
    </w:p>
    <w:p w:rsidRDefault="00520259" w:rsidP="00B9254F" w:rsidR="009B1DD1">
      <w:pPr>
        <w:jc w:val="both"/>
      </w:pPr>
      <w:r w:rsidRPr="00651930">
        <w:t xml:space="preserve">           </w:t>
      </w:r>
      <w:r w:rsidR="009B1DD1" w:rsidRPr="00651930">
        <w:t>Rješenjem</w:t>
      </w:r>
      <w:r w:rsidR="00B9254F" w:rsidRPr="00651930">
        <w:t xml:space="preserve"> o</w:t>
      </w:r>
      <w:r w:rsidRPr="00651930">
        <w:t xml:space="preserve"> otvaranju stečajnog postupka na prijavu tražbine pozvani su samo vjerovnici viših isplatnih redova.</w:t>
      </w:r>
    </w:p>
    <w:p w:rsidRDefault="008262CB" w:rsidP="00B9254F" w:rsidR="00520259" w:rsidRPr="00651930">
      <w:pPr>
        <w:jc w:val="both"/>
      </w:pPr>
      <w:r>
        <w:tab/>
        <w:t xml:space="preserve">Člankom 139. Stečajnog zakona (Narodne novine 71/15) propisano je da su troškovi koji za pojedine vjerovnike nastanku u stečajnom postupku tražbine nižeg isplatnog reda. </w:t>
      </w:r>
    </w:p>
    <w:p w:rsidRDefault="00B9254F" w:rsidP="008262CB" w:rsidR="00B9254F" w:rsidRPr="00651930">
      <w:pPr>
        <w:ind w:firstLine="708"/>
        <w:jc w:val="both"/>
      </w:pPr>
      <w:r w:rsidRPr="00651930">
        <w:t xml:space="preserve">Kako </w:t>
      </w:r>
      <w:r w:rsidR="00520259" w:rsidRPr="00651930">
        <w:t xml:space="preserve">je </w:t>
      </w:r>
      <w:r w:rsidRPr="00651930">
        <w:t>dakle r</w:t>
      </w:r>
      <w:r w:rsidR="00520259" w:rsidRPr="00651930">
        <w:t xml:space="preserve">iječ o tražbini koju vjerovnik nije ni mogao prijaviti, ista se ne može ni ispitivati, pa ju je valjalo odbaciti. </w:t>
      </w:r>
    </w:p>
    <w:p w:rsidRDefault="00B9254F" w:rsidP="00B9254F" w:rsidR="00B9254F" w:rsidRPr="00651930">
      <w:pPr>
        <w:jc w:val="both"/>
      </w:pPr>
      <w:r w:rsidRPr="00651930">
        <w:tab/>
        <w:t xml:space="preserve"> </w:t>
      </w:r>
      <w:r w:rsidR="00520259" w:rsidRPr="00651930">
        <w:t xml:space="preserve">Stoga je odlučeno kao u izreci. </w:t>
      </w:r>
    </w:p>
    <w:p w:rsidRDefault="00520259" w:rsidP="00B9254F" w:rsidR="00520259" w:rsidRPr="00651930">
      <w:pPr>
        <w:jc w:val="both"/>
      </w:pPr>
      <w:r w:rsidRPr="00651930">
        <w:t xml:space="preserve"> </w:t>
      </w:r>
    </w:p>
    <w:p w:rsidRDefault="00B9254F" w:rsidP="00B9254F" w:rsidR="00B9254F" w:rsidRPr="00651930">
      <w:pPr>
        <w:jc w:val="center"/>
      </w:pPr>
      <w:smartTag w:element="PersonName" w:uri="urn:schemas-microsoft-com:office:smarttags">
        <w:smartTagPr>
          <w:attr w:val="U Zadru" w:name="ProductID"/>
        </w:smartTagPr>
        <w:r w:rsidRPr="00651930">
          <w:t>U Zadru</w:t>
        </w:r>
      </w:smartTag>
      <w:r w:rsidRPr="00651930">
        <w:t xml:space="preserve">, dana </w:t>
      </w:r>
      <w:r w:rsidR="00651930">
        <w:t>19. siječnja 2016</w:t>
      </w:r>
      <w:r w:rsidR="00BC0FAC" w:rsidRPr="00651930">
        <w:t xml:space="preserve">. </w:t>
      </w:r>
    </w:p>
    <w:p w:rsidRDefault="00B9254F" w:rsidP="00B9254F" w:rsidR="00B9254F" w:rsidRPr="00651930"/>
    <w:p w:rsidRDefault="00982A2D" w:rsidP="00C33EB8" w:rsidR="00B9254F" w:rsidRPr="00651930">
      <w:pPr>
        <w:ind w:left="6372"/>
        <w:jc w:val="right"/>
      </w:pPr>
      <w:r w:rsidRPr="00651930">
        <w:t xml:space="preserve">        </w:t>
      </w:r>
      <w:r w:rsidR="00B9254F" w:rsidRPr="00651930">
        <w:t>SUDAC</w:t>
      </w:r>
    </w:p>
    <w:p w:rsidRDefault="00982A2D" w:rsidP="00651930" w:rsidR="00982A2D" w:rsidRPr="00651930">
      <w:pPr>
        <w:ind w:left="6372"/>
        <w:jc w:val="right"/>
      </w:pPr>
      <w:r w:rsidRPr="00651930">
        <w:t xml:space="preserve"> </w:t>
      </w:r>
      <w:r w:rsidR="00824430" w:rsidRPr="00651930">
        <w:t xml:space="preserve">   </w:t>
      </w:r>
      <w:r w:rsidR="009B1DD1" w:rsidRPr="00651930">
        <w:t xml:space="preserve">    </w:t>
      </w:r>
      <w:r w:rsidR="00B9254F" w:rsidRPr="00651930">
        <w:t>Ardena Bajl</w:t>
      </w:r>
      <w:r w:rsidR="00665A68" w:rsidRPr="00651930">
        <w:t>o</w:t>
      </w:r>
    </w:p>
    <w:p w:rsidRDefault="00E20921" w:rsidP="00C33EB8" w:rsidR="00E20921" w:rsidRPr="00651930">
      <w:pPr>
        <w:jc w:val="right"/>
      </w:pPr>
    </w:p>
    <w:p w:rsidRDefault="00E20921" w:rsidP="00B9254F" w:rsidR="00E20921" w:rsidRPr="00651930"/>
    <w:p w:rsidRDefault="00B9254F" w:rsidP="00B9254F" w:rsidR="00B9254F" w:rsidRPr="00651930">
      <w:r w:rsidRPr="00651930">
        <w:t>POUKA O PRAVNOM LIJEKU</w:t>
      </w:r>
    </w:p>
    <w:p w:rsidRDefault="00B9254F" w:rsidP="00B9254F" w:rsidR="00B9254F" w:rsidRPr="00651930">
      <w:r w:rsidRPr="00651930">
        <w:t xml:space="preserve">Protiv ovog rješenja može se izjaviti žalba Visokom trgovačkom sudu Republike Hrvatske u roku od 8 dana od dana primitka otpravka, u tri primjerka, sve putem ovog suda. </w:t>
      </w:r>
    </w:p>
    <w:p w:rsidRDefault="00982A2D" w:rsidP="00B9254F" w:rsidR="00982A2D" w:rsidRPr="00651930"/>
    <w:p w:rsidRDefault="00982A2D" w:rsidP="00982A2D" w:rsidR="00982A2D" w:rsidRPr="00651930"/>
    <w:p w:rsidRDefault="00C33EB8" w:rsidP="00C33EB8" w:rsidR="00C33EB8" w:rsidRPr="00651930">
      <w:r w:rsidRPr="00651930">
        <w:t xml:space="preserve">Dostaviti:  </w:t>
      </w:r>
    </w:p>
    <w:p w:rsidRDefault="00C33EB8" w:rsidP="00C33EB8" w:rsidR="00C33EB8" w:rsidRPr="00651930">
      <w:pPr>
        <w:numPr>
          <w:ilvl w:val="0"/>
          <w:numId w:val="1"/>
        </w:numPr>
      </w:pPr>
      <w:r w:rsidRPr="00651930">
        <w:t>stečajnom upravitelju</w:t>
      </w:r>
    </w:p>
    <w:p w:rsidRDefault="00C33EB8" w:rsidP="00C33EB8" w:rsidR="00C33EB8" w:rsidRPr="00651930">
      <w:pPr>
        <w:numPr>
          <w:ilvl w:val="0"/>
          <w:numId w:val="1"/>
        </w:numPr>
      </w:pPr>
      <w:r w:rsidRPr="00651930">
        <w:t xml:space="preserve">vjerovniku </w:t>
      </w:r>
      <w:r w:rsidR="00651930">
        <w:t>HRVATSKE ŠUME d.o.o., Zagreb</w:t>
      </w:r>
    </w:p>
    <w:p w:rsidRDefault="00651930" w:rsidP="00C33EB8" w:rsidR="00C33EB8" w:rsidRPr="00651930">
      <w:pPr>
        <w:numPr>
          <w:ilvl w:val="0"/>
          <w:numId w:val="1"/>
        </w:numPr>
      </w:pPr>
      <w:r>
        <w:t>e-</w:t>
      </w:r>
      <w:r w:rsidR="00C33EB8" w:rsidRPr="00651930">
        <w:t>Oglasna ploča,</w:t>
      </w:r>
    </w:p>
    <w:p w:rsidRDefault="00C33EB8" w:rsidP="00C33EB8" w:rsidR="00C33EB8" w:rsidRPr="00651930">
      <w:pPr>
        <w:ind w:left="360"/>
      </w:pPr>
      <w:r w:rsidRPr="00651930">
        <w:t>-     U spis</w:t>
      </w:r>
    </w:p>
    <w:p w:rsidRDefault="00982A2D" w:rsidP="00982A2D" w:rsidR="00982A2D" w:rsidRPr="00651930"/>
    <w:p w:rsidRDefault="00982A2D" w:rsidP="00B9254F" w:rsidR="00982A2D" w:rsidRPr="00651930"/>
    <w:sectPr w:rsidR="00982A2D" w:rsidRPr="006519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9254F"/>
    <w:rsid w:val="001635FF"/>
    <w:rsid w:val="001715CA"/>
    <w:rsid w:val="00353C51"/>
    <w:rsid w:val="003C06BF"/>
    <w:rsid w:val="00511850"/>
    <w:rsid w:val="00520259"/>
    <w:rsid w:val="005B15FF"/>
    <w:rsid w:val="005C6F07"/>
    <w:rsid w:val="00651930"/>
    <w:rsid w:val="00665A68"/>
    <w:rsid w:val="006B77BB"/>
    <w:rsid w:val="006D0FA0"/>
    <w:rsid w:val="00824430"/>
    <w:rsid w:val="008262CB"/>
    <w:rsid w:val="00843116"/>
    <w:rsid w:val="00982A2D"/>
    <w:rsid w:val="009B1DD1"/>
    <w:rsid w:val="009D2F1A"/>
    <w:rsid w:val="00A43003"/>
    <w:rsid w:val="00A546D9"/>
    <w:rsid w:val="00AB7245"/>
    <w:rsid w:val="00AC7959"/>
    <w:rsid w:val="00B35327"/>
    <w:rsid w:val="00B9254F"/>
    <w:rsid w:val="00BC0FAC"/>
    <w:rsid w:val="00C33EB8"/>
    <w:rsid w:val="00D117FF"/>
    <w:rsid w:val="00E20921"/>
    <w:rsid w:val="00E53822"/>
    <w:rsid w:val="00EC5FC4"/>
    <w:rsid w:val="00F9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</item>
      <item>Porezna uprava, PU Dalmacija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</item>
      <item>Porezna uprava, PU Dalmacija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</item>
      <item>Porezna uprava, PU Dalmacija,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257</properties:Words>
  <properties:Characters>1279</properties:Characters>
  <properties:Lines>49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2016-01-19T08:57:00Z</dcterms:created>
  <dc:creator>Ardena Bajlo</dc:creator>
  <cp:lastModifiedBy>wsadmin</cp:lastModifiedBy>
  <cp:lastPrinted>2016-01-19T09:01:00Z</cp:lastPrinted>
  <dcterms:modified xmlns:xsi="http://www.w3.org/2001/XMLSchema-instance" xsi:type="dcterms:W3CDTF">2016-01-19T13:40:00Z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