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e1ec" w14:paraId="967e1ec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53802">
        <w:t>BIRO URLIĆ</w:t>
      </w:r>
      <w:r w:rsidR="00A54565">
        <w:t>,</w:t>
      </w:r>
      <w:r w:rsidR="00753802">
        <w:t xml:space="preserve"> d.o.o., Pistura 4, Split, OIB: 59687931258</w:t>
      </w:r>
      <w:r w:rsidR="00634348">
        <w:rPr>
          <w:lang w:val="hr-HR"/>
        </w:rPr>
        <w:t xml:space="preserve">, dana </w:t>
      </w:r>
      <w:r w:rsidR="00F52790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53802">
        <w:t>BIRO URLIĆ</w:t>
      </w:r>
      <w:r w:rsidR="00A54565">
        <w:t>,</w:t>
      </w:r>
      <w:r w:rsidR="00753802">
        <w:t xml:space="preserve"> d.o.o., Pistura 4, Split, OIB: 59687931258</w:t>
      </w:r>
      <w:r w:rsidR="00EA12B2">
        <w:t>.</w:t>
      </w:r>
      <w:r>
        <w:rPr>
          <w:lang w:val="hr-HR"/>
        </w:rPr>
        <w:t xml:space="preserve"> Skraćeni stečajni postupak je otvoren da</w:t>
      </w:r>
      <w:r w:rsidR="002D3D3D">
        <w:rPr>
          <w:lang w:val="hr-HR"/>
        </w:rPr>
        <w:t xml:space="preserve">na </w:t>
      </w:r>
      <w:r w:rsidR="00F52790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F52790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F52790">
        <w:rPr>
          <w:lang w:val="hr-HR"/>
        </w:rPr>
        <w:t>Ante Gabelica, Ruđera Boškovića 7/125, Split, OIB: 68765596631.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53802">
        <w:t>BIRO URLIĆ</w:t>
      </w:r>
      <w:r w:rsidR="00A54565">
        <w:t>,</w:t>
      </w:r>
      <w:r w:rsidR="00753802">
        <w:t xml:space="preserve"> d.o.o., Pistura 4, Split, OIB: 59687931258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10CCE">
        <w:rPr>
          <w:lang w:val="hr-HR"/>
        </w:rPr>
        <w:t>29</w:t>
      </w:r>
      <w:r w:rsidR="001C219C">
        <w:rPr>
          <w:lang w:val="hr-HR"/>
        </w:rPr>
        <w:t>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753802">
        <w:t>BIRO URLIĆ</w:t>
      </w:r>
      <w:r w:rsidR="00A54565">
        <w:t>,</w:t>
      </w:r>
      <w:r w:rsidR="00753802">
        <w:t xml:space="preserve"> d.o.o., Pistura 4, Split, OIB: 59687931258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53802">
        <w:rPr>
          <w:lang w:val="hr-HR"/>
        </w:rPr>
        <w:t>1206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53802">
        <w:rPr>
          <w:lang w:val="hr-HR"/>
        </w:rPr>
        <w:t>14.109,09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E10CCE">
        <w:rPr>
          <w:lang w:val="hr-HR"/>
        </w:rPr>
        <w:t>4</w:t>
      </w:r>
      <w:r w:rsidR="00D830C1">
        <w:rPr>
          <w:lang w:val="hr-HR"/>
        </w:rPr>
        <w:t>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52790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F52790" w:rsidP="00F52790" w:rsidR="00F52790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F52790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>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EC5" w:rsidRPr="00E64EC5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A54565">
      <w:t>.</w:t>
    </w:r>
    <w:r w:rsidR="00E6013F">
      <w:t>St-</w:t>
    </w:r>
    <w:r w:rsidR="00753802">
      <w:t>718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753802">
      <w:t>718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3620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54565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64EC5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7E79"/>
    <w:rsid w:val="00F52790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27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St-718/2015</izvorni_sadrzaj>
    <derivirana_varijabla naziv="DomainObject.Predmet.OznakaBroj_1">St-718/2015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 URLIĆ, d.o.o. za projektiranje, vještačenje i inženjering</izvorni_sadrzaj>
    <derivirana_varijabla naziv="DomainObject.Predmet.ProtustrankaFormated_1">  BIRO URLIĆ, d.o.o. za projektiranje, vještačenje i inženjering</derivirana_varijabla>
  </DomainObject.Predmet.ProtustrankaFormated>
  <DomainObject.Predmet.ProtustrankaFormatedOIB>
    <izvorni_sadrzaj>  BIRO URLIĆ, d.o.o. za projektiranje, vještačenje i inženjering, OIB 59687931258</izvorni_sadrzaj>
    <derivirana_varijabla naziv="DomainObject.Predmet.ProtustrankaFormatedOIB_1">  BIRO URLIĆ, d.o.o. za projektiranje, vještačenje i inženjering, OIB 59687931258</derivirana_varijabla>
  </DomainObject.Predmet.ProtustrankaFormatedOIB>
  <DomainObject.Predmet.ProtustrankaFormatedWithAdress>
    <izvorni_sadrzaj> BIRO URLIĆ, d.o.o. za projektiranje, vještačenje i inženjering, Pistura 4, 21000 Split</izvorni_sadrzaj>
    <derivirana_varijabla naziv="DomainObject.Predmet.ProtustrankaFormatedWithAdress_1"> BIRO URLIĆ, d.o.o. za projektiranje, vještačenje i inženjering, Pistura 4, 21000 Split</derivirana_varijabla>
  </DomainObject.Predmet.ProtustrankaFormatedWithAdress>
  <DomainObject.Predmet.ProtustrankaFormatedWithAdressOIB>
    <izvorni_sadrzaj> BIRO URLIĆ, d.o.o. za projektiranje, vještačenje i inženjering, OIB 59687931258, Pistura 4, 21000 Split</izvorni_sadrzaj>
    <derivirana_varijabla naziv="DomainObject.Predmet.ProtustrankaFormatedWithAdressOIB_1"> BIRO URLIĆ, d.o.o. za projektiranje, vještačenje i inženjering, OIB 59687931258, Pistura 4, 21000 Split</derivirana_varijabla>
  </DomainObject.Predmet.ProtustrankaFormatedWithAdressOIB>
  <DomainObject.Predmet.ProtustrankaWithAdress>
    <izvorni_sadrzaj>BIRO URLIĆ, d.o.o. za projektiranje, vještačenje i inženjering Pistura 4, 21000 Split</izvorni_sadrzaj>
    <derivirana_varijabla naziv="DomainObject.Predmet.ProtustrankaWithAdress_1">BIRO URLIĆ, d.o.o. za projektiranje, vještačenje i inženjering Pistura 4, 21000 Split</derivirana_varijabla>
  </DomainObject.Predmet.ProtustrankaWithAdress>
  <DomainObject.Predmet.ProtustrankaWithAdressOIB>
    <izvorni_sadrzaj>BIRO URLIĆ, d.o.o. za projektiranje, vještačenje i inženjering, OIB 59687931258, Pistura 4, 21000 Split</izvorni_sadrzaj>
    <derivirana_varijabla naziv="DomainObject.Predmet.ProtustrankaWithAdressOIB_1">BIRO URLIĆ, d.o.o. za projektiranje, vještačenje i inženjering, OIB 59687931258, Pistura 4, 21000 Split</derivirana_varijabla>
  </DomainObject.Predmet.ProtustrankaWithAdressOIB>
  <DomainObject.Predmet.ProtustrankaNazivFormated>
    <izvorni_sadrzaj>BIRO URLIĆ, d.o.o. za projektiranje, vještačenje i inženjering</izvorni_sadrzaj>
    <derivirana_varijabla naziv="DomainObject.Predmet.ProtustrankaNazivFormated_1">BIRO URLIĆ, d.o.o. za projektiranje, vještačenje i inženjering</derivirana_varijabla>
  </DomainObject.Predmet.ProtustrankaNazivFormated>
  <DomainObject.Predmet.ProtustrankaNazivFormatedOIB>
    <izvorni_sadrzaj>BIRO URLIĆ, d.o.o. za projektiranje, vještačenje i inženjering, OIB 59687931258</izvorni_sadrzaj>
    <derivirana_varijabla naziv="DomainObject.Predmet.ProtustrankaNazivFormatedOIB_1">BIRO URLIĆ, d.o.o. za projektiranje, vještačenje i inženjering, OIB 59687931258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14109.09</izvorni_sadrzaj>
    <derivirana_varijabla naziv="DomainObject.Predmet.TrenutnaVrijednost_1">14109.09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BIRO URLIĆ, d.o.o. za projektiranje, vještačenje i inženjering</item>
    </izvorni_sadrzaj>
    <derivirana_varijabla naziv="DomainObject.Predmet.ProtuStrankaListFormated_1">
      <item>BIRO URLIĆ, d.o.o. za projektiranje, vještačenje i inženjering</item>
    </derivirana_varijabla>
  </DomainObject.Predmet.ProtuStrankaListFormated>
  <DomainObject.Predmet.ProtuStrankaListFormatedOIB>
    <izvorni_sadrzaj>
      <item>BIRO URLIĆ, d.o.o. za projektiranje, vještačenje i inženjering, OIB 59687931258</item>
    </izvorni_sadrzaj>
    <derivirana_varijabla naziv="DomainObject.Predmet.ProtuStrankaListFormatedOIB_1">
      <item>BIRO URLIĆ, d.o.o. za projektiranje, vještačenje i inženjering, OIB 59687931258</item>
    </derivirana_varijabla>
  </DomainObject.Predmet.ProtuStrankaListFormatedOIB>
  <DomainObject.Predmet.ProtuStrankaListFormatedWithAdress>
    <izvorni_sadrzaj>
      <item>BIRO URLIĆ, d.o.o. za projektiranje, vještačenje i inženjering, Pistura 4, 21000 Split</item>
    </izvorni_sadrzaj>
    <derivirana_varijabla naziv="DomainObject.Predmet.ProtuStrankaListFormatedWithAdress_1">
      <item>BIRO URLIĆ, d.o.o. za projektiranje, vještačenje i inženjering, Pistura 4, 21000 Split</item>
    </derivirana_varijabla>
  </DomainObject.Predmet.ProtuStrankaListFormatedWithAdress>
  <DomainObject.Predmet.ProtuStrankaListFormatedWithAdressOIB>
    <izvorni_sadrzaj>
      <item>BIRO URLIĆ, d.o.o. za projektiranje, vještačenje i inženjering, OIB 59687931258, Pistura 4, 21000 Split</item>
    </izvorni_sadrzaj>
    <derivirana_varijabla naziv="DomainObject.Predmet.ProtuStrankaListFormatedWithAdressOIB_1">
      <item>BIRO URLIĆ, d.o.o. za projektiranje, vještačenje i inženjering, OIB 59687931258, Pistura 4, 21000 Split</item>
    </derivirana_varijabla>
  </DomainObject.Predmet.ProtuStrankaListFormatedWithAdressOIB>
  <DomainObject.Predmet.ProtuStrankaListNazivFormated>
    <izvorni_sadrzaj>
      <item>BIRO URLIĆ, d.o.o. za projektiranje, vještačenje i inženjering</item>
    </izvorni_sadrzaj>
    <derivirana_varijabla naziv="DomainObject.Predmet.ProtuStrankaListNazivFormated_1">
      <item>BIRO URLIĆ, d.o.o. za projektiranje, vještačenje i inženjering</item>
    </derivirana_varijabla>
  </DomainObject.Predmet.ProtuStrankaListNazivFormated>
  <DomainObject.Predmet.ProtuStrankaListNazivFormatedOIB>
    <izvorni_sadrzaj>
      <item>BIRO URLIĆ, d.o.o. za projektiranje, vještačenje i inženjering, OIB 59687931258</item>
    </izvorni_sadrzaj>
    <derivirana_varijabla naziv="DomainObject.Predmet.ProtuStrankaListNazivFormatedOIB_1">
      <item>BIRO URLIĆ, d.o.o. za projektiranje, vještačenje i inženjering, OIB 59687931258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BIRO URLIĆ, d.o.o. za projektiranje, vještačenje i inženjering</izvorni_sadrzaj>
    <derivirana_varijabla naziv="DomainObject.Predmet.ProtustrankaIDrugi_1">BIRO URLIĆ, d.o.o. za projektiranje, vještačenje i inženjering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BIRO URLIĆ, d.o.o. za projektiranje, vještačenje i inženjering, OIB 59687931258, Pistura 4, 21000 Split</izvorni_sadrzaj>
    <derivirana_varijabla naziv="DomainObject.Predmet.ProtustrankaIDrugiAdressOIB_1">BIRO URLIĆ, d.o.o. za projektiranje, vještačenje i inženjering, OIB 59687931258, Pistura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 URLIĆ, d.o.o. za projektiranje, vještačenje i inženjering</item>
      <item>FINANCIJSKA AGENCIJA, RC SPLIT</item>
    </izvorni_sadrzaj>
    <derivirana_varijabla naziv="DomainObject.Predmet.SudioniciListNaziv_1">
      <item>BIRO URLIĆ, d.o.o. za projektiranje, vještačenje i inženjering</item>
      <item>FINANCIJSKA AGENCIJA, RC SPLIT</item>
    </derivirana_varijabla>
  </DomainObject.Predmet.SudioniciListNaziv>
  <DomainObject.Predmet.SudioniciListAdressOIB>
    <izvorni_sadrzaj>
      <item>BIRO URLIĆ, d.o.o. za projektiranje, vještačenje i inženjering, OIB 59687931258, Pistura 4,21000 Split</item>
      <item>FINANCIJSKA AGENCIJA, RC SPLIT, OIB 85821130368, Mažuranićevo šetalište 24 b,21000 Split</item>
    </izvorni_sadrzaj>
    <derivirana_varijabla naziv="DomainObject.Predmet.SudioniciListAdressOIB_1">
      <item>BIRO URLIĆ, d.o.o. za projektiranje, vještačenje i inženjering, OIB 59687931258, Pistura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59687931258</item>
      <item>, OIB 85821130368</item>
    </izvorni_sadrzaj>
    <derivirana_varijabla naziv="DomainObject.Predmet.SudioniciListNazivOIB_1">
      <item>, OIB 59687931258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D6FA2B-6E77-4652-9349-7FC8CA5F3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766</properties:Words>
  <properties:Characters>4087</properties:Characters>
  <properties:Lines>113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2016-05-16T07:42:00Z</cp:lastPrinted>
  <dcterms:modified xmlns:xsi="http://www.w3.org/2001/XMLSchema-instance" xsi:type="dcterms:W3CDTF">2016-05-16T11:36:00Z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