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6b96" w14:paraId="36c6b9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DA2EF3">
        <w:t>1</w:t>
      </w:r>
      <w:r w:rsidR="0091591F">
        <w:t>32</w:t>
      </w:r>
      <w:r w:rsidR="00DA2EF3">
        <w:t>8</w:t>
      </w:r>
      <w:r>
        <w:t>/</w:t>
      </w:r>
      <w:r w:rsidR="00E8650F">
        <w:t>1</w:t>
      </w:r>
      <w:r w:rsidR="0041082E">
        <w:t>7</w:t>
      </w:r>
      <w:r>
        <w:t>-</w:t>
      </w:r>
      <w:r w:rsidR="00837AEE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BA0AD0">
        <w:t xml:space="preserve">OIB 85821130368 za </w:t>
      </w:r>
      <w:r w:rsidRPr="0041082E">
        <w:t xml:space="preserve">otvaranje stečajnog postupka nad dužnikom </w:t>
      </w:r>
      <w:r w:rsidR="0091591F">
        <w:t>EVA &amp; SARA jednostavno društvo s ograničenom odgovornošću</w:t>
      </w:r>
      <w:r w:rsidR="00DA2EF3">
        <w:t xml:space="preserve"> </w:t>
      </w:r>
      <w:r w:rsidR="00BA0AD0" w:rsidRPr="00BA0AD0">
        <w:t>za usluge</w:t>
      </w:r>
      <w:r w:rsidR="001C359E">
        <w:t xml:space="preserve"> i trgovinu</w:t>
      </w:r>
      <w:r w:rsidR="00BA0AD0" w:rsidRPr="00BA0AD0">
        <w:t xml:space="preserve">, </w:t>
      </w:r>
      <w:r w:rsidR="007F0889">
        <w:t xml:space="preserve">Ilok, </w:t>
      </w:r>
      <w:r w:rsidR="00174A0D">
        <w:t>Petra Preradovića 3/A</w:t>
      </w:r>
      <w:r w:rsidR="00BA0AD0" w:rsidRPr="00BA0AD0">
        <w:t>, MBS 0301</w:t>
      </w:r>
      <w:r w:rsidR="00174A0D">
        <w:t>74549</w:t>
      </w:r>
      <w:r w:rsidR="00BA0AD0" w:rsidRPr="00BA0AD0">
        <w:t xml:space="preserve">, OIB </w:t>
      </w:r>
      <w:r w:rsidR="00174A0D">
        <w:t>85125067505</w:t>
      </w:r>
      <w:r w:rsidRPr="0041082E">
        <w:t xml:space="preserve">, dana </w:t>
      </w:r>
      <w:r w:rsidR="00716C56">
        <w:t>1</w:t>
      </w:r>
      <w:r w:rsidRPr="0041082E">
        <w:t xml:space="preserve">. </w:t>
      </w:r>
      <w:r w:rsidR="00716C56">
        <w:t>rujn</w:t>
      </w:r>
      <w:r w:rsidRPr="0041082E">
        <w:t>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716C56">
        <w:t>Mirjana Podunajec, Sesvete, Vladimira Varlaja 29</w:t>
      </w:r>
      <w:r w:rsidR="008A7906">
        <w:t>,</w:t>
      </w:r>
      <w:r w:rsidR="00DC2C70">
        <w:t xml:space="preserve"> OIB </w:t>
      </w:r>
      <w:r w:rsidR="00716C56">
        <w:t>52089078550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71271">
        <w:t>1</w:t>
      </w:r>
      <w:r w:rsidR="00DD44F6">
        <w:t>32</w:t>
      </w:r>
      <w:r w:rsidR="00171271">
        <w:t>8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DD44F6" w:rsidR="002952DB" w:rsidRPr="00390FA0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DD44F6" w:rsidRPr="00DD44F6">
        <w:t>Mirjana Podunajec, Sesvete, Vladimira Varlaja 29, OIB 52089078550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E42FA6" w:rsidP="00E42FA6" w:rsidR="00E42FA6">
      <w:pPr>
        <w:jc w:val="both"/>
      </w:pPr>
    </w:p>
    <w:p w:rsidRDefault="007B3E8A" w:rsidP="00E42FA6" w:rsidR="007B3E8A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D040B1">
        <w:t>2</w:t>
      </w:r>
      <w:r w:rsidR="00DD44F6">
        <w:t>1</w:t>
      </w:r>
      <w:r>
        <w:t>.</w:t>
      </w:r>
      <w:r w:rsidR="00C55BCC">
        <w:t>0</w:t>
      </w:r>
      <w:r w:rsidR="00DD44F6">
        <w:t>7</w:t>
      </w:r>
      <w:r>
        <w:t>.201</w:t>
      </w:r>
      <w:r w:rsidR="00C55BCC">
        <w:t>7</w:t>
      </w:r>
      <w:r>
        <w:t xml:space="preserve">. zaprimljen je na ovome sudu </w:t>
      </w:r>
      <w:r w:rsidR="006610B9">
        <w:t>prijedlog</w:t>
      </w:r>
      <w:r>
        <w:t xml:space="preserve"> FINE Regionalni centar Osijek, Podružnica Osijek, klasa: 110-07/1</w:t>
      </w:r>
      <w:r w:rsidR="00FB222F">
        <w:t>7</w:t>
      </w:r>
      <w:r>
        <w:t>-01/04 Ur. broj 04-06-1</w:t>
      </w:r>
      <w:r w:rsidR="00FB222F">
        <w:t>7</w:t>
      </w:r>
      <w:r>
        <w:t>-</w:t>
      </w:r>
      <w:r w:rsidR="00D040B1">
        <w:t>3</w:t>
      </w:r>
      <w:r w:rsidR="00DD44F6">
        <w:t>8</w:t>
      </w:r>
      <w:r w:rsidR="00FA604B">
        <w:t>1</w:t>
      </w:r>
      <w:r w:rsidR="00DD44F6">
        <w:t>0</w:t>
      </w:r>
      <w:r>
        <w:t xml:space="preserve"> od </w:t>
      </w:r>
      <w:r w:rsidR="00DD44F6">
        <w:t>20</w:t>
      </w:r>
      <w:r w:rsidR="00A15CA0">
        <w:t>.</w:t>
      </w:r>
      <w:r w:rsidR="00FB222F">
        <w:t>0</w:t>
      </w:r>
      <w:r w:rsidR="00DD44F6">
        <w:t>7</w:t>
      </w:r>
      <w:r w:rsidR="00A15CA0">
        <w:t>.201</w:t>
      </w:r>
      <w:r w:rsidR="00FB222F">
        <w:t>7</w:t>
      </w:r>
      <w:r w:rsidR="00A15CA0">
        <w:t xml:space="preserve">. godine, za </w:t>
      </w:r>
      <w:r w:rsidR="00F57F30">
        <w:t>otvaranje</w:t>
      </w:r>
      <w:r w:rsidR="00A15CA0">
        <w:t xml:space="preserve"> stečajnog postupka nad dužnikom </w:t>
      </w:r>
      <w:r w:rsidR="00A256C3" w:rsidRPr="00A256C3">
        <w:t>EVA &amp; SARA jednostavno društvo s ograničenom odgovornošću za usluge i trgovinu, Ilok, Petra Preradovića 3/A, MBS 030174549, OIB 85125067505</w:t>
      </w:r>
      <w:r w:rsidR="00A15CA0">
        <w:t xml:space="preserve">, temeljem odredbe čl. </w:t>
      </w:r>
      <w:r w:rsidR="00CA762F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A06CF5">
        <w:t>1</w:t>
      </w:r>
      <w:r w:rsidR="00A256C3">
        <w:t>9</w:t>
      </w:r>
      <w:r w:rsidR="00950345">
        <w:t>.</w:t>
      </w:r>
      <w:r>
        <w:t>0</w:t>
      </w:r>
      <w:r w:rsidR="00A256C3">
        <w:t>7</w:t>
      </w:r>
      <w:r w:rsidR="00E42FA6">
        <w:t>.201</w:t>
      </w:r>
      <w:r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A256C3">
        <w:t>11.148,32</w:t>
      </w:r>
      <w:r w:rsidR="00E42FA6">
        <w:t xml:space="preserve"> kn, u koji iznos je uračunata kamata i naknada FINE za provedbe ovrhe na novčanim sredstvima dužnika. Navodi da dužnik </w:t>
      </w:r>
      <w:r w:rsidR="006E7ABA">
        <w:t xml:space="preserve">ima </w:t>
      </w:r>
      <w:r w:rsidR="00A256C3">
        <w:t>1</w:t>
      </w:r>
      <w:r w:rsidR="006E7ABA">
        <w:t xml:space="preserve"> </w:t>
      </w:r>
      <w:r w:rsidR="003A3C5D">
        <w:t>zaposlen</w:t>
      </w:r>
      <w:r w:rsidR="00A256C3">
        <w:t>og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907A3E">
        <w:t>1</w:t>
      </w:r>
      <w:r w:rsidR="00A256C3">
        <w:t>9</w:t>
      </w:r>
      <w:r w:rsidR="005E56BF">
        <w:t>.</w:t>
      </w:r>
      <w:r w:rsidR="006E7ABA">
        <w:t>0</w:t>
      </w:r>
      <w:r w:rsidR="00A256C3">
        <w:t>7</w:t>
      </w:r>
      <w:r>
        <w:t>.201</w:t>
      </w:r>
      <w:r w:rsidR="006E7ABA">
        <w:t>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3C2AC2">
        <w:t xml:space="preserve">na temelju čl. 112. st. 5. SZ dužnik na ime predujma za namirenje troškova stečajnog postupka </w:t>
      </w:r>
      <w:r w:rsidR="00C95CF1">
        <w:t>i</w:t>
      </w:r>
      <w:r w:rsidR="003C2AC2">
        <w:t>ma zaplijenjena novčana sredstva</w:t>
      </w:r>
      <w:r w:rsidR="00D9463B">
        <w:t xml:space="preserve"> na dan </w:t>
      </w:r>
      <w:r w:rsidR="00907A3E">
        <w:t>1</w:t>
      </w:r>
      <w:r w:rsidR="00C95CF1">
        <w:t>9</w:t>
      </w:r>
      <w:r w:rsidR="00D9463B">
        <w:t>.0</w:t>
      </w:r>
      <w:r w:rsidR="00C95CF1">
        <w:t>7</w:t>
      </w:r>
      <w:r w:rsidR="00D9463B">
        <w:t>.2017</w:t>
      </w:r>
      <w:r w:rsidR="005E56BF">
        <w:t>.</w:t>
      </w:r>
      <w:r w:rsidR="00CE55F3">
        <w:t xml:space="preserve"> </w:t>
      </w:r>
      <w:r w:rsidR="00C95CF1">
        <w:t>u iznosu od 2.584,34 kn.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330999">
        <w:t>10</w:t>
      </w:r>
      <w:r w:rsidRPr="00176811">
        <w:t xml:space="preserve">. </w:t>
      </w:r>
      <w:r w:rsidR="00330999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C95CF1">
        <w:rPr>
          <w:b w:val="false"/>
        </w:rPr>
        <w:t>1</w:t>
      </w:r>
      <w:r>
        <w:rPr>
          <w:b w:val="false"/>
        </w:rPr>
        <w:t xml:space="preserve">. </w:t>
      </w:r>
      <w:r w:rsidR="00C95CF1">
        <w:rPr>
          <w:b w:val="false"/>
        </w:rPr>
        <w:t>rujn</w:t>
      </w:r>
      <w:r w:rsidR="008D0EC2">
        <w:rPr>
          <w:b w:val="false"/>
        </w:rPr>
        <w:t>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C95CF1" w:rsidP="00C95CF1" w:rsidR="00C95CF1">
      <w:pPr>
        <w:numPr>
          <w:ilvl w:val="0"/>
          <w:numId w:val="8"/>
        </w:numPr>
        <w:jc w:val="both"/>
      </w:pPr>
      <w:r w:rsidRPr="00C95CF1">
        <w:t>Mirjana Podunajec, Sesvete, Vladimira Varlaja 29</w:t>
      </w:r>
    </w:p>
    <w:p w:rsidRDefault="00E42FA6" w:rsidP="00C95CF1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E01223" w:rsidP="00E42FA6" w:rsidR="00E42FA6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 w:rsidR="00494668">
        <w:t>2</w:t>
      </w:r>
      <w:r w:rsidR="009A34F9">
        <w:t>9</w:t>
      </w:r>
      <w:r w:rsidR="00410D9A">
        <w:t>.</w:t>
      </w:r>
      <w:r w:rsidR="009A34F9">
        <w:t>9</w:t>
      </w:r>
      <w:r w:rsidR="00E3493A"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65FAB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DA2EF3">
      <w:t>1</w:t>
    </w:r>
    <w:r w:rsidR="0091591F">
      <w:t>32</w:t>
    </w:r>
    <w:r w:rsidR="00DA2EF3">
      <w:t>8</w:t>
    </w:r>
    <w:r w:rsidR="00837AEE" w:rsidRPr="00837AEE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7125"/>
    <w:rsid w:val="00171271"/>
    <w:rsid w:val="00174A0D"/>
    <w:rsid w:val="00187702"/>
    <w:rsid w:val="00193952"/>
    <w:rsid w:val="001A6705"/>
    <w:rsid w:val="001B5071"/>
    <w:rsid w:val="001B74FD"/>
    <w:rsid w:val="001B7A91"/>
    <w:rsid w:val="001C359E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65F9"/>
    <w:rsid w:val="002952DB"/>
    <w:rsid w:val="002B6721"/>
    <w:rsid w:val="002C3B79"/>
    <w:rsid w:val="002C4C28"/>
    <w:rsid w:val="002C5C2E"/>
    <w:rsid w:val="002D75D8"/>
    <w:rsid w:val="002F3092"/>
    <w:rsid w:val="002F66B0"/>
    <w:rsid w:val="003135F3"/>
    <w:rsid w:val="00330999"/>
    <w:rsid w:val="00333984"/>
    <w:rsid w:val="00352EF3"/>
    <w:rsid w:val="00365FAB"/>
    <w:rsid w:val="0037353C"/>
    <w:rsid w:val="003807C7"/>
    <w:rsid w:val="00383A81"/>
    <w:rsid w:val="00395DFD"/>
    <w:rsid w:val="003A2038"/>
    <w:rsid w:val="003A3C5D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B58A4"/>
    <w:rsid w:val="006B7688"/>
    <w:rsid w:val="006D22C9"/>
    <w:rsid w:val="006D7788"/>
    <w:rsid w:val="006E37C4"/>
    <w:rsid w:val="006E7ABA"/>
    <w:rsid w:val="006F076A"/>
    <w:rsid w:val="00714198"/>
    <w:rsid w:val="0071667C"/>
    <w:rsid w:val="00716C56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7F0889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7A3E"/>
    <w:rsid w:val="00907C67"/>
    <w:rsid w:val="00913729"/>
    <w:rsid w:val="0091591F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4F9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A80"/>
    <w:rsid w:val="00A15CA0"/>
    <w:rsid w:val="00A22B74"/>
    <w:rsid w:val="00A256C3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92278"/>
    <w:rsid w:val="00AA2AA8"/>
    <w:rsid w:val="00AA2FE4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573FB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55BCC"/>
    <w:rsid w:val="00C67E69"/>
    <w:rsid w:val="00C93F1F"/>
    <w:rsid w:val="00C95CF1"/>
    <w:rsid w:val="00CA762F"/>
    <w:rsid w:val="00CB1EAB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6030"/>
    <w:rsid w:val="00DC2C70"/>
    <w:rsid w:val="00DD44F6"/>
    <w:rsid w:val="00DD4A37"/>
    <w:rsid w:val="00DD6A57"/>
    <w:rsid w:val="00DE4AEE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5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F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F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F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F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5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F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F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F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F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St-1328/2017</izvorni_sadrzaj>
    <derivirana_varijabla naziv="DomainObject.Predmet.OznakaBroj_1">St-1328/2017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EVA &amp; SARA jednostavno društvo s ograničenom odgovornošću za usluge i trgovinu</izvorni_sadrzaj>
    <derivirana_varijabla naziv="DomainObject.Predmet.ProtustrankaFormated_1">  EVA &amp; SARA jednostavno društvo s ograničenom odgovornošću za usluge i trgovinu</derivirana_varijabla>
  </DomainObject.Predmet.ProtustrankaFormated>
  <DomainObject.Predmet.ProtustrankaFormatedOIB>
    <izvorni_sadrzaj>  EVA &amp; SARA jednostavno društvo s ograničenom odgovornošću za usluge i trgovinu, OIB 85125067505</izvorni_sadrzaj>
    <derivirana_varijabla naziv="DomainObject.Predmet.ProtustrankaFormatedOIB_1">  EVA &amp; SARA jednostavno društvo s ograničenom odgovornošću za usluge i trgovinu, OIB 85125067505</derivirana_varijabla>
  </DomainObject.Predmet.ProtustrankaFormatedOIB>
  <DomainObject.Predmet.ProtustrankaFormatedWithAdress>
    <izvorni_sadrzaj> EVA &amp; SARA jednostavno društvo s ograničenom odgovornošću za usluge i trgovinu, Petra Preradovića 3/A, 32236 Ilok</izvorni_sadrzaj>
    <derivirana_varijabla naziv="DomainObject.Predmet.ProtustrankaFormatedWithAdress_1"> EVA &amp; SARA jednostavno društvo s ograničenom odgovornošću za usluge i trgovinu, Petra Preradovića 3/A, 32236 Ilok</derivirana_varijabla>
  </DomainObject.Predmet.ProtustrankaFormatedWithAdress>
  <DomainObject.Predmet.ProtustrankaFormatedWithAdressOIB>
    <izvorni_sadrzaj> EVA &amp; SARA jednostavno društvo s ograničenom odgovornošću za usluge i trgovinu, OIB 85125067505, Petra Preradovića 3/A, 32236 Ilok</izvorni_sadrzaj>
    <derivirana_varijabla naziv="DomainObject.Predmet.ProtustrankaFormatedWithAdressOIB_1"> EVA &amp; SARA jednostavno društvo s ograničenom odgovornošću za usluge i trgovinu, OIB 85125067505, Petra Preradovića 3/A, 32236 Ilok</derivirana_varijabla>
  </DomainObject.Predmet.ProtustrankaFormatedWithAdressOIB>
  <DomainObject.Predmet.ProtustrankaWithAdress>
    <izvorni_sadrzaj>EVA &amp; SARA jednostavno društvo s ograničenom odgovornošću za usluge i trgovinu Petra Preradovića 3/A, 32236 Ilok</izvorni_sadrzaj>
    <derivirana_varijabla naziv="DomainObject.Predmet.ProtustrankaWithAdress_1">EVA &amp; SARA jednostavno društvo s ograničenom odgovornošću za usluge i trgovinu Petra Preradovića 3/A, 32236 Ilok</derivirana_varijabla>
  </DomainObject.Predmet.ProtustrankaWithAdress>
  <DomainObject.Predmet.ProtustrankaWithAdressOIB>
    <izvorni_sadrzaj>EVA &amp; SARA jednostavno društvo s ograničenom odgovornošću za usluge i trgovinu, OIB 85125067505, Petra Preradovića 3/A, 32236 Ilok</izvorni_sadrzaj>
    <derivirana_varijabla naziv="DomainObject.Predmet.ProtustrankaWithAdressOIB_1">EVA &amp; SARA jednostavno društvo s ograničenom odgovornošću za usluge i trgovinu, OIB 85125067505, Petra Preradovića 3/A, 32236 Ilok</derivirana_varijabla>
  </DomainObject.Predmet.ProtustrankaWithAdressOIB>
  <DomainObject.Predmet.ProtustrankaNazivFormated>
    <izvorni_sadrzaj>EVA &amp; SARA jednostavno društvo s ograničenom odgovornošću za usluge i trgovinu</izvorni_sadrzaj>
    <derivirana_varijabla naziv="DomainObject.Predmet.ProtustrankaNazivFormated_1">EVA &amp; SARA jednostavno društvo s ograničenom odgovornošću za usluge i trgovinu</derivirana_varijabla>
  </DomainObject.Predmet.ProtustrankaNazivFormated>
  <DomainObject.Predmet.ProtustrankaNazivFormatedOIB>
    <izvorni_sadrzaj>EVA &amp; SARA jednostavno društvo s ograničenom odgovornošću za usluge i trgovinu, OIB 85125067505</izvorni_sadrzaj>
    <derivirana_varijabla naziv="DomainObject.Predmet.ProtustrankaNazivFormatedOIB_1">EVA &amp; SARA jednostavno društvo s ograničenom odgovornošću za usluge i trgovinu, OIB 85125067505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EVA &amp; SARA jednostavno društvo s ograničenom odgovornošću za usluge i trgovinu</item>
    </izvorni_sadrzaj>
    <derivirana_varijabla naziv="DomainObject.Predmet.ProtuStrankaListFormated_1">
      <item>EVA &amp; SARA jednostavno društvo s ograničenom odgovornošću za usluge i trgovinu</item>
    </derivirana_varijabla>
  </DomainObject.Predmet.ProtuStrankaListFormated>
  <DomainObject.Predmet.ProtuStrankaListFormatedOIB>
    <izvorni_sadrzaj>
      <item>EVA &amp; SARA jednostavno društvo s ograničenom odgovornošću za usluge i trgovinu, OIB 85125067505</item>
    </izvorni_sadrzaj>
    <derivirana_varijabla naziv="DomainObject.Predmet.ProtuStrankaListFormatedOIB_1">
      <item>EVA &amp; SARA jednostavno društvo s ograničenom odgovornošću za usluge i trgovinu, OIB 85125067505</item>
    </derivirana_varijabla>
  </DomainObject.Predmet.ProtuStrankaListFormatedOIB>
  <DomainObject.Predmet.ProtuStrankaListFormatedWithAdress>
    <izvorni_sadrzaj>
      <item>EVA &amp; SARA jednostavno društvo s ograničenom odgovornošću za usluge i trgovinu, Petra Preradovića 3/A, 32236 Ilok</item>
    </izvorni_sadrzaj>
    <derivirana_varijabla naziv="DomainObject.Predmet.ProtuStrankaListFormatedWithAdress_1">
      <item>EVA &amp; SARA jednostavno društvo s ograničenom odgovornošću za usluge i trgovinu, Petra Preradovića 3/A, 32236 Ilok</item>
    </derivirana_varijabla>
  </DomainObject.Predmet.ProtuStrankaListFormatedWithAdress>
  <DomainObject.Predmet.ProtuStrankaListFormatedWithAdressOIB>
    <izvorni_sadrzaj>
      <item>EVA &amp; SARA jednostavno društvo s ograničenom odgovornošću za usluge i trgovinu, OIB 85125067505, Petra Preradovića 3/A, 32236 Ilok</item>
    </izvorni_sadrzaj>
    <derivirana_varijabla naziv="DomainObject.Predmet.ProtuStrankaListFormatedWithAdressOIB_1">
      <item>EVA &amp; SARA jednostavno društvo s ograničenom odgovornošću za usluge i trgovinu, OIB 85125067505, Petra Preradovića 3/A, 32236 Ilok</item>
    </derivirana_varijabla>
  </DomainObject.Predmet.ProtuStrankaListFormatedWithAdressOIB>
  <DomainObject.Predmet.ProtuStrankaListNazivFormated>
    <izvorni_sadrzaj>
      <item>EVA &amp; SARA jednostavno društvo s ograničenom odgovornošću za usluge i trgovinu</item>
    </izvorni_sadrzaj>
    <derivirana_varijabla naziv="DomainObject.Predmet.ProtuStrankaListNazivFormated_1">
      <item>EVA &amp; SARA jednostavno društvo s ograničenom odgovornošću za usluge i trgovinu</item>
    </derivirana_varijabla>
  </DomainObject.Predmet.ProtuStrankaListNazivFormated>
  <DomainObject.Predmet.ProtuStrankaListNazivFormatedOIB>
    <izvorni_sadrzaj>
      <item>EVA &amp; SARA jednostavno društvo s ograničenom odgovornošću za usluge i trgovinu, OIB 85125067505</item>
    </izvorni_sadrzaj>
    <derivirana_varijabla naziv="DomainObject.Predmet.ProtuStrankaListNazivFormatedOIB_1">
      <item>EVA &amp; SARA jednostavno društvo s ograničenom odgovornošću za usluge i trgovinu, OIB 85125067505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EVA &amp; SARA jednostavno društvo s ograničenom odgovornošću za usluge i trgovinu</izvorni_sadrzaj>
    <derivirana_varijabla naziv="DomainObject.Predmet.ProtustrankaIDrugi_1">EVA &amp; SARA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EVA &amp; SARA jednostavno društvo s ograničenom odgovornošću za usluge i trgovinu, OIB 85125067505, Petra Preradovića 3/A, 32236 Ilok</izvorni_sadrzaj>
    <derivirana_varijabla naziv="DomainObject.Predmet.ProtustrankaIDrugiAdressOIB_1">EVA &amp; SARA jednostavno društvo s ograničenom odgovornošću za usluge i trgovinu, OIB 85125067505, Petra Preradovića 3/A,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EVA &amp; SARA jednostavno društvo s ograničenom odgovornošću za usluge i trgovinu</item>
    </izvorni_sadrzaj>
    <derivirana_varijabla naziv="DomainObject.Predmet.SudioniciListNaziv_1">
      <item>FINA RC OSIJEK</item>
      <item>EVA &amp; SARA jednostavno društvo s ograničenom odgovornošću za usluge i trgovinu</item>
    </derivirana_varijabla>
  </DomainObject.Predmet.SudioniciListNaziv>
  <DomainObject.Predmet.SudioniciListAdressOIB>
    <izvorni_sadrzaj>
      <item>FINA RC OSIJEK, OIB 85821130368</item>
      <item>EVA &amp; SARA jednostavno društvo s ograničenom odgovornošću za usluge i trgovinu, OIB 85125067505, Petra Preradovića 3/A,32236 Ilok</item>
    </izvorni_sadrzaj>
    <derivirana_varijabla naziv="DomainObject.Predmet.SudioniciListAdressOIB_1">
      <item>FINA RC OSIJEK, OIB 85821130368</item>
      <item>EVA &amp; SARA jednostavno društvo s ograničenom odgovornošću za usluge i trgovinu, OIB 85125067505, Petra Preradovića 3/A,32236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85125067505</item>
    </izvorni_sadrzaj>
    <derivirana_varijabla naziv="DomainObject.Predmet.SudioniciListNazivOIB_1">
      <item>, OIB 85821130368</item>
      <item>, OIB 85125067505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19BA77-F884-4AB3-9919-ED3FCCAF5D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2937</properties:Characters>
  <properties:Lines>84</properties:Lines>
  <properties:Paragraphs>24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2017-04-20T11:33:00Z</cp:lastPrinted>
  <dcterms:modified xmlns:xsi="http://www.w3.org/2001/XMLSchema-instance" xsi:type="dcterms:W3CDTF">2017-09-01T06:50:00Z</dcterms:modified>
  <cp:revision>34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