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3004" w14:paraId="5163004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C701B8" w:rsidP="00C701B8" w:rsidR="00C701B8" w:rsidRPr="008C6C52">
      <w:r w:rsidRPr="008C6C52">
        <w:t xml:space="preserve">REPUBLIKA HRVATSKA </w:t>
      </w:r>
      <w:r w:rsidRPr="008C6C52">
        <w:tab/>
      </w:r>
      <w:r w:rsidRPr="008C6C52">
        <w:tab/>
      </w:r>
      <w:r w:rsidRPr="008C6C52">
        <w:tab/>
      </w:r>
      <w:r w:rsidRPr="008C6C52">
        <w:tab/>
      </w:r>
      <w:r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AF2216" w:rsidR="00C701B8" w:rsidRPr="008C6C52"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326CC0" w:rsidRPr="008C6C52">
      <w:pPr>
        <w:jc w:val="both"/>
      </w:pPr>
      <w:r w:rsidRPr="008C6C52">
        <w:tab/>
      </w:r>
      <w:r w:rsidR="00AF2216" w:rsidRPr="00AF2216">
        <w:t>Trgovački sud u Pazinu, po stečajnom sucu Ivanu Dujiću, po prijedlogu predlagatelja Financijske agencije, RC Rijeka, Podružnica Pula, Giardini 5, OIB: 85821130368, za otvaranje stečajnog postupka nad PATIENTIA d.o.o. Rovinj, Istarska 19, OIB 41099713533</w:t>
      </w:r>
      <w:r w:rsidR="006042F4" w:rsidRPr="008C6C52">
        <w:t xml:space="preserve">, </w:t>
      </w:r>
      <w:r w:rsidR="003853AB">
        <w:t>2</w:t>
      </w:r>
      <w:r w:rsidR="00AF2216">
        <w:t>8</w:t>
      </w:r>
      <w:r w:rsidRPr="008C6C52">
        <w:t xml:space="preserve">. </w:t>
      </w:r>
      <w:r w:rsidR="003853AB">
        <w:t>veljače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AF2216" w:rsidRPr="00AF2216">
        <w:t>PATIENTIA d.o.o. Rovinj, Istarska 19, OIB 41099713533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AF2216" w:rsidRPr="00AF2216">
        <w:t>Ivan Gjurašić iz Zagreba, Petrinjska 28, OIB 66025260916.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AF2216" w:rsidRPr="00AF2216">
        <w:t>PATIENTIA d.o.o. Rovinj, Istarska 19, OIB 41099713533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AF2216" w:rsidP="00AF2216" w:rsidR="00AF2216">
      <w:pPr>
        <w:ind w:firstLine="708"/>
        <w:jc w:val="both"/>
      </w:pPr>
      <w:r>
        <w:t>Rješenjem ovog suda posl.br. St-1103/16-4 od 02. prosinca 2016. odlučeno je:</w:t>
      </w:r>
    </w:p>
    <w:p w:rsidRDefault="00AF2216" w:rsidP="00AF2216" w:rsidR="00AF2216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PATIENTIA d.o.o. Rovinj, Istarska 19, OIB 41099713533, te se određuje ročište radi očitovanja o prijedlogu za otvaranje stečajnoga postupka (čl. 123. SZ-a) i radi rasprave o pretpostavkama za otvaranje stečajnoga postupka (čl. 128. st. 1. SZ-a) za dan </w:t>
      </w:r>
    </w:p>
    <w:p w:rsidRDefault="00AF2216" w:rsidP="00AF2216" w:rsidR="00AF2216">
      <w:pPr>
        <w:ind w:firstLine="708"/>
        <w:jc w:val="both"/>
      </w:pPr>
      <w:r>
        <w:tab/>
        <w:t>02. veljače 2017. u 13:30 sati, u Trgovačkom sudu u Pazinu, Dršćevka 1, sudnica 1,</w:t>
      </w:r>
    </w:p>
    <w:p w:rsidRDefault="00AF2216" w:rsidP="00AF2216" w:rsidR="00AF2216">
      <w:pPr>
        <w:ind w:firstLine="708"/>
        <w:jc w:val="both"/>
      </w:pPr>
      <w:r>
        <w:t>na koje se pozivaju:</w:t>
      </w:r>
    </w:p>
    <w:p w:rsidRDefault="00AF2216" w:rsidP="00AF2216" w:rsidR="00AF2216">
      <w:pPr>
        <w:ind w:firstLine="708"/>
        <w:jc w:val="both"/>
      </w:pPr>
      <w:r>
        <w:tab/>
      </w:r>
      <w:r>
        <w:tab/>
        <w:t>-  predlagatelj,</w:t>
      </w:r>
    </w:p>
    <w:p w:rsidRDefault="00AF2216" w:rsidP="00AF2216" w:rsidR="00AF2216">
      <w:pPr>
        <w:ind w:firstLine="708"/>
        <w:jc w:val="both"/>
      </w:pPr>
      <w:r>
        <w:tab/>
      </w:r>
      <w:r>
        <w:tab/>
        <w:t xml:space="preserve">-  dužnik, </w:t>
      </w:r>
    </w:p>
    <w:p w:rsidRDefault="00AF2216" w:rsidP="00AF2216" w:rsidR="00AF2216">
      <w:pPr>
        <w:ind w:firstLine="708"/>
        <w:jc w:val="both"/>
      </w:pPr>
      <w:r>
        <w:tab/>
      </w:r>
      <w:r>
        <w:tab/>
        <w:t>- zakonski zastupnik dužnika Sebastian Bertetić iz Rovinja, Istarska 19.</w:t>
      </w:r>
    </w:p>
    <w:p w:rsidRDefault="00AF2216" w:rsidP="00AF2216" w:rsidR="00AF2216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AF2216" w:rsidP="00AF2216" w:rsidR="00AF2216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AF2216" w:rsidP="00AF2216" w:rsidR="00AF2216">
      <w:pPr>
        <w:ind w:firstLine="708"/>
        <w:jc w:val="both"/>
      </w:pPr>
      <w:r>
        <w:t xml:space="preserve">To je rješenje objavljeno na mrežnoj stranici e-oglasna ploča sudova 02. prosinca 2016., te se dostava smatra obavljenom istekom osmog dana od dana objave, sukladno čl. 12. st. 1. Stečajnog zakona. </w:t>
      </w:r>
    </w:p>
    <w:p w:rsidRDefault="00AF2216" w:rsidP="00AF2216" w:rsidR="00AF2216">
      <w:pPr>
        <w:ind w:firstLine="708"/>
        <w:jc w:val="both"/>
      </w:pPr>
      <w:r>
        <w:tab/>
        <w:t>Na ročište od 02. veljače 2017. nitko nije pristupio.</w:t>
      </w:r>
    </w:p>
    <w:p w:rsidRDefault="00AF2216" w:rsidP="00AF2216" w:rsidR="00AF2216">
      <w:pPr>
        <w:ind w:firstLine="708"/>
        <w:jc w:val="both"/>
      </w:pPr>
      <w:r>
        <w:t xml:space="preserve"> Odredbom čl. 132. Stečajnog zakona (dalje: SZ) propisano je da će, ako prije otvaranja stečajnoga postupka sud utvrdi da imovina dužnika koja bi ušla u stečajnu masu nije dovoljna ni za namirenje troškova toga postupka ili je neznatne vrijednosti, rješenjem pozvati </w:t>
      </w:r>
      <w:r>
        <w:lastRenderedPageBreak/>
        <w:t>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AF2216" w:rsidP="00AF2216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>
        <w:t xml:space="preserve">St-1103/16-7 </w:t>
      </w:r>
      <w:r w:rsidR="00B11E72" w:rsidRPr="008C6C52">
        <w:t xml:space="preserve">od </w:t>
      </w:r>
      <w:r>
        <w:t>02</w:t>
      </w:r>
      <w:r w:rsidR="00B11E72" w:rsidRPr="008C6C52">
        <w:t xml:space="preserve">. </w:t>
      </w:r>
      <w:r>
        <w:t>veljače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B11E72" w:rsidP="00AF2216" w:rsidR="00AF2216">
      <w:pPr>
        <w:jc w:val="both"/>
      </w:pPr>
      <w:r w:rsidRPr="008C6C52">
        <w:t>„</w:t>
      </w:r>
      <w:r w:rsidR="00AF2216">
        <w:t>I</w:t>
      </w:r>
      <w:r w:rsidR="00AF2216">
        <w:tab/>
        <w:t>Pozivaju se osobe koje imaju pravni interes za provedbom stečajnog postupka nad GP PATIENTIA d.o.o. Rovinj, Istarska 19, OIB 41099713533, da u roku od 15 dana uplate predujam za namirenje troškova prethodnoga i otvorenoga stečajnog postupka iznos od 10.000,00 kuna za pokriće troškova prethodnog postupka te stečajnog postupka, na depozit ovog suda broj: HR43 2390001 1300029763, poziv na broj 020-1103-16, te da o tome dostave dokaz u spis ovog predmeta.</w:t>
      </w:r>
    </w:p>
    <w:p w:rsidRDefault="00AF2216" w:rsidP="00AF2216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>e-Oglasna ploča sudova 02</w:t>
      </w:r>
      <w:r w:rsidR="00845C3A">
        <w:t xml:space="preserve">. </w:t>
      </w:r>
      <w:r w:rsidR="00AF2216">
        <w:t>veljače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845C3A">
        <w:t>2</w:t>
      </w:r>
      <w:r w:rsidR="00AF2216">
        <w:t>8</w:t>
      </w:r>
      <w:r w:rsidR="00FE408C" w:rsidRPr="008C6C52">
        <w:t xml:space="preserve">. </w:t>
      </w:r>
      <w:r w:rsidR="00845C3A">
        <w:t>veljače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EF0951">
        <w:t>, v.r.</w:t>
      </w:r>
    </w:p>
    <w:p w:rsidRDefault="00206C1C" w:rsidP="00CC5545" w:rsidR="00206C1C">
      <w:pPr>
        <w:jc w:val="both"/>
      </w:pPr>
    </w:p>
    <w:p w:rsidRDefault="00845C3A" w:rsidP="00CC5545" w:rsidR="00845C3A">
      <w:pPr>
        <w:jc w:val="both"/>
      </w:pPr>
    </w:p>
    <w:p w:rsidRDefault="00AF2216" w:rsidP="00CC5545" w:rsidR="00AF2216">
      <w:pPr>
        <w:jc w:val="both"/>
      </w:pPr>
    </w:p>
    <w:p w:rsidRDefault="00AF2216" w:rsidP="00CC5545" w:rsidR="00AF2216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925" w:rsidR="00982925">
      <w:r>
        <w:separator/>
      </w:r>
    </w:p>
  </w:endnote>
  <w:endnote w:id="0" w:type="continuationSeparator">
    <w:p w:rsidRDefault="00982925" w:rsidR="00982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925" w:rsidR="00982925">
      <w:r>
        <w:separator/>
      </w:r>
    </w:p>
  </w:footnote>
  <w:footnote w:id="0" w:type="continuationSeparator">
    <w:p w:rsidRDefault="00982925" w:rsidR="00982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95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F2216" w:rsidRPr="00AF2216">
      <w:rPr>
        <w:sz w:val="23"/>
        <w:szCs w:val="23"/>
      </w:rPr>
      <w:t>Poslovni broj 10 St-1103/16-9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3853AB" w:rsidRPr="003853AB">
      <w:rPr>
        <w:sz w:val="23"/>
        <w:szCs w:val="23"/>
      </w:rPr>
      <w:t>St-1</w:t>
    </w:r>
    <w:r w:rsidR="00AF2216">
      <w:rPr>
        <w:sz w:val="23"/>
        <w:szCs w:val="23"/>
      </w:rPr>
      <w:t>103</w:t>
    </w:r>
    <w:r w:rsidR="003853AB" w:rsidRPr="003853AB">
      <w:rPr>
        <w:sz w:val="23"/>
        <w:szCs w:val="23"/>
      </w:rPr>
      <w:t>/16-</w:t>
    </w:r>
    <w:r w:rsidR="00AF2216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A7259"/>
    <w:rsid w:val="005A7B2A"/>
    <w:rsid w:val="005D3ADB"/>
    <w:rsid w:val="005E3D31"/>
    <w:rsid w:val="005F5229"/>
    <w:rsid w:val="006042F4"/>
    <w:rsid w:val="00636CCD"/>
    <w:rsid w:val="00646ECD"/>
    <w:rsid w:val="00647B00"/>
    <w:rsid w:val="00650E5E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82925"/>
    <w:rsid w:val="009A2495"/>
    <w:rsid w:val="009B5E3F"/>
    <w:rsid w:val="009C6CD7"/>
    <w:rsid w:val="009C71BB"/>
    <w:rsid w:val="00A00ED6"/>
    <w:rsid w:val="00A06218"/>
    <w:rsid w:val="00A17CCC"/>
    <w:rsid w:val="00A36732"/>
    <w:rsid w:val="00A36C8E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F2216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951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PATIENTIA d.o.o. ROVINJ</izvorni_sadrzaj>
    <derivirana_varijabla naziv="DomainObject.Predmet.ProtustrankaFormated_1">  PATIENTIA d.o.o. ROVINJ</derivirana_varijabla>
  </DomainObject.Predmet.ProtustrankaFormated>
  <DomainObject.Predmet.ProtustrankaFormatedOIB>
    <izvorni_sadrzaj>  PATIENTIA d.o.o. ROVINJ, OIB 41099713533</izvorni_sadrzaj>
    <derivirana_varijabla naziv="DomainObject.Predmet.ProtustrankaFormatedOIB_1">  PATIENTIA d.o.o. ROVINJ, OIB 41099713533</derivirana_varijabla>
  </DomainObject.Predmet.ProtustrankaFormatedOIB>
  <DomainObject.Predmet.ProtustrankaFormatedWithAdress>
    <izvorni_sadrzaj> PATIENTIA d.o.o. ROVINJ, Istarska 19, 52210 Rovinj</izvorni_sadrzaj>
    <derivirana_varijabla naziv="DomainObject.Predmet.ProtustrankaFormatedWithAdress_1"> PATIENTIA d.o.o. ROVINJ, Istarska 19, 52210 Rovinj</derivirana_varijabla>
  </DomainObject.Predmet.ProtustrankaFormatedWithAdress>
  <DomainObject.Predmet.ProtustrankaFormatedWithAdressOIB>
    <izvorni_sadrzaj> PATIENTIA d.o.o. ROVINJ, OIB 41099713533, Istarska 19, 52210 Rovinj</izvorni_sadrzaj>
    <derivirana_varijabla naziv="DomainObject.Predmet.ProtustrankaFormatedWithAdressOIB_1"> PATIENTIA d.o.o. ROVINJ, OIB 41099713533, Istarska 19, 52210 Rovinj</derivirana_varijabla>
  </DomainObject.Predmet.ProtustrankaFormatedWithAdressOIB>
  <DomainObject.Predmet.ProtustrankaWithAdress>
    <izvorni_sadrzaj>PATIENTIA d.o.o. ROVINJ Istarska 19, 52210 Rovinj</izvorni_sadrzaj>
    <derivirana_varijabla naziv="DomainObject.Predmet.ProtustrankaWithAdress_1">PATIENTIA d.o.o. ROVINJ Istarska 19, 52210 Rovinj</derivirana_varijabla>
  </DomainObject.Predmet.ProtustrankaWithAdress>
  <DomainObject.Predmet.ProtustrankaWithAdressOIB>
    <izvorni_sadrzaj>PATIENTIA d.o.o. ROVINJ, OIB 41099713533, Istarska 19, 52210 Rovinj</izvorni_sadrzaj>
    <derivirana_varijabla naziv="DomainObject.Predmet.ProtustrankaWithAdressOIB_1">PATIENTIA d.o.o. ROVINJ, OIB 41099713533, Istarska 19, 52210 Rovinj</derivirana_varijabla>
  </DomainObject.Predmet.ProtustrankaWithAdressOIB>
  <DomainObject.Predmet.ProtustrankaNazivFormated>
    <izvorni_sadrzaj>PATIENTIA d.o.o. ROVINJ</izvorni_sadrzaj>
    <derivirana_varijabla naziv="DomainObject.Predmet.ProtustrankaNazivFormated_1">PATIENTIA d.o.o. ROVINJ</derivirana_varijabla>
  </DomainObject.Predmet.ProtustrankaNazivFormated>
  <DomainObject.Predmet.ProtustrankaNazivFormatedOIB>
    <izvorni_sadrzaj>PATIENTIA d.o.o. ROVINJ, OIB 41099713533</izvorni_sadrzaj>
    <derivirana_varijabla naziv="DomainObject.Predmet.ProtustrankaNazivFormatedOIB_1">PATIENTIA d.o.o. ROVINJ, OIB 41099713533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44724.91</izvorni_sadrzaj>
    <derivirana_varijabla naziv="DomainObject.Predmet.TrenutnaVrijednost_1">44724.91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PATIENTIA d.o.o. ROVINJ</item>
    </izvorni_sadrzaj>
    <derivirana_varijabla naziv="DomainObject.Predmet.ProtuStrankaListFormated_1">
      <item>PATIENTIA d.o.o. ROVINJ</item>
    </derivirana_varijabla>
  </DomainObject.Predmet.ProtuStrankaListFormated>
  <DomainObject.Predmet.ProtuStrankaListFormatedOIB>
    <izvorni_sadrzaj>
      <item>PATIENTIA d.o.o. ROVINJ, OIB 41099713533</item>
    </izvorni_sadrzaj>
    <derivirana_varijabla naziv="DomainObject.Predmet.ProtuStrankaListFormatedOIB_1">
      <item>PATIENTIA d.o.o. ROVINJ, OIB 41099713533</item>
    </derivirana_varijabla>
  </DomainObject.Predmet.ProtuStrankaListFormatedOIB>
  <DomainObject.Predmet.ProtuStrankaListFormatedWithAdress>
    <izvorni_sadrzaj>
      <item>PATIENTIA d.o.o. ROVINJ, Istarska 19, 52210 Rovinj</item>
    </izvorni_sadrzaj>
    <derivirana_varijabla naziv="DomainObject.Predmet.ProtuStrankaListFormatedWithAdress_1">
      <item>PATIENTIA d.o.o. ROVINJ, Istarska 19, 52210 Rovinj</item>
    </derivirana_varijabla>
  </DomainObject.Predmet.ProtuStrankaListFormatedWithAdress>
  <DomainObject.Predmet.ProtuStrankaListFormatedWithAdressOIB>
    <izvorni_sadrzaj>
      <item>PATIENTIA d.o.o. ROVINJ, OIB 41099713533, Istarska 19, 52210 Rovinj</item>
    </izvorni_sadrzaj>
    <derivirana_varijabla naziv="DomainObject.Predmet.ProtuStrankaListFormatedWithAdressOIB_1">
      <item>PATIENTIA d.o.o. ROVINJ, OIB 41099713533, Istarska 19, 52210 Rovinj</item>
    </derivirana_varijabla>
  </DomainObject.Predmet.ProtuStrankaListFormatedWithAdressOIB>
  <DomainObject.Predmet.ProtuStrankaListNazivFormated>
    <izvorni_sadrzaj>
      <item>PATIENTIA d.o.o. ROVINJ</item>
    </izvorni_sadrzaj>
    <derivirana_varijabla naziv="DomainObject.Predmet.ProtuStrankaListNazivFormated_1">
      <item>PATIENTIA d.o.o. ROVINJ</item>
    </derivirana_varijabla>
  </DomainObject.Predmet.ProtuStrankaListNazivFormated>
  <DomainObject.Predmet.ProtuStrankaListNazivFormatedOIB>
    <izvorni_sadrzaj>
      <item>PATIENTIA d.o.o. ROVINJ, OIB 41099713533</item>
    </izvorni_sadrzaj>
    <derivirana_varijabla naziv="DomainObject.Predmet.ProtuStrankaListNazivFormatedOIB_1">
      <item>PATIENTIA d.o.o. ROVINJ, OIB 41099713533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PATIENTIA d.o.o. ROVINJ</izvorni_sadrzaj>
    <derivirana_varijabla naziv="DomainObject.Predmet.ProtustrankaIDrugi_1">PATIENTIA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PATIENTIA d.o.o. ROVINJ, OIB 41099713533, Istarska 19, 52210 Rovinj</izvorni_sadrzaj>
    <derivirana_varijabla naziv="DomainObject.Predmet.ProtustrankaIDrugiAdressOIB_1">PATIENTIA d.o.o. ROVINJ, OIB 41099713533, Istarska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PATIENTIA d.o.o. ROVINJ</item>
    </izvorni_sadrzaj>
    <derivirana_varijabla naziv="DomainObject.Predmet.SudioniciListNaziv_1">
      <item>FINANCIJSKA AGENCIJA, RC RIJEKA, PODRUŽNICA PULA, PULA</item>
      <item>PATIENTIA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PATIENTIA d.o.o. ROVINJ, OIB 41099713533, Istarska 19,52210 Rovinj</item>
    </izvorni_sadrzaj>
    <derivirana_varijabla naziv="DomainObject.Predmet.SudioniciListAdressOIB_1">
      <item>FINANCIJSKA AGENCIJA, RC RIJEKA, PODRUŽNICA PULA, PULA, OIB 85821130368, Giardini 5,52100 Pula</item>
      <item>PATIENTIA d.o.o. ROVINJ, OIB 41099713533, Istarska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41099713533</item>
    </izvorni_sadrzaj>
    <derivirana_varijabla naziv="DomainObject.Predmet.SudioniciListNazivOIB_1">
      <item>, OIB 85821130368</item>
      <item>, OIB 41099713533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0C979-A301-4A23-B4E0-FFFA97817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4193</properties:Characters>
  <properties:Lines>99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2017-02-28T11:20:00Z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2017-02-28T11:22:00Z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