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0741" w14:paraId="85a0741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445611">
        <w:rPr>
          <w:b/>
        </w:rPr>
        <w:t>166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1D2220" w:rsidRPr="001D2220">
        <w:t>TADA j.d.o.o. za ugostiteljstvo</w:t>
      </w:r>
      <w:r w:rsidR="001D2220">
        <w:t xml:space="preserve">, Put Palinića 16, Gornji Muć, </w:t>
      </w:r>
      <w:r w:rsidR="00F061F2" w:rsidRPr="00F061F2">
        <w:t>OIB:</w:t>
      </w:r>
      <w:r w:rsidR="00784A37">
        <w:t xml:space="preserve"> </w:t>
      </w:r>
      <w:r w:rsidR="001D2220" w:rsidRPr="001D2220">
        <w:t>01854654162</w:t>
      </w:r>
      <w:r w:rsidR="00784A37">
        <w:t xml:space="preserve">, </w:t>
      </w:r>
      <w:r w:rsidR="00F867CE" w:rsidRPr="00F061F2">
        <w:t xml:space="preserve">dana </w:t>
      </w:r>
      <w:r w:rsidR="001D2220">
        <w:t>17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1D2220" w:rsidRPr="001D2220">
        <w:t xml:space="preserve">TADA j.d.o.o. za ugostiteljstvo, Put Palinića 16, Gornji Muć, OIB: 01854654162, </w:t>
      </w:r>
      <w:r w:rsidR="001D2220">
        <w:t xml:space="preserve"> 17</w:t>
      </w:r>
      <w:r w:rsidR="0019781D">
        <w:t xml:space="preserve">.siječnja 2019. </w:t>
      </w:r>
      <w:r w:rsidR="001D2220">
        <w:t>g u 11</w:t>
      </w:r>
      <w:r w:rsidR="00784A37">
        <w:t>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 </w:t>
      </w:r>
      <w:r w:rsidR="001D2220" w:rsidRPr="001D2220">
        <w:t>dužnikom  TADA j.d.o.o. za ugostiteljstvo, Put Palinića 1</w:t>
      </w:r>
      <w:r w:rsidR="001D2220">
        <w:t>6, Gornji Muć, OIB: 01854654162</w:t>
      </w:r>
      <w:r w:rsidR="001D2220" w:rsidRPr="001D2220">
        <w:t>,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445611">
        <w:t>674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12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12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D2220">
        <w:rPr>
          <w:b/>
        </w:rPr>
        <w:t>17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D68" w:rsidP="00824DEA" w:rsidR="00C17D68">
      <w:r>
        <w:separator/>
      </w:r>
    </w:p>
  </w:endnote>
  <w:endnote w:id="0" w:type="continuationSeparator">
    <w:p w:rsidRDefault="00C17D68" w:rsidP="00824DEA" w:rsidR="00C17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D68" w:rsidP="00824DEA" w:rsidR="00C17D68">
      <w:r>
        <w:separator/>
      </w:r>
    </w:p>
  </w:footnote>
  <w:footnote w:id="0" w:type="continuationSeparator">
    <w:p w:rsidRDefault="00C17D68" w:rsidP="00824DEA" w:rsidR="00C17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B49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445611">
          <w:t>166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D2220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5294"/>
    <w:rsid w:val="0038716F"/>
    <w:rsid w:val="003C036A"/>
    <w:rsid w:val="003D446D"/>
    <w:rsid w:val="003E7BC1"/>
    <w:rsid w:val="00411DA3"/>
    <w:rsid w:val="004123C8"/>
    <w:rsid w:val="0041725C"/>
    <w:rsid w:val="00445611"/>
    <w:rsid w:val="00466C99"/>
    <w:rsid w:val="004729A3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2B49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17D68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B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B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B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B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B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St-166/2019</izvorni_sadrzaj>
    <derivirana_varijabla naziv="DomainObject.Predmet.OznakaBroj_1">St-166/2019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TADA j.d.o.o. za ugostiteljstvo</izvorni_sadrzaj>
    <derivirana_varijabla naziv="DomainObject.Predmet.ProtustrankaFormated_1">  TADA j.d.o.o. za ugostiteljstvo</derivirana_varijabla>
  </DomainObject.Predmet.ProtustrankaFormated>
  <DomainObject.Predmet.ProtustrankaFormatedOIB>
    <izvorni_sadrzaj>  TADA j.d.o.o. za ugostiteljstvo, OIB 01854654162</izvorni_sadrzaj>
    <derivirana_varijabla naziv="DomainObject.Predmet.ProtustrankaFormatedOIB_1">  TADA j.d.o.o. za ugostiteljstvo, OIB 01854654162</derivirana_varijabla>
  </DomainObject.Predmet.ProtustrankaFormatedOIB>
  <DomainObject.Predmet.ProtustrankaFormatedWithAdress>
    <izvorni_sadrzaj> TADA j.d.o.o. za ugostiteljstvo, Put Palinića 16, 21203 Gornji Muć</izvorni_sadrzaj>
    <derivirana_varijabla naziv="DomainObject.Predmet.ProtustrankaFormatedWithAdress_1"> TADA j.d.o.o. za ugostiteljstvo, Put Palinića 16, 21203 Gornji Muć</derivirana_varijabla>
  </DomainObject.Predmet.ProtustrankaFormatedWithAdress>
  <DomainObject.Predmet.ProtustrankaFormatedWithAdressOIB>
    <izvorni_sadrzaj> TADA j.d.o.o. za ugostiteljstvo, OIB 01854654162, Put Palinića 16, 21203 Gornji Muć</izvorni_sadrzaj>
    <derivirana_varijabla naziv="DomainObject.Predmet.ProtustrankaFormatedWithAdressOIB_1"> TADA j.d.o.o. za ugostiteljstvo, OIB 01854654162, Put Palinića 16, 21203 Gornji Muć</derivirana_varijabla>
  </DomainObject.Predmet.ProtustrankaFormatedWithAdressOIB>
  <DomainObject.Predmet.ProtustrankaWithAdress>
    <izvorni_sadrzaj>TADA j.d.o.o. za ugostiteljstvo Put Palinića 16, 21203 Gornji Muć</izvorni_sadrzaj>
    <derivirana_varijabla naziv="DomainObject.Predmet.ProtustrankaWithAdress_1">TADA j.d.o.o. za ugostiteljstvo Put Palinića 16, 21203 Gornji Muć</derivirana_varijabla>
  </DomainObject.Predmet.ProtustrankaWithAdress>
  <DomainObject.Predmet.ProtustrankaWithAdressOIB>
    <izvorni_sadrzaj>TADA j.d.o.o. za ugostiteljstvo, OIB 01854654162, Put Palinića 16, 21203 Gornji Muć</izvorni_sadrzaj>
    <derivirana_varijabla naziv="DomainObject.Predmet.ProtustrankaWithAdressOIB_1">TADA j.d.o.o. za ugostiteljstvo, OIB 01854654162, Put Palinića 16, 21203 Gornji Muć</derivirana_varijabla>
  </DomainObject.Predmet.ProtustrankaWithAdressOIB>
  <DomainObject.Predmet.ProtustrankaNazivFormated>
    <izvorni_sadrzaj>TADA j.d.o.o. za ugostiteljstvo</izvorni_sadrzaj>
    <derivirana_varijabla naziv="DomainObject.Predmet.ProtustrankaNazivFormated_1">TADA j.d.o.o. za ugostiteljstvo</derivirana_varijabla>
  </DomainObject.Predmet.ProtustrankaNazivFormated>
  <DomainObject.Predmet.ProtustrankaNazivFormatedOIB>
    <izvorni_sadrzaj>TADA j.d.o.o. za ugostiteljstvo, OIB 01854654162</izvorni_sadrzaj>
    <derivirana_varijabla naziv="DomainObject.Predmet.ProtustrankaNazivFormatedOIB_1">TADA j.d.o.o. za ugostiteljstvo, OIB 01854654162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42327.59</izvorni_sadrzaj>
    <derivirana_varijabla naziv="DomainObject.Predmet.TrenutnaVrijednost_1">42327.59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TADA j.d.o.o. za ugostiteljstvo</item>
    </izvorni_sadrzaj>
    <derivirana_varijabla naziv="DomainObject.Predmet.ProtuStrankaListFormated_1">
      <item>TADA j.d.o.o. za ugostiteljstvo</item>
    </derivirana_varijabla>
  </DomainObject.Predmet.ProtuStrankaListFormated>
  <DomainObject.Predmet.ProtuStrankaListFormatedOIB>
    <izvorni_sadrzaj>
      <item>TADA j.d.o.o. za ugostiteljstvo, OIB 01854654162</item>
    </izvorni_sadrzaj>
    <derivirana_varijabla naziv="DomainObject.Predmet.ProtuStrankaListFormatedOIB_1">
      <item>TADA j.d.o.o. za ugostiteljstvo, OIB 01854654162</item>
    </derivirana_varijabla>
  </DomainObject.Predmet.ProtuStrankaListFormatedOIB>
  <DomainObject.Predmet.ProtuStrankaListFormatedWithAdress>
    <izvorni_sadrzaj>
      <item>TADA j.d.o.o. za ugostiteljstvo, Put Palinića 16, 21203 Gornji Muć</item>
    </izvorni_sadrzaj>
    <derivirana_varijabla naziv="DomainObject.Predmet.ProtuStrankaListFormatedWithAdress_1">
      <item>TADA j.d.o.o. za ugostiteljstvo, Put Palinića 16, 21203 Gornji Muć</item>
    </derivirana_varijabla>
  </DomainObject.Predmet.ProtuStrankaListFormatedWithAdress>
  <DomainObject.Predmet.ProtuStrankaListFormatedWithAdressOIB>
    <izvorni_sadrzaj>
      <item>TADA j.d.o.o. za ugostiteljstvo, OIB 01854654162, Put Palinića 16, 21203 Gornji Muć</item>
    </izvorni_sadrzaj>
    <derivirana_varijabla naziv="DomainObject.Predmet.ProtuStrankaListFormatedWithAdressOIB_1">
      <item>TADA j.d.o.o. za ugostiteljstvo, OIB 01854654162, Put Palinića 16, 21203 Gornji Muć</item>
    </derivirana_varijabla>
  </DomainObject.Predmet.ProtuStrankaListFormatedWithAdressOIB>
  <DomainObject.Predmet.ProtuStrankaListNazivFormated>
    <izvorni_sadrzaj>
      <item>TADA j.d.o.o. za ugostiteljstvo</item>
    </izvorni_sadrzaj>
    <derivirana_varijabla naziv="DomainObject.Predmet.ProtuStrankaListNazivFormated_1">
      <item>TADA j.d.o.o. za ugostiteljstvo</item>
    </derivirana_varijabla>
  </DomainObject.Predmet.ProtuStrankaListNazivFormated>
  <DomainObject.Predmet.ProtuStrankaListNazivFormatedOIB>
    <izvorni_sadrzaj>
      <item>TADA j.d.o.o. za ugostiteljstvo, OIB 01854654162</item>
    </izvorni_sadrzaj>
    <derivirana_varijabla naziv="DomainObject.Predmet.ProtuStrankaListNazivFormatedOIB_1">
      <item>TADA j.d.o.o. za ugostiteljstvo, OIB 01854654162</item>
    </derivirana_varijabla>
  </DomainObject.Predmet.ProtuStrankaListNazivFormatedOIB>
  <DomainObject.Predmet.OstaliListFormated>
    <izvorni_sadrzaj>
      <item>Mate Smolčić</item>
    </izvorni_sadrzaj>
    <derivirana_varijabla naziv="DomainObject.Predmet.OstaliListFormated_1">
      <item>Mate Smolčić</item>
    </derivirana_varijabla>
  </DomainObject.Predmet.OstaliListFormated>
  <DomainObject.Predmet.OstaliListFormatedOIB>
    <izvorni_sadrzaj>
      <item>Mate Smolčić, OIB 23673972886</item>
    </izvorni_sadrzaj>
    <derivirana_varijabla naziv="DomainObject.Predmet.OstaliListFormatedOIB_1">
      <item>Mate Smolčić, OIB 23673972886</item>
    </derivirana_varijabla>
  </DomainObject.Predmet.OstaliListFormatedOIB>
  <DomainObject.Predmet.OstaliListFormatedWithAdress>
    <izvorni_sadrzaj>
      <item>Mate Smolčić, Put Palinića 16, 21203 Gornji Muć</item>
    </izvorni_sadrzaj>
    <derivirana_varijabla naziv="DomainObject.Predmet.OstaliListFormatedWithAdress_1">
      <item>Mate Smolčić, Put Palinića 16, 21203 Gornji Muć</item>
    </derivirana_varijabla>
  </DomainObject.Predmet.OstaliListFormatedWithAdress>
  <DomainObject.Predmet.OstaliListFormatedWithAdressOIB>
    <izvorni_sadrzaj>
      <item>Mate Smolčić, OIB 23673972886, Put Palinića 16, 21203 Gornji Muć</item>
    </izvorni_sadrzaj>
    <derivirana_varijabla naziv="DomainObject.Predmet.OstaliListFormatedWithAdressOIB_1">
      <item>Mate Smolčić, OIB 23673972886, Put Palinića 16, 21203 Gornji Muć</item>
    </derivirana_varijabla>
  </DomainObject.Predmet.OstaliListFormatedWithAdressOIB>
  <DomainObject.Predmet.OstaliListNazivFormated>
    <izvorni_sadrzaj>
      <item>Mate Smolčić</item>
    </izvorni_sadrzaj>
    <derivirana_varijabla naziv="DomainObject.Predmet.OstaliListNazivFormated_1">
      <item>Mate Smolčić</item>
    </derivirana_varijabla>
  </DomainObject.Predmet.OstaliListNazivFormated>
  <DomainObject.Predmet.OstaliListNazivFormatedOIB>
    <izvorni_sadrzaj>
      <item>Mate Smolčić, OIB 23673972886</item>
    </izvorni_sadrzaj>
    <derivirana_varijabla naziv="DomainObject.Predmet.OstaliListNazivFormatedOIB_1">
      <item>Mate Smolčić, OIB 23673972886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TADA j.d.o.o. za ugostiteljstvo</izvorni_sadrzaj>
    <derivirana_varijabla naziv="DomainObject.Predmet.ProtustrankaIDrugi_1">TADA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TADA j.d.o.o. za ugostiteljstvo, OIB 01854654162, Put Palinića 16, 21203 Gornji Muć</izvorni_sadrzaj>
    <derivirana_varijabla naziv="DomainObject.Predmet.ProtustrankaIDrugiAdressOIB_1">TADA j.d.o.o. za ugostiteljstvo, OIB 01854654162, Put Palinića 16,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TADA j.d.o.o. za ugostiteljstvo</item>
      <item>FINANCIJSKA AGENCIJA, RC SPLIT</item>
      <item>Mate Smolčić</item>
    </izvorni_sadrzaj>
    <derivirana_varijabla naziv="DomainObject.Predmet.SudioniciListNaziv_1">
      <item>TADA j.d.o.o. za ugostiteljstvo</item>
      <item>FINANCIJSKA AGENCIJA, RC SPLIT</item>
      <item>Mate Smolčić</item>
    </derivirana_varijabla>
  </DomainObject.Predmet.SudioniciListNaziv>
  <DomainObject.Predmet.SudioniciListAdressOIB>
    <izvorni_sadrzaj>
      <item>TADA j.d.o.o. za ugostiteljstvo, OIB 01854654162, Put Palinića 16,21203 Gornji Muć</item>
      <item>FINANCIJSKA AGENCIJA, RC SPLIT, OIB 85821130368, Mažuranićevo šetalište 24 b,21000 Split</item>
      <item>Mate Smolčić, OIB 23673972886, Put Palinića 16,21203 Gornji Muć</item>
    </izvorni_sadrzaj>
    <derivirana_varijabla naziv="DomainObject.Predmet.SudioniciListAdressOIB_1">
      <item>TADA j.d.o.o. za ugostiteljstvo, OIB 01854654162, Put Palinića 16,21203 Gornji Muć</item>
      <item>FINANCIJSKA AGENCIJA, RC SPLIT, OIB 85821130368, Mažuranićevo šetalište 24 b,21000 Split</item>
      <item>Mate Smolčić, OIB 23673972886, Put Palinića 16,21203 Gornji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01854654162</item>
      <item>, OIB 85821130368</item>
      <item>, OIB 23673972886</item>
    </izvorni_sadrzaj>
    <derivirana_varijabla naziv="DomainObject.Predmet.SudioniciListNazivOIB_1">
      <item>, OIB 01854654162</item>
      <item>, OIB 85821130368</item>
      <item>, OIB 23673972886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3438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2019-01-17T10:13:00Z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2019-01-17T10:17:00Z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(St-166-19 - čl.132.SZ-otvaranje i zaključenje-tada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