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26b6" w14:paraId="49a26b6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D6047F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A81A0E">
              <w:t>6</w:t>
            </w:r>
            <w:r w:rsidR="00D6047F">
              <w:t>34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D6047F">
        <w:t xml:space="preserve"> </w:t>
      </w:r>
      <w:proofErr w:type="spellStart"/>
      <w:r w:rsidR="00D6047F" w:rsidRPr="00D6047F">
        <w:t>ULTIMA</w:t>
      </w:r>
      <w:proofErr w:type="spellEnd"/>
      <w:r w:rsidR="00D6047F" w:rsidRPr="00D6047F">
        <w:t xml:space="preserve"> KOMUNIKACIJA jednostavno društvo s ograničenom odgovornošću za usluge</w:t>
      </w:r>
      <w:r w:rsidR="00D6047F">
        <w:t xml:space="preserve"> Zagreb, </w:t>
      </w:r>
      <w:proofErr w:type="spellStart"/>
      <w:r w:rsidR="00D6047F">
        <w:t>Vrtnjakovečka</w:t>
      </w:r>
      <w:proofErr w:type="spellEnd"/>
      <w:r w:rsidR="00D6047F">
        <w:t xml:space="preserve"> 1 I, </w:t>
      </w:r>
      <w:proofErr w:type="spellStart"/>
      <w:r w:rsidR="00D6047F">
        <w:t>OIB</w:t>
      </w:r>
      <w:proofErr w:type="spellEnd"/>
      <w:r w:rsidR="00D6047F">
        <w:t xml:space="preserve">: </w:t>
      </w:r>
      <w:r w:rsidR="00D6047F" w:rsidRPr="00D6047F">
        <w:t>11025550684</w:t>
      </w:r>
      <w:r w:rsidR="00D6047F">
        <w:t xml:space="preserve">, </w:t>
      </w:r>
      <w:proofErr w:type="spellStart"/>
      <w:r w:rsidR="00D6047F">
        <w:t>MBS</w:t>
      </w:r>
      <w:proofErr w:type="spellEnd"/>
      <w:r w:rsidR="00D6047F">
        <w:t xml:space="preserve">: </w:t>
      </w:r>
      <w:r w:rsidR="00D6047F" w:rsidRPr="00D6047F">
        <w:t>081131188</w:t>
      </w:r>
      <w:r w:rsidR="00D6047F">
        <w:t xml:space="preserve">, </w:t>
      </w:r>
      <w:r w:rsidR="00415208">
        <w:t xml:space="preserve"> </w:t>
      </w:r>
      <w:r w:rsidR="00677F1E">
        <w:t xml:space="preserve"> </w:t>
      </w:r>
      <w:r w:rsidR="000E086F">
        <w:t xml:space="preserve"> </w:t>
      </w:r>
      <w:r>
        <w:t>temeljem članka 430. Stečajnog zakona (Narodne novine 71/15), dana</w:t>
      </w:r>
      <w:r w:rsidR="00A01A70">
        <w:t xml:space="preserve"> </w:t>
      </w:r>
      <w:r w:rsidR="00A81A0E">
        <w:t>21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0E086F">
        <w:rPr>
          <w:bCs/>
        </w:rPr>
        <w:t xml:space="preserve"> </w:t>
      </w:r>
      <w:proofErr w:type="spellStart"/>
      <w:r w:rsidR="00D6047F" w:rsidRPr="00D6047F">
        <w:t>ULTIMA</w:t>
      </w:r>
      <w:proofErr w:type="spellEnd"/>
      <w:r w:rsidR="00D6047F" w:rsidRPr="00D6047F">
        <w:t xml:space="preserve"> KOMUNIKACIJA jednostavno društvo s ograničenom odgovornošću za usluge</w:t>
      </w:r>
      <w:r w:rsidR="00D6047F">
        <w:t xml:space="preserve"> Zagreb, </w:t>
      </w:r>
      <w:proofErr w:type="spellStart"/>
      <w:r w:rsidR="00D6047F">
        <w:t>Vrtnjakovečka</w:t>
      </w:r>
      <w:proofErr w:type="spellEnd"/>
      <w:r w:rsidR="00D6047F">
        <w:t xml:space="preserve"> 1 I, </w:t>
      </w:r>
      <w:proofErr w:type="spellStart"/>
      <w:r w:rsidR="00D6047F">
        <w:t>OIB</w:t>
      </w:r>
      <w:proofErr w:type="spellEnd"/>
      <w:r w:rsidR="00D6047F">
        <w:t xml:space="preserve">: </w:t>
      </w:r>
      <w:r w:rsidR="00D6047F" w:rsidRPr="00D6047F">
        <w:t>11025550684</w:t>
      </w:r>
      <w:r w:rsidR="00D6047F">
        <w:t xml:space="preserve">, </w:t>
      </w:r>
      <w:proofErr w:type="spellStart"/>
      <w:r w:rsidR="00D6047F">
        <w:t>MBS</w:t>
      </w:r>
      <w:proofErr w:type="spellEnd"/>
      <w:r w:rsidR="00D6047F">
        <w:t xml:space="preserve">: </w:t>
      </w:r>
      <w:r w:rsidR="00D6047F" w:rsidRPr="00D6047F">
        <w:t>081131188</w:t>
      </w:r>
      <w:r w:rsidR="00D6047F">
        <w:t>, iznosi 9.989,71 kn.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22317">
        <w:t xml:space="preserve"> </w:t>
      </w:r>
      <w:r w:rsidR="00D6047F">
        <w:t xml:space="preserve">Jelena Merkaš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A81A0E">
        <w:t>6</w:t>
      </w:r>
      <w:r w:rsidR="00D6047F">
        <w:t>34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A81A0E">
        <w:t>21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6595A"/>
    <w:rsid w:val="00273B50"/>
    <w:rsid w:val="00273CBE"/>
    <w:rsid w:val="00276E4F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415208"/>
    <w:rsid w:val="00416FB0"/>
    <w:rsid w:val="0041712C"/>
    <w:rsid w:val="00441ED0"/>
    <w:rsid w:val="00450B5B"/>
    <w:rsid w:val="004568CF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A64C6"/>
    <w:rsid w:val="008B7F6C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6047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875DF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F875DF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875DF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5DF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5DF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F875DF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875DF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5D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5D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1634</izvorni_sadrzaj>
    <derivirana_varijabla naziv="DomainObject.Predmet.Broj_1">1634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St-1634/2018</izvorni_sadrzaj>
    <derivirana_varijabla naziv="DomainObject.Predmet.OznakaBroj_1">St-1634/2018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ULTIMA KOMUNIKACIJA jednostavno društvo s ograničenom odgovornošću za usluge</izvorni_sadrzaj>
    <derivirana_varijabla naziv="DomainObject.Predmet.ProtustrankaFormated_1">  ULTIMA KOMUNIKACIJA jednostavno društvo s ograničenom odgovornošću za usluge</derivirana_varijabla>
  </DomainObject.Predmet.ProtustrankaFormated>
  <DomainObject.Predmet.ProtustrankaFormatedOIB>
    <izvorni_sadrzaj>  ULTIMA KOMUNIKACIJA jednostavno društvo s ograničenom odgovornošću za usluge, OIB 11025550684</izvorni_sadrzaj>
    <derivirana_varijabla naziv="DomainObject.Predmet.ProtustrankaFormatedOIB_1">  ULTIMA KOMUNIKACIJA jednostavno društvo s ograničenom odgovornošću za usluge, OIB 11025550684</derivirana_varijabla>
  </DomainObject.Predmet.ProtustrankaFormatedOIB>
  <DomainObject.Predmet.ProtustrankaFormatedWithAdress>
    <izvorni_sadrzaj> ULTIMA KOMUNIKACIJA jednostavno društvo s ograničenom odgovornošću za usluge, Vrtnjakovečka 1 I, 10000 Zagreb</izvorni_sadrzaj>
    <derivirana_varijabla naziv="DomainObject.Predmet.ProtustrankaFormatedWithAdress_1"> ULTIMA KOMUNIKACIJA jednostavno društvo s ograničenom odgovornošću za usluge, Vrtnjakovečka 1 I, 10000 Zagreb</derivirana_varijabla>
  </DomainObject.Predmet.ProtustrankaFormatedWithAdress>
  <DomainObject.Predmet.ProtustrankaFormatedWithAdressOIB>
    <izvorni_sadrzaj> ULTIMA KOMUNIKACIJA jednostavno društvo s ograničenom odgovornošću za usluge, OIB 11025550684, Vrtnjakovečka 1 I, 10000 Zagreb</izvorni_sadrzaj>
    <derivirana_varijabla naziv="DomainObject.Predmet.ProtustrankaFormatedWithAdressOIB_1"> ULTIMA KOMUNIKACIJA jednostavno društvo s ograničenom odgovornošću za usluge, OIB 11025550684, Vrtnjakovečka 1 I, 10000 Zagreb</derivirana_varijabla>
  </DomainObject.Predmet.ProtustrankaFormatedWithAdressOIB>
  <DomainObject.Predmet.ProtustrankaWithAdress>
    <izvorni_sadrzaj>ULTIMA KOMUNIKACIJA jednostavno društvo s ograničenom odgovornošću za usluge Vrtnjakovečka 1 I, 10000 Zagreb</izvorni_sadrzaj>
    <derivirana_varijabla naziv="DomainObject.Predmet.ProtustrankaWithAdress_1">ULTIMA KOMUNIKACIJA jednostavno društvo s ograničenom odgovornošću za usluge Vrtnjakovečka 1 I, 10000 Zagreb</derivirana_varijabla>
  </DomainObject.Predmet.ProtustrankaWithAdress>
  <DomainObject.Predmet.ProtustrankaWithAdressOIB>
    <izvorni_sadrzaj>ULTIMA KOMUNIKACIJA jednostavno društvo s ograničenom odgovornošću za usluge, OIB 11025550684, Vrtnjakovečka 1 I, 10000 Zagreb</izvorni_sadrzaj>
    <derivirana_varijabla naziv="DomainObject.Predmet.ProtustrankaWithAdressOIB_1">ULTIMA KOMUNIKACIJA jednostavno društvo s ograničenom odgovornošću za usluge, OIB 11025550684, Vrtnjakovečka 1 I, 10000 Zagreb</derivirana_varijabla>
  </DomainObject.Predmet.ProtustrankaWithAdressOIB>
  <DomainObject.Predmet.ProtustrankaNazivFormated>
    <izvorni_sadrzaj>ULTIMA KOMUNIKACIJA jednostavno društvo s ograničenom odgovornošću za usluge</izvorni_sadrzaj>
    <derivirana_varijabla naziv="DomainObject.Predmet.ProtustrankaNazivFormated_1">ULTIMA KOMUNIKACIJA jednostavno društvo s ograničenom odgovornošću za usluge</derivirana_varijabla>
  </DomainObject.Predmet.ProtustrankaNazivFormated>
  <DomainObject.Predmet.ProtustrankaNazivFormatedOIB>
    <izvorni_sadrzaj>ULTIMA KOMUNIKACIJA jednostavno društvo s ograničenom odgovornošću za usluge, OIB 11025550684</izvorni_sadrzaj>
    <derivirana_varijabla naziv="DomainObject.Predmet.ProtustrankaNazivFormatedOIB_1">ULTIMA KOMUNIKACIJA jednostavno društvo s ograničenom odgovornošću za usluge, OIB 11025550684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ULTIMA KOMUNIKACIJA jednostavno društvo s ograničenom odgovornošću za usluge</item>
    </izvorni_sadrzaj>
    <derivirana_varijabla naziv="DomainObject.Predmet.ProtuStrankaListFormated_1">
      <item>ULTIMA KOMUNIKACIJA jednostavno društvo s ograničenom odgovornošću za usluge</item>
    </derivirana_varijabla>
  </DomainObject.Predmet.ProtuStrankaListFormated>
  <DomainObject.Predmet.ProtuStrankaListFormatedOIB>
    <izvorni_sadrzaj>
      <item>ULTIMA KOMUNIKACIJA jednostavno društvo s ograničenom odgovornošću za usluge, OIB 11025550684</item>
    </izvorni_sadrzaj>
    <derivirana_varijabla naziv="DomainObject.Predmet.ProtuStrankaListFormatedOIB_1">
      <item>ULTIMA KOMUNIKACIJA jednostavno društvo s ograničenom odgovornošću za usluge, OIB 11025550684</item>
    </derivirana_varijabla>
  </DomainObject.Predmet.ProtuStrankaListFormatedOIB>
  <DomainObject.Predmet.ProtuStrankaListFormatedWithAdress>
    <izvorni_sadrzaj>
      <item>ULTIMA KOMUNIKACIJA jednostavno društvo s ograničenom odgovornošću za usluge, Vrtnjakovečka 1 I, 10000 Zagreb</item>
    </izvorni_sadrzaj>
    <derivirana_varijabla naziv="DomainObject.Predmet.ProtuStrankaListFormatedWithAdress_1">
      <item>ULTIMA KOMUNIKACIJA jednostavno društvo s ograničenom odgovornošću za usluge, Vrtnjakovečka 1 I, 10000 Zagreb</item>
    </derivirana_varijabla>
  </DomainObject.Predmet.ProtuStrankaListFormatedWithAdress>
  <DomainObject.Predmet.ProtuStrankaListFormatedWithAdressOIB>
    <izvorni_sadrzaj>
      <item>ULTIMA KOMUNIKACIJA jednostavno društvo s ograničenom odgovornošću za usluge, OIB 11025550684, Vrtnjakovečka 1 I, 10000 Zagreb</item>
    </izvorni_sadrzaj>
    <derivirana_varijabla naziv="DomainObject.Predmet.ProtuStrankaListFormatedWithAdressOIB_1">
      <item>ULTIMA KOMUNIKACIJA jednostavno društvo s ograničenom odgovornošću za usluge, OIB 11025550684, Vrtnjakovečka 1 I, 10000 Zagreb</item>
    </derivirana_varijabla>
  </DomainObject.Predmet.ProtuStrankaListFormatedWithAdressOIB>
  <DomainObject.Predmet.ProtuStrankaListNazivFormated>
    <izvorni_sadrzaj>
      <item>ULTIMA KOMUNIKACIJA jednostavno društvo s ograničenom odgovornošću za usluge</item>
    </izvorni_sadrzaj>
    <derivirana_varijabla naziv="DomainObject.Predmet.ProtuStrankaListNazivFormated_1">
      <item>ULTIMA KOMUNIKACIJA jednostavno društvo s ograničenom odgovornošću za usluge</item>
    </derivirana_varijabla>
  </DomainObject.Predmet.ProtuStrankaListNazivFormated>
  <DomainObject.Predmet.ProtuStrankaListNazivFormatedOIB>
    <izvorni_sadrzaj>
      <item>ULTIMA KOMUNIKACIJA jednostavno društvo s ograničenom odgovornošću za usluge, OIB 11025550684</item>
    </izvorni_sadrzaj>
    <derivirana_varijabla naziv="DomainObject.Predmet.ProtuStrankaListNazivFormatedOIB_1">
      <item>ULTIMA KOMUNIKACIJA jednostavno društvo s ograničenom odgovornošću za usluge, OIB 11025550684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ULTIMA KOMUNIKACIJA jednostavno društvo s ograničenom odgovornošću za usluge</izvorni_sadrzaj>
    <derivirana_varijabla naziv="DomainObject.Predmet.ProtustrankaIDrugi_1">ULTIMA KOMUNIKACIJA jednostavno društvo s ograničenom odgovornošću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ULTIMA KOMUNIKACIJA jednostavno društvo s ograničenom odgovornošću za usluge, OIB 11025550684, Vrtnjakovečka 1 I, 10000 Zagreb</izvorni_sadrzaj>
    <derivirana_varijabla naziv="DomainObject.Predmet.ProtustrankaIDrugiAdressOIB_1">ULTIMA KOMUNIKACIJA jednostavno društvo s ograničenom odgovornošću za usluge, OIB 11025550684, Vrtnjakovečka 1 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ULTIMA KOMUNIKACIJA jednostavno društvo s ograničenom odgovornošću za usluge</item>
      <item>FINA Regionalni centar Zagreb</item>
    </izvorni_sadrzaj>
    <derivirana_varijabla naziv="DomainObject.Predmet.SudioniciListNaziv_1">
      <item>ULTIMA KOMUNIKACIJA jednostavno društvo s ograničenom odgovornošću za usluge</item>
      <item>FINA Regionalni centar Zagreb</item>
    </derivirana_varijabla>
  </DomainObject.Predmet.SudioniciListNaziv>
  <DomainObject.Predmet.SudioniciListAdressOIB>
    <izvorni_sadrzaj>
      <item>ULTIMA KOMUNIKACIJA jednostavno društvo s ograničenom odgovornošću za usluge, OIB 11025550684, Vrtnjakovečka 1 I,10000 Zagreb</item>
      <item>FINA Regionalni centar Zagreb, OIB 85821130368</item>
    </izvorni_sadrzaj>
    <derivirana_varijabla naziv="DomainObject.Predmet.SudioniciListAdressOIB_1">
      <item>ULTIMA KOMUNIKACIJA jednostavno društvo s ograničenom odgovornošću za usluge, OIB 11025550684, Vrtnjakovečka 1 I,10000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11025550684</item>
      <item>, OIB 85821130368</item>
    </izvorni_sadrzaj>
    <derivirana_varijabla naziv="DomainObject.Predmet.SudioniciListNazivOIB_1">
      <item>, OIB 11025550684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372</properties:Words>
  <properties:Characters>2050</properties:Characters>
  <properties:Lines>49</properties:Lines>
  <properties:Paragraphs>16</properties:Paragraphs>
  <properties:TotalTime>443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2018-12-21T09:04:00Z</cp:lastPrinted>
  <dcterms:modified xmlns:xsi="http://www.w3.org/2001/XMLSchema-instance" xsi:type="dcterms:W3CDTF">2018-12-21T09:04:00Z</dcterms:modified>
  <cp:revision>115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