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6026" w14:paraId="b206026" w:rsidRDefault="004B373C" w:rsidP="004B373C" w:rsidR="004B373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373C" w:rsidP="004B373C" w:rsidR="004B373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B373C" w:rsidP="004B373C" w:rsidR="004B373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B373C" w:rsidP="004B373C" w:rsidR="004B373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B373C" w:rsidP="004B373C" w:rsidR="004B373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B373C" w:rsidP="004B373C" w:rsidR="004B373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B373C" w:rsidP="004B373C" w:rsidR="004B373C" w:rsidRPr="005D578C">
      <w:pPr>
        <w:jc w:val="center"/>
        <w:rPr>
          <w:rFonts w:cs="Times New Roman" w:eastAsia="Times New Roman"/>
          <w:szCs w:val="24"/>
        </w:rPr>
      </w:pPr>
    </w:p>
    <w:p w:rsidRDefault="004B373C" w:rsidP="004B373C" w:rsidR="004B373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B373C" w:rsidP="004B373C" w:rsidR="004B373C" w:rsidRPr="005D578C">
      <w:pPr>
        <w:rPr>
          <w:rFonts w:cs="Times New Roman" w:eastAsia="Times New Roman"/>
          <w:szCs w:val="24"/>
        </w:rPr>
      </w:pPr>
    </w:p>
    <w:p w:rsidRDefault="004B373C" w:rsidP="004B373C" w:rsidR="004B373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9B028F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9B028F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KUĆA ZA ODMOR d. o. o. Pula, Istarska 19, OIB 42419296220, MBS 040167066,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F55A41">
        <w:rPr>
          <w:rFonts w:cs="Times New Roman" w:eastAsia="Times New Roman"/>
          <w:szCs w:val="24"/>
        </w:rPr>
        <w:t>17</w:t>
      </w:r>
      <w:r w:rsidR="009B028F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4B373C" w:rsidP="004B373C" w:rsidR="004B373C" w:rsidRPr="005D578C">
      <w:pPr>
        <w:rPr>
          <w:rFonts w:cs="Times New Roman" w:eastAsia="Times New Roman"/>
          <w:szCs w:val="24"/>
        </w:rPr>
      </w:pPr>
    </w:p>
    <w:p w:rsidRDefault="004B373C" w:rsidP="004B373C" w:rsidR="004B373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B373C" w:rsidP="004B373C" w:rsidR="004B373C" w:rsidRPr="005D578C">
      <w:pPr>
        <w:rPr>
          <w:rFonts w:cs="Times New Roman" w:eastAsia="Times New Roman"/>
          <w:szCs w:val="24"/>
        </w:rPr>
      </w:pPr>
    </w:p>
    <w:p w:rsidRDefault="004B373C" w:rsidP="004B373C" w:rsidR="004B373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KUĆA ZA ODMOR d. o. o. Pula, Istarska 19, OIB 42419296220, MBS 040167066,</w:t>
      </w:r>
      <w:r w:rsidRPr="005D578C">
        <w:rPr>
          <w:rFonts w:cs="Times New Roman" w:eastAsia="Times New Roman"/>
          <w:szCs w:val="24"/>
        </w:rPr>
        <w:t xml:space="preserve"> s danom </w:t>
      </w:r>
      <w:r w:rsidR="00F55A41">
        <w:rPr>
          <w:rFonts w:cs="Times New Roman" w:eastAsia="Times New Roman"/>
          <w:szCs w:val="24"/>
        </w:rPr>
        <w:t>17</w:t>
      </w:r>
      <w:r w:rsidR="009B028F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9B028F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4B373C" w:rsidP="004B373C" w:rsidR="004B373C" w:rsidRPr="005D578C">
      <w:pPr>
        <w:rPr>
          <w:rFonts w:cs="Times New Roman" w:eastAsia="Times New Roman"/>
          <w:szCs w:val="24"/>
        </w:rPr>
      </w:pPr>
    </w:p>
    <w:p w:rsidRDefault="004B373C" w:rsidP="004B373C" w:rsidR="004B373C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9B028F">
        <w:rPr>
          <w:rFonts w:cs="Times New Roman" w:eastAsia="Times New Roman"/>
          <w:szCs w:val="20"/>
        </w:rPr>
        <w:t>Damir Debeljuh iz Pule, Laginjina 6, OIB 29203139768.</w:t>
      </w:r>
    </w:p>
    <w:p w:rsidRDefault="004B373C" w:rsidP="004B373C" w:rsidR="004B373C">
      <w:pPr>
        <w:ind w:firstLine="708"/>
        <w:rPr>
          <w:rFonts w:cs="Times New Roman" w:eastAsia="Times New Roman"/>
          <w:szCs w:val="20"/>
        </w:rPr>
      </w:pPr>
    </w:p>
    <w:p w:rsidRDefault="004B373C" w:rsidP="004B373C" w:rsidR="004B373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KUĆA ZA ODMOR d. o. o. Pula, Istarska 19, OIB 42419296220, MBS 040167066.</w:t>
      </w:r>
    </w:p>
    <w:p w:rsidRDefault="004B373C" w:rsidP="004B373C" w:rsidR="004B373C">
      <w:pPr>
        <w:rPr>
          <w:rFonts w:cs="Times New Roman" w:eastAsia="Times New Roman"/>
          <w:szCs w:val="24"/>
        </w:rPr>
      </w:pPr>
    </w:p>
    <w:p w:rsidRDefault="004B373C" w:rsidP="004B373C" w:rsidR="004B373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KUĆA ZA ODMOR d. o. o. Pula, Istarska 19, OIB 42419296220, MBS 040167066.</w:t>
      </w:r>
    </w:p>
    <w:p w:rsidRDefault="004B373C" w:rsidP="004B373C" w:rsidR="004B373C">
      <w:pPr>
        <w:rPr>
          <w:rFonts w:cs="Times New Roman" w:eastAsia="Times New Roman"/>
          <w:szCs w:val="24"/>
        </w:rPr>
      </w:pPr>
    </w:p>
    <w:p w:rsidRDefault="004B373C" w:rsidP="004B373C" w:rsidR="004B373C" w:rsidRPr="005D578C">
      <w:pPr>
        <w:rPr>
          <w:rFonts w:cs="Times New Roman" w:eastAsia="Times New Roman"/>
          <w:szCs w:val="24"/>
        </w:rPr>
      </w:pPr>
    </w:p>
    <w:p w:rsidRDefault="004B373C" w:rsidP="004B373C" w:rsidR="004B373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B373C" w:rsidP="004B373C" w:rsidR="004B373C">
      <w:pPr>
        <w:ind w:firstLine="708"/>
        <w:rPr>
          <w:rFonts w:cs="Times New Roman" w:eastAsia="Times New Roman"/>
          <w:szCs w:val="24"/>
        </w:rPr>
      </w:pPr>
    </w:p>
    <w:p w:rsidRDefault="004B373C" w:rsidP="004B373C" w:rsidR="004B373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KUĆA ZA ODMOR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St-642/2015-3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B373C" w:rsidP="004B373C" w:rsidR="004B373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B373C" w:rsidP="004B373C" w:rsidR="004B373C" w:rsidRPr="005D578C">
      <w:pPr>
        <w:rPr>
          <w:rFonts w:cs="Times New Roman" w:eastAsia="Times New Roman"/>
          <w:szCs w:val="24"/>
        </w:rPr>
      </w:pPr>
    </w:p>
    <w:p w:rsidRDefault="004B373C" w:rsidP="004B373C" w:rsidR="004B373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F55A41">
        <w:rPr>
          <w:rFonts w:cs="Times New Roman" w:eastAsia="Times New Roman"/>
          <w:szCs w:val="24"/>
        </w:rPr>
        <w:t>17</w:t>
      </w:r>
      <w:r w:rsidR="009B028F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B373C" w:rsidP="004B373C" w:rsidR="004B373C" w:rsidRPr="005D578C">
      <w:pPr>
        <w:jc w:val="center"/>
        <w:rPr>
          <w:rFonts w:cs="Times New Roman" w:eastAsia="Times New Roman"/>
          <w:szCs w:val="24"/>
        </w:rPr>
      </w:pPr>
    </w:p>
    <w:p w:rsidRDefault="009B028F" w:rsidP="004B373C" w:rsidR="004B373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0048E" w:rsidP="00E0048E" w:rsidR="004B373C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9B028F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4B373C" w:rsidP="004B373C" w:rsidR="004B373C">
      <w:pPr>
        <w:jc w:val="left"/>
        <w:rPr>
          <w:rFonts w:cs="Times New Roman" w:eastAsia="Times New Roman"/>
          <w:szCs w:val="24"/>
        </w:rPr>
      </w:pPr>
    </w:p>
    <w:p w:rsidRDefault="004B373C" w:rsidP="004B373C" w:rsidR="004B373C" w:rsidRPr="005D578C">
      <w:pPr>
        <w:jc w:val="left"/>
        <w:rPr>
          <w:rFonts w:cs="Times New Roman" w:eastAsia="Times New Roman"/>
          <w:szCs w:val="24"/>
        </w:rPr>
      </w:pPr>
    </w:p>
    <w:p w:rsidRDefault="00FF10A4" w:rsidP="00FF10A4" w:rsidR="00FF10A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F10A4" w:rsidP="00FF10A4" w:rsidR="00FF10A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FF10A4" w:rsidP="00FF10A4" w:rsidR="00FF10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B373C" w:rsidP="004B373C" w:rsidR="004B373C">
      <w:pPr>
        <w:rPr>
          <w:rFonts w:cs="Times New Roman" w:eastAsia="Times New Roman"/>
          <w:szCs w:val="24"/>
        </w:rPr>
      </w:pPr>
    </w:p>
    <w:p w:rsidRDefault="004B373C" w:rsidP="004B373C" w:rsidR="004B373C" w:rsidRPr="005D578C">
      <w:pPr>
        <w:rPr>
          <w:rFonts w:cs="Times New Roman" w:eastAsia="Times New Roman"/>
          <w:szCs w:val="24"/>
        </w:rPr>
      </w:pPr>
    </w:p>
    <w:p w:rsidRDefault="004B373C" w:rsidP="004B373C" w:rsidR="004B373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B373C" w:rsidP="004B373C" w:rsidR="004B3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B373C" w:rsidP="004B373C" w:rsidR="004B3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KUĆA ZA ODMOR d. o. o. Pula, Istarska 19, </w:t>
      </w:r>
    </w:p>
    <w:p w:rsidRDefault="004B373C" w:rsidP="004B373C" w:rsidR="004B3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Marina Ploh, Medulin, Biškupije 280 i Davor Radolović, Pula, Paduljski put 48</w:t>
      </w:r>
      <w:r>
        <w:rPr>
          <w:rFonts w:cs="Times New Roman" w:eastAsia="Times New Roman"/>
          <w:szCs w:val="20"/>
        </w:rPr>
        <w:t xml:space="preserve">, </w:t>
      </w:r>
    </w:p>
    <w:p w:rsidRDefault="004B373C" w:rsidP="004B373C" w:rsidR="004B373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4B373C" w:rsidP="004B373C" w:rsidR="004B3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B373C" w:rsidP="004B373C" w:rsidR="004B373C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9B028F">
        <w:rPr>
          <w:rFonts w:cs="Times New Roman" w:eastAsia="Times New Roman"/>
          <w:szCs w:val="20"/>
        </w:rPr>
        <w:t xml:space="preserve">Damir Debeljuh iz Pule, Laginjina 6, </w:t>
      </w:r>
    </w:p>
    <w:p w:rsidRDefault="004B373C" w:rsidP="004B373C" w:rsidR="004B3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E0048E">
        <w:rPr>
          <w:rFonts w:cs="Times New Roman" w:eastAsia="Times New Roman"/>
          <w:szCs w:val="24"/>
        </w:rPr>
        <w:t xml:space="preserve">8 dana, </w:t>
      </w:r>
    </w:p>
    <w:p w:rsidRDefault="004B373C" w:rsidP="004B373C" w:rsidR="004B3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B373C" w:rsidP="004B373C" w:rsidR="004B3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B373C" w:rsidP="004B373C" w:rsidR="004B373C"/>
    <w:p w:rsidRDefault="004B373C" w:rsidP="004B373C" w:rsidR="004B373C"/>
    <w:p w:rsidRDefault="004B373C" w:rsidP="004B373C" w:rsidR="004B373C"/>
    <w:p w:rsidRDefault="004B373C" w:rsidP="004B373C" w:rsidR="004B373C"/>
    <w:p w:rsidRDefault="004B373C" w:rsidP="004B373C" w:rsidR="004B373C"/>
    <w:p w:rsidRDefault="004B373C" w:rsidP="004B373C" w:rsidR="004B373C"/>
    <w:p w:rsidRDefault="00D1204C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73C" w:rsidP="004B373C" w:rsidR="004B373C">
      <w:r>
        <w:separator/>
      </w:r>
    </w:p>
  </w:endnote>
  <w:endnote w:id="0" w:type="continuationSeparator">
    <w:p w:rsidRDefault="004B373C" w:rsidP="004B373C" w:rsidR="004B3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73C" w:rsidP="004B373C" w:rsidR="004B373C">
      <w:r>
        <w:separator/>
      </w:r>
    </w:p>
  </w:footnote>
  <w:footnote w:id="0" w:type="continuationSeparator">
    <w:p w:rsidRDefault="004B373C" w:rsidP="004B373C" w:rsidR="004B37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73C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1204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9B028F">
      <w:rPr>
        <w:szCs w:val="24"/>
      </w:rPr>
      <w:t>2</w:t>
    </w:r>
    <w:r>
      <w:rPr>
        <w:szCs w:val="24"/>
      </w:rPr>
      <w:t xml:space="preserve"> St-642/2015-</w:t>
    </w:r>
    <w:r w:rsidR="009B028F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028F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4B373C">
      <w:rPr>
        <w:szCs w:val="24"/>
      </w:rPr>
      <w:t xml:space="preserve"> St-642/2015-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0A12"/>
    <w:rsid w:val="004B373C"/>
    <w:rsid w:val="0075528E"/>
    <w:rsid w:val="00780A12"/>
    <w:rsid w:val="0079403F"/>
    <w:rsid w:val="009B028F"/>
    <w:rsid w:val="00D1204C"/>
    <w:rsid w:val="00E0048E"/>
    <w:rsid w:val="00F55A41"/>
    <w:rsid w:val="00FF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373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373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B373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37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373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37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373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2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04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1204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1204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1204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373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373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B373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37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373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37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373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2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04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1204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1204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1204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1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St-642/2015</izvorni_sadrzaj>
    <derivirana_varijabla naziv="DomainObject.Predmet.OznakaBroj_1">St-642/2015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ZA ODMOR d.o.o. PULA</izvorni_sadrzaj>
    <derivirana_varijabla naziv="DomainObject.Predmet.ProtustrankaFormated_1">  KUĆA ZA ODMOR d.o.o. PULA</derivirana_varijabla>
  </DomainObject.Predmet.ProtustrankaFormated>
  <DomainObject.Predmet.ProtustrankaFormatedOIB>
    <izvorni_sadrzaj>  KUĆA ZA ODMOR d.o.o. PULA, OIB 42419296220</izvorni_sadrzaj>
    <derivirana_varijabla naziv="DomainObject.Predmet.ProtustrankaFormatedOIB_1">  KUĆA ZA ODMOR d.o.o. PULA, OIB 42419296220</derivirana_varijabla>
  </DomainObject.Predmet.ProtustrankaFormatedOIB>
  <DomainObject.Predmet.ProtustrankaFormatedWithAdress>
    <izvorni_sadrzaj> KUĆA ZA ODMOR d.o.o. PULA, Istarska 19, 52100 Pula</izvorni_sadrzaj>
    <derivirana_varijabla naziv="DomainObject.Predmet.ProtustrankaFormatedWithAdress_1"> KUĆA ZA ODMOR d.o.o. PULA, Istarska 19, 52100 Pula</derivirana_varijabla>
  </DomainObject.Predmet.ProtustrankaFormatedWithAdress>
  <DomainObject.Predmet.ProtustrankaFormatedWithAdressOIB>
    <izvorni_sadrzaj> KUĆA ZA ODMOR d.o.o. PULA, OIB 42419296220, Istarska 19, 52100 Pula</izvorni_sadrzaj>
    <derivirana_varijabla naziv="DomainObject.Predmet.ProtustrankaFormatedWithAdressOIB_1"> KUĆA ZA ODMOR d.o.o. PULA, OIB 42419296220, Istarska 19, 52100 Pula</derivirana_varijabla>
  </DomainObject.Predmet.ProtustrankaFormatedWithAdressOIB>
  <DomainObject.Predmet.ProtustrankaWithAdress>
    <izvorni_sadrzaj>KUĆA ZA ODMOR d.o.o. PULA Istarska 19, 52100 Pula</izvorni_sadrzaj>
    <derivirana_varijabla naziv="DomainObject.Predmet.ProtustrankaWithAdress_1">KUĆA ZA ODMOR d.o.o. PULA Istarska 19, 52100 Pula</derivirana_varijabla>
  </DomainObject.Predmet.ProtustrankaWithAdress>
  <DomainObject.Predmet.ProtustrankaWithAdressOIB>
    <izvorni_sadrzaj>KUĆA ZA ODMOR d.o.o. PULA, OIB 42419296220, Istarska 19, 52100 Pula</izvorni_sadrzaj>
    <derivirana_varijabla naziv="DomainObject.Predmet.ProtustrankaWithAdressOIB_1">KUĆA ZA ODMOR d.o.o. PULA, OIB 42419296220, Istarska 19, 52100 Pula</derivirana_varijabla>
  </DomainObject.Predmet.ProtustrankaWithAdressOIB>
  <DomainObject.Predmet.ProtustrankaNazivFormated>
    <izvorni_sadrzaj>KUĆA ZA ODMOR d.o.o. PULA</izvorni_sadrzaj>
    <derivirana_varijabla naziv="DomainObject.Predmet.ProtustrankaNazivFormated_1">KUĆA ZA ODMOR d.o.o. PULA</derivirana_varijabla>
  </DomainObject.Predmet.ProtustrankaNazivFormated>
  <DomainObject.Predmet.ProtustrankaNazivFormatedOIB>
    <izvorni_sadrzaj>KUĆA ZA ODMOR d.o.o. PULA, OIB 42419296220</izvorni_sadrzaj>
    <derivirana_varijabla naziv="DomainObject.Predmet.ProtustrankaNazivFormatedOIB_1">KUĆA ZA ODMOR d.o.o. PULA, OIB 42419296220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220019.23</izvorni_sadrzaj>
    <derivirana_varijabla naziv="DomainObject.Predmet.TrenutnaVrijednost_1">220019.23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KUĆA ZA ODMOR d.o.o. PULA</item>
    </izvorni_sadrzaj>
    <derivirana_varijabla naziv="DomainObject.Predmet.ProtuStrankaListFormated_1">
      <item>KUĆA ZA ODMOR d.o.o. PULA</item>
    </derivirana_varijabla>
  </DomainObject.Predmet.ProtuStrankaListFormated>
  <DomainObject.Predmet.ProtuStrankaListFormatedOIB>
    <izvorni_sadrzaj>
      <item>KUĆA ZA ODMOR d.o.o. PULA, OIB 42419296220</item>
    </izvorni_sadrzaj>
    <derivirana_varijabla naziv="DomainObject.Predmet.ProtuStrankaListFormatedOIB_1">
      <item>KUĆA ZA ODMOR d.o.o. PULA, OIB 42419296220</item>
    </derivirana_varijabla>
  </DomainObject.Predmet.ProtuStrankaListFormatedOIB>
  <DomainObject.Predmet.ProtuStrankaListFormatedWithAdress>
    <izvorni_sadrzaj>
      <item>KUĆA ZA ODMOR d.o.o. PULA, Istarska 19, 52100 Pula</item>
    </izvorni_sadrzaj>
    <derivirana_varijabla naziv="DomainObject.Predmet.ProtuStrankaListFormatedWithAdress_1">
      <item>KUĆA ZA ODMOR d.o.o. PULA, Istarska 19, 52100 Pula</item>
    </derivirana_varijabla>
  </DomainObject.Predmet.ProtuStrankaListFormatedWithAdress>
  <DomainObject.Predmet.ProtuStrankaListFormatedWithAdressOIB>
    <izvorni_sadrzaj>
      <item>KUĆA ZA ODMOR d.o.o. PULA, OIB 42419296220, Istarska 19, 52100 Pula</item>
    </izvorni_sadrzaj>
    <derivirana_varijabla naziv="DomainObject.Predmet.ProtuStrankaListFormatedWithAdressOIB_1">
      <item>KUĆA ZA ODMOR d.o.o. PULA, OIB 42419296220, Istarska 19, 52100 Pula</item>
    </derivirana_varijabla>
  </DomainObject.Predmet.ProtuStrankaListFormatedWithAdressOIB>
  <DomainObject.Predmet.ProtuStrankaListNazivFormated>
    <izvorni_sadrzaj>
      <item>KUĆA ZA ODMOR d.o.o. PULA</item>
    </izvorni_sadrzaj>
    <derivirana_varijabla naziv="DomainObject.Predmet.ProtuStrankaListNazivFormated_1">
      <item>KUĆA ZA ODMOR d.o.o. PULA</item>
    </derivirana_varijabla>
  </DomainObject.Predmet.ProtuStrankaListNazivFormated>
  <DomainObject.Predmet.ProtuStrankaListNazivFormatedOIB>
    <izvorni_sadrzaj>
      <item>KUĆA ZA ODMOR d.o.o. PULA, OIB 42419296220</item>
    </izvorni_sadrzaj>
    <derivirana_varijabla naziv="DomainObject.Predmet.ProtuStrankaListNazivFormatedOIB_1">
      <item>KUĆA ZA ODMOR d.o.o. PULA, OIB 42419296220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KUĆA ZA ODMOR d.o.o. PULA</izvorni_sadrzaj>
    <derivirana_varijabla naziv="DomainObject.Predmet.ProtustrankaIDrugi_1">KUĆA ZA ODMOR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KUĆA ZA ODMOR d.o.o. PULA, OIB 42419296220, Istarska 19, 52100 Pula</izvorni_sadrzaj>
    <derivirana_varijabla naziv="DomainObject.Predmet.ProtustrankaIDrugiAdressOIB_1">KUĆA ZA ODMOR d.o.o. PULA, OIB 42419296220, Istarska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KUĆA ZA ODMOR d.o.o. PULA</item>
    </izvorni_sadrzaj>
    <derivirana_varijabla naziv="DomainObject.Predmet.SudioniciListNaziv_1">
      <item>FINANCIJSKA AGENCIJA, RC RIJEKA, PODRUŽNICA PULA, PULA</item>
      <item>KUĆA ZA ODMOR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KUĆA ZA ODMOR d.o.o. PULA, OIB 42419296220, Istarska 19,52100 Pula</item>
    </izvorni_sadrzaj>
    <derivirana_varijabla naziv="DomainObject.Predmet.SudioniciListAdressOIB_1">
      <item>FINANCIJSKA AGENCIJA, RC RIJEKA, PODRUŽNICA PULA, PULA, OIB 85821130368, Ulica grada Vukovara 70,Zagreb</item>
      <item>KUĆA ZA ODMOR d.o.o. PULA, OIB 42419296220, Istarska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42419296220</item>
    </izvorni_sadrzaj>
    <derivirana_varijabla naziv="DomainObject.Predmet.SudioniciListNazivOIB_1">
      <item>, OIB 85821130368</item>
      <item>, OIB 42419296220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3078</properties:Characters>
  <properties:Lines>84</properties:Lines>
  <properties:Paragraphs>30</properties:Paragraphs>
  <properties:TotalTime>11</properties:TotalTime>
  <properties:ScaleCrop>false</properties:ScaleCrop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2016-03-04T12:35:00Z</dcterms:created>
  <dc:creator>Mihaela Kaligari</dc:creator>
  <dc:description/>
  <cp:keywords/>
  <cp:lastModifiedBy>Jasmina Matika</cp:lastModifiedBy>
  <cp:lastPrinted>2016-03-16T13:26:00Z</cp:lastPrinted>
  <dcterms:modified xmlns:xsi="http://www.w3.org/2001/XMLSchema-instance" xsi:type="dcterms:W3CDTF">2016-03-17T07:08:00Z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