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b01d" w14:paraId="375b01d" w:rsidRDefault="00217AA7" w:rsidP="00217AA7" w:rsidR="00217AA7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217AA7" w:rsidP="00217AA7" w:rsidR="00217AA7" w:rsidRPr="00287A9C">
      <w:r>
        <w:t xml:space="preserve">    </w:t>
      </w:r>
      <w:r w:rsidRPr="00287A9C">
        <w:t>REPUBLIKA HRVATSKA</w:t>
      </w:r>
    </w:p>
    <w:p w:rsidRDefault="00217AA7" w:rsidP="00217AA7" w:rsidR="00217AA7">
      <w:r w:rsidRPr="00287A9C">
        <w:t>TRGOVAČKI SUD U PAZINU</w:t>
      </w:r>
    </w:p>
    <w:p w:rsidRDefault="00217AA7" w:rsidP="00217AA7" w:rsidR="00217AA7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</w:t>
      </w:r>
      <w:proofErr w:type="spellStart"/>
      <w:r w:rsidRPr="00A6594A">
        <w:t>Posl</w:t>
      </w:r>
      <w:proofErr w:type="spellEnd"/>
      <w:r w:rsidRPr="00A6594A">
        <w:t>. br.</w:t>
      </w:r>
      <w:r>
        <w:t>: 2 St-1116</w:t>
      </w:r>
      <w:r w:rsidRPr="003C27D7">
        <w:t>/1</w:t>
      </w:r>
      <w:r>
        <w:t>6-8</w:t>
      </w:r>
    </w:p>
    <w:p w:rsidRDefault="00217AA7" w:rsidP="00217AA7" w:rsidR="00217AA7"/>
    <w:p w:rsidRDefault="00217AA7" w:rsidP="00217AA7" w:rsidR="00217AA7"/>
    <w:p w:rsidRDefault="00217AA7" w:rsidP="00217AA7" w:rsidR="00217AA7">
      <w:pPr>
        <w:jc w:val="center"/>
      </w:pPr>
      <w:r>
        <w:t>R E P U B L I K A  H R V A T S K A</w:t>
      </w:r>
    </w:p>
    <w:p w:rsidRDefault="00217AA7" w:rsidP="00217AA7" w:rsidR="00217AA7" w:rsidRPr="00287A9C">
      <w:pPr>
        <w:jc w:val="center"/>
      </w:pPr>
    </w:p>
    <w:p w:rsidRDefault="00217AA7" w:rsidP="00217AA7" w:rsidR="00217AA7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217AA7" w:rsidP="00217AA7" w:rsidR="00217AA7" w:rsidRPr="00287A9C">
      <w:pPr>
        <w:ind w:firstLine="708"/>
        <w:jc w:val="both"/>
      </w:pPr>
    </w:p>
    <w:p w:rsidRDefault="00217AA7" w:rsidP="00217AA7" w:rsidR="00217AA7" w:rsidRPr="003C27D7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>Stečajnom masom iza UGODAN DOM d.o.o. u st</w:t>
      </w:r>
      <w:r w:rsidRPr="003C27D7">
        <w:t xml:space="preserve">ečaju, </w:t>
      </w:r>
      <w:r>
        <w:t>1. lipnja</w:t>
      </w:r>
      <w:r w:rsidRPr="003C27D7">
        <w:t xml:space="preserve"> 2017.</w:t>
      </w:r>
    </w:p>
    <w:p w:rsidRDefault="00217AA7" w:rsidP="00217AA7" w:rsidR="00217AA7">
      <w:pPr>
        <w:ind w:firstLine="708"/>
        <w:jc w:val="both"/>
      </w:pPr>
    </w:p>
    <w:p w:rsidRDefault="00217AA7" w:rsidP="00217AA7" w:rsidR="00217AA7" w:rsidRPr="00287A9C">
      <w:pPr>
        <w:jc w:val="center"/>
      </w:pPr>
      <w:r w:rsidRPr="00287A9C">
        <w:t xml:space="preserve">r i j e š i o  j e </w:t>
      </w:r>
    </w:p>
    <w:p w:rsidRDefault="00217AA7" w:rsidP="00217AA7" w:rsidR="00217AA7" w:rsidRPr="00287A9C">
      <w:pPr>
        <w:jc w:val="both"/>
      </w:pPr>
    </w:p>
    <w:p w:rsidRDefault="00217AA7" w:rsidP="00217AA7" w:rsidR="00217AA7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 Stečajnu masu iza UGODAN DOM d.o.o. u st</w:t>
      </w:r>
      <w:r w:rsidRPr="003C27D7">
        <w:t>ečaju</w:t>
      </w:r>
      <w:r w:rsidRPr="00BE5CF4">
        <w:t xml:space="preserve">, </w:t>
      </w:r>
      <w:r w:rsidRPr="00FB2EEA">
        <w:t>kao i dužnikov</w:t>
      </w:r>
      <w:r>
        <w:t>og</w:t>
      </w:r>
      <w:r w:rsidRPr="00FB2EEA">
        <w:t xml:space="preserve"> 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>
        <w:t xml:space="preserve">Ivana </w:t>
      </w:r>
      <w:proofErr w:type="spellStart"/>
      <w:r>
        <w:t>Gjurašića</w:t>
      </w:r>
      <w:proofErr w:type="spellEnd"/>
      <w:r>
        <w:t>, Zagreb, Petrinjska 28, OIB: 66025260916</w:t>
      </w:r>
      <w:r w:rsidRPr="00FB2EEA">
        <w:t>.</w:t>
      </w:r>
    </w:p>
    <w:p w:rsidRDefault="00217AA7" w:rsidP="00217AA7" w:rsidR="00217AA7">
      <w:pPr>
        <w:jc w:val="center"/>
      </w:pPr>
    </w:p>
    <w:p w:rsidRDefault="00217AA7" w:rsidP="00217AA7" w:rsidR="00217AA7" w:rsidRPr="00287A9C">
      <w:pPr>
        <w:jc w:val="center"/>
      </w:pPr>
      <w:r w:rsidRPr="00287A9C">
        <w:t>Obrazloženje</w:t>
      </w:r>
    </w:p>
    <w:p w:rsidRDefault="00217AA7" w:rsidP="00217AA7" w:rsidR="00217AA7" w:rsidRPr="00287A9C">
      <w:pPr>
        <w:ind w:firstLine="708"/>
        <w:jc w:val="both"/>
      </w:pPr>
    </w:p>
    <w:p w:rsidRDefault="00217AA7" w:rsidP="00217AA7" w:rsidR="00E367C4">
      <w:pPr>
        <w:jc w:val="both"/>
      </w:pPr>
      <w:r w:rsidRPr="003C27D7">
        <w:tab/>
        <w:t xml:space="preserve">S obzirom da je stečajni upravitelj </w:t>
      </w:r>
      <w:r w:rsidR="00E367C4">
        <w:t>dužnika UGODAN DOM d.o.o. u st</w:t>
      </w:r>
      <w:r w:rsidR="00E367C4" w:rsidRPr="003C27D7">
        <w:t>ečaju</w:t>
      </w:r>
      <w:r w:rsidR="00E367C4">
        <w:t xml:space="preserve">, Medulin, Ribarska 4, OIB: 70758427524, u </w:t>
      </w:r>
      <w:r w:rsidRPr="003C27D7">
        <w:t xml:space="preserve">podnesku </w:t>
      </w:r>
      <w:r w:rsidR="00E367C4">
        <w:t>zaprimljenom</w:t>
      </w:r>
      <w:r w:rsidRPr="003C27D7">
        <w:t xml:space="preserve"> </w:t>
      </w:r>
      <w:r>
        <w:t>12.4</w:t>
      </w:r>
      <w:r w:rsidRPr="003C27D7">
        <w:t xml:space="preserve">.2017. </w:t>
      </w:r>
      <w:r w:rsidR="00E367C4">
        <w:t xml:space="preserve">naveo u bitnome da predlaže u sudski registar upisati pravnog sukcesora stečajnog dužnika, nad kojim je otvoren i zaključen stečajni postupak jer su iza stečajnog dužnika ostala potraživanja koja čine stečajnu masu. Na navedenu okolnost dostavio je račune. </w:t>
      </w:r>
    </w:p>
    <w:p w:rsidRDefault="00E367C4" w:rsidP="00217AA7" w:rsidR="00E367C4">
      <w:pPr>
        <w:jc w:val="both"/>
      </w:pPr>
      <w:r>
        <w:tab/>
        <w:t>Navedeni je prijedlog prihvaćen te je temeljem odredbe čl. 133. st. 2. Stečajnog zakona (NN 71/15) donesena odluka kao u izreci.</w:t>
      </w:r>
    </w:p>
    <w:p w:rsidRDefault="00217AA7" w:rsidP="00217AA7" w:rsidR="00217AA7" w:rsidRPr="003C27D7">
      <w:pPr>
        <w:jc w:val="both"/>
        <w:rPr>
          <w:color w:val="FF0000"/>
        </w:rPr>
      </w:pPr>
    </w:p>
    <w:p w:rsidRDefault="00217AA7" w:rsidP="00217AA7" w:rsidR="00217AA7" w:rsidRPr="00287A9C">
      <w:pPr>
        <w:jc w:val="both"/>
      </w:pPr>
    </w:p>
    <w:p w:rsidRDefault="00217AA7" w:rsidP="00217AA7" w:rsidR="00217AA7">
      <w:pPr>
        <w:jc w:val="center"/>
      </w:pPr>
      <w:r>
        <w:t>U Pazin</w:t>
      </w:r>
      <w:r w:rsidRPr="003C27D7">
        <w:t xml:space="preserve">u </w:t>
      </w:r>
      <w:r>
        <w:t>1. lipnja</w:t>
      </w:r>
      <w:r w:rsidRPr="003C27D7">
        <w:t xml:space="preserve"> 2017.</w:t>
      </w:r>
    </w:p>
    <w:p w:rsidRDefault="00217AA7" w:rsidP="00217AA7" w:rsidR="00217AA7">
      <w:pPr>
        <w:jc w:val="center"/>
      </w:pPr>
    </w:p>
    <w:p w:rsidRDefault="00217AA7" w:rsidP="00217AA7" w:rsidR="00217AA7">
      <w:pPr>
        <w:jc w:val="center"/>
      </w:pPr>
    </w:p>
    <w:p w:rsidRDefault="00217AA7" w:rsidP="00217AA7" w:rsidR="00217AA7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  </w:t>
      </w:r>
      <w:r w:rsidRPr="00287A9C">
        <w:t xml:space="preserve">Stečajni sudac </w:t>
      </w:r>
    </w:p>
    <w:p w:rsidRDefault="00217AA7" w:rsidP="00217AA7" w:rsidR="00217AA7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217AA7" w:rsidP="00217AA7" w:rsidR="00217AA7"/>
    <w:p w:rsidRDefault="00217AA7" w:rsidP="00217AA7" w:rsidR="00217AA7" w:rsidRPr="00287A9C"/>
    <w:p w:rsidRDefault="00217AA7" w:rsidP="00217AA7" w:rsidR="00217AA7" w:rsidRPr="00287A9C">
      <w:r w:rsidRPr="00287A9C">
        <w:t>UPUTA O PRAVNOM LIJEKU:</w:t>
      </w:r>
    </w:p>
    <w:p w:rsidRDefault="00217AA7" w:rsidP="00217AA7" w:rsidR="00217AA7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17AA7" w:rsidP="00217AA7" w:rsidR="00217AA7">
      <w:pPr>
        <w:jc w:val="both"/>
      </w:pPr>
    </w:p>
    <w:p w:rsidRDefault="00217AA7" w:rsidP="00217AA7" w:rsidR="00217AA7" w:rsidRPr="003C27D7">
      <w:pPr>
        <w:jc w:val="both"/>
      </w:pPr>
      <w:r w:rsidRPr="003C27D7">
        <w:t>DNA</w:t>
      </w:r>
    </w:p>
    <w:p w:rsidRDefault="00217AA7" w:rsidP="00217AA7" w:rsidR="00217AA7" w:rsidRPr="003C27D7">
      <w:pPr>
        <w:jc w:val="both"/>
      </w:pPr>
      <w:r w:rsidRPr="003C27D7">
        <w:rPr>
          <w:rStyle w:val="f01"/>
        </w:rPr>
        <w:t>- e-Oglasna ploča suda (čl. 12. SZ</w:t>
      </w:r>
      <w:r w:rsidRPr="003C27D7">
        <w:t>-a)</w:t>
      </w:r>
    </w:p>
    <w:p w:rsidRDefault="00217AA7" w:rsidP="00217AA7" w:rsidR="00217AA7" w:rsidRPr="003C27D7">
      <w:pPr>
        <w:jc w:val="both"/>
      </w:pPr>
      <w:r w:rsidRPr="003C27D7">
        <w:t>- stečajnom upravitelju</w:t>
      </w:r>
    </w:p>
    <w:p w:rsidRDefault="00217AA7" w:rsidP="00217AA7" w:rsidR="00217AA7" w:rsidRPr="003C27D7">
      <w:pPr>
        <w:jc w:val="both"/>
      </w:pPr>
      <w:r w:rsidRPr="003C27D7">
        <w:t>- sudskom registru</w:t>
      </w:r>
    </w:p>
    <w:p w:rsidRDefault="00217AA7" w:rsidP="00217AA7" w:rsidR="00217AA7" w:rsidRPr="003C27D7"/>
    <w:p w:rsidRDefault="00217AA7" w:rsidP="00217AA7" w:rsidR="00217AA7"/>
    <w:p w:rsidRDefault="005935FA" w:rsidR="00500701"/>
    <w:sectPr w:rsidSect="008E4FCA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5FA" w:rsidR="00000000">
      <w:r>
        <w:separator/>
      </w:r>
    </w:p>
  </w:endnote>
  <w:endnote w:id="0" w:type="continuationSeparator">
    <w:p w:rsidRDefault="005935F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5FA" w:rsidR="00000000">
      <w:r>
        <w:separator/>
      </w:r>
    </w:p>
  </w:footnote>
  <w:footnote w:id="0" w:type="continuationSeparator">
    <w:p w:rsidRDefault="005935F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7C4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35FA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7C4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7C4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7C4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7AA7"/>
    <w:rsid w:val="00217AA7"/>
    <w:rsid w:val="00554328"/>
    <w:rsid w:val="005935FA"/>
    <w:rsid w:val="00985388"/>
    <w:rsid w:val="00E3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7AA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7A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7AA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17AA7"/>
  </w:style>
  <w:style w:customStyle="true" w:styleId="f01" w:type="character">
    <w:name w:val="f01"/>
    <w:rsid w:val="00217AA7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A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AA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7AA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7A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7AA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17AA7"/>
  </w:style>
  <w:style w:customStyle="1" w:styleId="f01" w:type="character">
    <w:name w:val="f01"/>
    <w:rsid w:val="00217AA7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A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7AA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2017.</izvorni_sadrzaj>
    <derivirana_varijabla naziv="DomainObject.Predmet.DatumRjesavanja_1">14.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UGODAN DOM d.o.o. MEDULIN</izvorni_sadrzaj>
    <derivirana_varijabla naziv="DomainObject.Predmet.ProtustrankaFormated_1">  UGODAN DOM d.o.o. MEDULIN</derivirana_varijabla>
  </DomainObject.Predmet.ProtustrankaFormated>
  <DomainObject.Predmet.ProtustrankaFormatedOIB>
    <izvorni_sadrzaj>  UGODAN DOM d.o.o. MEDULIN, OIB 70758427524</izvorni_sadrzaj>
    <derivirana_varijabla naziv="DomainObject.Predmet.ProtustrankaFormatedOIB_1">  UGODAN DOM d.o.o. MEDULIN, OIB 70758427524</derivirana_varijabla>
  </DomainObject.Predmet.ProtustrankaFormatedOIB>
  <DomainObject.Predmet.ProtustrankaFormatedWithAdress>
    <izvorni_sadrzaj> UGODAN DOM d.o.o. MEDULIN, Ribarska 4, 52100 Medulin</izvorni_sadrzaj>
    <derivirana_varijabla naziv="DomainObject.Predmet.ProtustrankaFormatedWithAdress_1"> UGODAN DOM d.o.o. MEDULIN, Ribarska 4, 52100 Medulin</derivirana_varijabla>
  </DomainObject.Predmet.ProtustrankaFormatedWithAdress>
  <DomainObject.Predmet.ProtustrankaFormatedWithAdressOIB>
    <izvorni_sadrzaj> UGODAN DOM d.o.o. MEDULIN, OIB 70758427524, Ribarska 4, 52100 Medulin</izvorni_sadrzaj>
    <derivirana_varijabla naziv="DomainObject.Predmet.ProtustrankaFormatedWithAdressOIB_1"> UGODAN DOM d.o.o. MEDULIN, OIB 70758427524, Ribarska 4, 52100 Medulin</derivirana_varijabla>
  </DomainObject.Predmet.ProtustrankaFormatedWithAdressOIB>
  <DomainObject.Predmet.ProtustrankaWithAdress>
    <izvorni_sadrzaj>UGODAN DOM d.o.o. MEDULIN Ribarska 4, 52100 Medulin</izvorni_sadrzaj>
    <derivirana_varijabla naziv="DomainObject.Predmet.ProtustrankaWithAdress_1">UGODAN DOM d.o.o. MEDULIN Ribarska 4, 52100 Medulin</derivirana_varijabla>
  </DomainObject.Predmet.ProtustrankaWithAdress>
  <DomainObject.Predmet.ProtustrankaWithAdressOIB>
    <izvorni_sadrzaj>UGODAN DOM d.o.o. MEDULIN, OIB 70758427524, Ribarska 4, 52100 Medulin</izvorni_sadrzaj>
    <derivirana_varijabla naziv="DomainObject.Predmet.ProtustrankaWithAdressOIB_1">UGODAN DOM d.o.o. MEDULIN, OIB 70758427524, Ribarska 4, 52100 Medulin</derivirana_varijabla>
  </DomainObject.Predmet.ProtustrankaWithAdressOIB>
  <DomainObject.Predmet.ProtustrankaNazivFormated>
    <izvorni_sadrzaj>UGODAN DOM d.o.o. MEDULIN</izvorni_sadrzaj>
    <derivirana_varijabla naziv="DomainObject.Predmet.ProtustrankaNazivFormated_1">UGODAN DOM d.o.o. MEDULIN</derivirana_varijabla>
  </DomainObject.Predmet.ProtustrankaNazivFormated>
  <DomainObject.Predmet.ProtustrankaNazivFormatedOIB>
    <izvorni_sadrzaj>UGODAN DOM d.o.o. MEDULIN, OIB 70758427524</izvorni_sadrzaj>
    <derivirana_varijabla naziv="DomainObject.Predmet.ProtustrankaNazivFormatedOIB_1">UGODAN DOM d.o.o. MEDULIN, OIB 70758427524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24950.04</izvorni_sadrzaj>
    <derivirana_varijabla naziv="DomainObject.Predmet.TrenutnaVrijednost_1">24950.04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UGODAN DOM d.o.o. MEDULIN</item>
    </izvorni_sadrzaj>
    <derivirana_varijabla naziv="DomainObject.Predmet.ProtuStrankaListFormated_1">
      <item>UGODAN DOM d.o.o. MEDULIN</item>
    </derivirana_varijabla>
  </DomainObject.Predmet.ProtuStrankaListFormated>
  <DomainObject.Predmet.ProtuStrankaListFormatedOIB>
    <izvorni_sadrzaj>
      <item>UGODAN DOM d.o.o. MEDULIN, OIB 70758427524</item>
    </izvorni_sadrzaj>
    <derivirana_varijabla naziv="DomainObject.Predmet.ProtuStrankaListFormatedOIB_1">
      <item>UGODAN DOM d.o.o. MEDULIN, OIB 70758427524</item>
    </derivirana_varijabla>
  </DomainObject.Predmet.ProtuStrankaListFormatedOIB>
  <DomainObject.Predmet.ProtuStrankaListFormatedWithAdress>
    <izvorni_sadrzaj>
      <item>UGODAN DOM d.o.o. MEDULIN, Ribarska 4, 52100 Medulin</item>
    </izvorni_sadrzaj>
    <derivirana_varijabla naziv="DomainObject.Predmet.ProtuStrankaListFormatedWithAdress_1">
      <item>UGODAN DOM d.o.o. MEDULIN, Ribarska 4, 52100 Medulin</item>
    </derivirana_varijabla>
  </DomainObject.Predmet.ProtuStrankaListFormatedWithAdress>
  <DomainObject.Predmet.ProtuStrankaListFormatedWithAdressOIB>
    <izvorni_sadrzaj>
      <item>UGODAN DOM d.o.o. MEDULIN, OIB 70758427524, Ribarska 4, 52100 Medulin</item>
    </izvorni_sadrzaj>
    <derivirana_varijabla naziv="DomainObject.Predmet.ProtuStrankaListFormatedWithAdressOIB_1">
      <item>UGODAN DOM d.o.o. MEDULIN, OIB 70758427524, Ribarska 4, 52100 Medulin</item>
    </derivirana_varijabla>
  </DomainObject.Predmet.ProtuStrankaListFormatedWithAdressOIB>
  <DomainObject.Predmet.ProtuStrankaListNazivFormated>
    <izvorni_sadrzaj>
      <item>UGODAN DOM d.o.o. MEDULIN</item>
    </izvorni_sadrzaj>
    <derivirana_varijabla naziv="DomainObject.Predmet.ProtuStrankaListNazivFormated_1">
      <item>UGODAN DOM d.o.o. MEDULIN</item>
    </derivirana_varijabla>
  </DomainObject.Predmet.ProtuStrankaListNazivFormated>
  <DomainObject.Predmet.ProtuStrankaListNazivFormatedOIB>
    <izvorni_sadrzaj>
      <item>UGODAN DOM d.o.o. MEDULIN, OIB 70758427524</item>
    </izvorni_sadrzaj>
    <derivirana_varijabla naziv="DomainObject.Predmet.ProtuStrankaListNazivFormatedOIB_1">
      <item>UGODAN DOM d.o.o. MEDULIN, OIB 70758427524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UGODAN DOM d.o.o. MEDULIN</izvorni_sadrzaj>
    <derivirana_varijabla naziv="DomainObject.Predmet.ProtustrankaIDrugi_1">UGODAN DOM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UGODAN DOM d.o.o. MEDULIN, OIB 70758427524, Ribarska 4, 52100 Medulin</izvorni_sadrzaj>
    <derivirana_varijabla naziv="DomainObject.Predmet.ProtustrankaIDrugiAdressOIB_1">UGODAN DOM d.o.o. MEDULIN, OIB 70758427524, Ribarska 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2017.</izvorni_sadrzaj>
    <derivirana_varijabla naziv="DomainObject.Predmet.OdlukaRjesenje.DatumDonosenjaOdluke_1">14. ožujka 2017.</derivirana_varijabla>
  </DomainObject.Predmet.OdlukaRjesenje.DatumDonosenjaOdluke>
  <DomainObject.Predmet.OdlukaRjesenje.DatumPravomocnosti>
    <izvorni_sadrzaj>3. travnja 2017.</izvorni_sadrzaj>
    <derivirana_varijabla naziv="DomainObject.Predmet.OdlukaRjesenje.DatumPravomocnosti_1">3. travnja 2017.</derivirana_varijabla>
  </DomainObject.Predmet.OdlukaRjesenje.DatumPravomocnosti>
  <DomainObject.Predmet.OdlukaRjesenje.Oznaka>
    <izvorni_sadrzaj>St-1116/2016-4</izvorni_sadrzaj>
    <derivirana_varijabla naziv="DomainObject.Predmet.OdlukaRjesenje.Oznaka_1">St-1116/2016-4</derivirana_varijabla>
  </DomainObject.Predmet.OdlukaRjesenje.Oznaka>
  <DomainObject.Predmet.SudioniciListNaziv>
    <izvorni_sadrzaj>
      <item>FINANCIJSKA AGENCIJA, RC RIJEKA, PODRUŽNICA PULA, PULA</item>
      <item>UGODAN DOM d.o.o. MEDULIN</item>
    </izvorni_sadrzaj>
    <derivirana_varijabla naziv="DomainObject.Predmet.SudioniciListNaziv_1">
      <item>FINANCIJSKA AGENCIJA, RC RIJEKA, PODRUŽNICA PULA, PULA</item>
      <item>UGODAN DOM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UGODAN DOM d.o.o. MEDULIN, OIB 70758427524, Ribarska 4,52100 Medulin</item>
    </izvorni_sadrzaj>
    <derivirana_varijabla naziv="DomainObject.Predmet.SudioniciListAdressOIB_1">
      <item>FINANCIJSKA AGENCIJA, RC RIJEKA, PODRUŽNICA PULA, PULA, OIB 85821130368, Ulica grada Vukovara 70,10000 Zagreb</item>
      <item>UGODAN DOM d.o.o. MEDULIN, OIB 70758427524, Ribarska 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70758427524</item>
    </izvorni_sadrzaj>
    <derivirana_varijabla naziv="DomainObject.Predmet.SudioniciListNazivOIB_1">
      <item>, OIB 85821130368</item>
      <item>, OIB 70758427524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1298</properties:Characters>
  <properties:Lines>49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2017-06-01T10:25:00Z</dcterms:created>
  <dc:creator>Jasmina Matika</dc:creator>
  <cp:lastModifiedBy>Jasmina Matika</cp:lastModifiedBy>
  <dcterms:modified xmlns:xsi="http://www.w3.org/2001/XMLSchema-instance" xsi:type="dcterms:W3CDTF">2017-06-01T12:58:00Z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