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d60c" w14:paraId="ce1d60c" w:rsidRDefault="00EF2DA8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EF2DA8" w:rsidP="00EF2DA8" w:rsidR="00EF2DA8">
      <w:pPr>
        <w:tabs>
          <w:tab w:pos="7020" w:val="left"/>
        </w:tabs>
      </w:pPr>
      <w:r>
        <w:t xml:space="preserve">REPUBLIKA HRVATSKA </w:t>
      </w:r>
    </w:p>
    <w:p w:rsidRDefault="00EF2DA8" w:rsidP="00EF2DA8" w:rsidR="00EF2DA8">
      <w:r>
        <w:t>Trgovački sud u Zagrebu</w:t>
      </w:r>
    </w:p>
    <w:p w:rsidRDefault="00EF2DA8" w:rsidP="00EF2DA8" w:rsidR="00EF2DA8">
      <w:r>
        <w:t>Zagreb, Amruševa 2/II desno p.p.455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94201B">
        <w:t>4915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94201B">
        <w:rPr>
          <w:b/>
        </w:rPr>
        <w:t>GARAŽA IZA GRADA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 xml:space="preserve">Zagreb, </w:t>
      </w:r>
      <w:r w:rsidR="0094201B">
        <w:t>Hondlova 2/9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94201B">
        <w:t>17868008964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94201B">
        <w:t>348.406,38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4201B">
      <w:rPr>
        <w:b/>
      </w:rPr>
      <w:t>4915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2A7E"/>
    <w:rsid w:val="004F3962"/>
    <w:rsid w:val="0053446F"/>
    <w:rsid w:val="005632E0"/>
    <w:rsid w:val="00572798"/>
    <w:rsid w:val="00580E12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EF2DA8"/>
    <w:rsid w:val="00F034D3"/>
    <w:rsid w:val="00F72D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A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A7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A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A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2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A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A7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A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A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3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4915</izvorni_sadrzaj>
    <derivirana_varijabla naziv="DomainObject.Predmet.Broj_1">4915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St-4915/2015</izvorni_sadrzaj>
    <derivirana_varijabla naziv="DomainObject.Predmet.OznakaBroj_1">St-4915/2015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iza Grada d.o.o. zastupanog po punomoćniku Steven Turner; Louise Jayne Turner</izvorni_sadrzaj>
    <derivirana_varijabla naziv="DomainObject.Predmet.ProtustrankaFormated_1">  Garaža iza Grada d.o.o. zastupanog po punomoćniku Steven Turner; Louise Jayne Turner</derivirana_varijabla>
  </DomainObject.Predmet.ProtustrankaFormated>
  <DomainObject.Predmet.ProtustrankaFormatedOIB>
    <izvorni_sadrzaj>  Garaža iza Grada d.o.o., OIB 17868008964 zastupanog po punomoćniku Steven Turner; Louise Jayne Turner</izvorni_sadrzaj>
    <derivirana_varijabla naziv="DomainObject.Predmet.ProtustrankaFormatedOIB_1">  Garaža iza Grada d.o.o., OIB 17868008964 zastupanog po punomoćniku Steven Turner; Louise Jayne Turner</derivirana_varijabla>
  </DomainObject.Predmet.ProtustrankaFormatedOIB>
  <DomainObject.Predmet.ProtustrankaFormatedWithAdress>
    <izvorni_sadrzaj> Garaža iza Grada d.o.o., Hondlova 2/9, 10000 Zagreb zastupanog po punomoćniku Steven Turner; Louise Jayne Turner</izvorni_sadrzaj>
    <derivirana_varijabla naziv="DomainObject.Predmet.ProtustrankaFormatedWithAdress_1"> Garaža iza Grada d.o.o., Hondlova 2/9, 10000 Zagreb zastupanog po punomoćniku Steven Turner; Louise Jayne Turner</derivirana_varijabla>
  </DomainObject.Predmet.ProtustrankaFormatedWithAdress>
  <DomainObject.Predmet.ProtustrankaFormatedWithAdressOIB>
    <izvorni_sadrzaj> Garaža iza Grada d.o.o., OIB 17868008964, Hondlova 2/9, 10000 Zagreb zastupanog po punomoćniku Steven Turner; Louise Jayne Turner</izvorni_sadrzaj>
    <derivirana_varijabla naziv="DomainObject.Predmet.ProtustrankaFormatedWithAdressOIB_1"> Garaža iza Grada d.o.o., OIB 17868008964, Hondlova 2/9, 10000 Zagreb zastupanog po punomoćniku Steven Turner; Louise Jayne Turner</derivirana_varijabla>
  </DomainObject.Predmet.ProtustrankaFormatedWithAdressOIB>
  <DomainObject.Predmet.ProtustrankaWithAdress>
    <izvorni_sadrzaj>Garaža iza Grada d.o.o. Hondlova 2/9, 10000 Zagreb</izvorni_sadrzaj>
    <derivirana_varijabla naziv="DomainObject.Predmet.ProtustrankaWithAdress_1">Garaža iza Grada d.o.o. Hondlova 2/9, 10000 Zagreb</derivirana_varijabla>
  </DomainObject.Predmet.ProtustrankaWithAdress>
  <DomainObject.Predmet.ProtustrankaWithAdressOIB>
    <izvorni_sadrzaj>Garaža iza Grada d.o.o., OIB 17868008964, Hondlova 2/9, 10000 Zagreb</izvorni_sadrzaj>
    <derivirana_varijabla naziv="DomainObject.Predmet.ProtustrankaWithAdressOIB_1">Garaža iza Grada d.o.o., OIB 17868008964, Hondlova 2/9, 10000 Zagreb</derivirana_varijabla>
  </DomainObject.Predmet.ProtustrankaWithAdressOIB>
  <DomainObject.Predmet.ProtustrankaNazivFormated>
    <izvorni_sadrzaj>Garaža iza Grada d.o.o.</izvorni_sadrzaj>
    <derivirana_varijabla naziv="DomainObject.Predmet.ProtustrankaNazivFormated_1">Garaža iza Grada d.o.o.</derivirana_varijabla>
  </DomainObject.Predmet.ProtustrankaNazivFormated>
  <DomainObject.Predmet.ProtustrankaNazivFormatedOIB>
    <izvorni_sadrzaj>Garaža iza Grada d.o.o., OIB 17868008964</izvorni_sadrzaj>
    <derivirana_varijabla naziv="DomainObject.Predmet.ProtustrankaNazivFormatedOIB_1">Garaža iza Grada d.o.o., OIB 17868008964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iza Grada d.o.o. zastupanog po punomoćniku Steven Turner; Louise Jayne Turner</item>
    </izvorni_sadrzaj>
    <derivirana_varijabla naziv="DomainObject.Predmet.ProtuStrankaListFormated_1">
      <item>Garaža iza Grada d.o.o. zastupanog po punomoćniku Steven Turner; Louise Jayne Turner</item>
    </derivirana_varijabla>
  </DomainObject.Predmet.ProtuStrankaListFormated>
  <DomainObject.Predmet.ProtuStrankaListFormatedOIB>
    <izvorni_sadrzaj>
      <item>Garaža iza Grada d.o.o., OIB 17868008964 zastupanog po punomoćniku Steven Turner; Louise Jayne Turner</item>
    </izvorni_sadrzaj>
    <derivirana_varijabla naziv="DomainObject.Predmet.ProtuStrankaListFormatedOIB_1">
      <item>Garaža iza Grada d.o.o., OIB 17868008964 zastupanog po punomoćniku Steven Turner; Louise Jayne Turner</item>
    </derivirana_varijabla>
  </DomainObject.Predmet.ProtuStrankaListFormatedOIB>
  <DomainObject.Predmet.ProtuStrankaListFormatedWithAdress>
    <izvorni_sadrzaj>
      <item>Garaža iza Grada d.o.o., Hondlova 2/9, 10000 Zagreb zastupanog po punomoćniku Steven Turner; Louise Jayne Turner</item>
    </izvorni_sadrzaj>
    <derivirana_varijabla naziv="DomainObject.Predmet.ProtuStrankaListFormatedWithAdress_1">
      <item>Garaža iza Grada d.o.o., Hondlova 2/9, 10000 Zagreb zastupanog po punomoćniku Steven Turner; Louise Jayne Turner</item>
    </derivirana_varijabla>
  </DomainObject.Predmet.ProtuStrankaListFormatedWithAdress>
  <DomainObject.Predmet.ProtuStrankaListFormatedWithAdressOIB>
    <izvorni_sadrzaj>
      <item>Garaža iza Grada d.o.o., OIB 17868008964, Hondlova 2/9, 10000 Zagreb zastupanog po punomoćniku Steven Turner; Louise Jayne Turner</item>
    </izvorni_sadrzaj>
    <derivirana_varijabla naziv="DomainObject.Predmet.ProtuStrankaListFormatedWithAdressOIB_1">
      <item>Garaža iza Grada d.o.o., OIB 17868008964, Hondlova 2/9, 10000 Zagreb zastupanog po punomoćniku Steven Turner; Louise Jayne Turner</item>
    </derivirana_varijabla>
  </DomainObject.Predmet.ProtuStrankaListFormatedWithAdressOIB>
  <DomainObject.Predmet.ProtuStrankaListNazivFormated>
    <izvorni_sadrzaj>
      <item>Garaža iza Grada d.o.o.</item>
    </izvorni_sadrzaj>
    <derivirana_varijabla naziv="DomainObject.Predmet.ProtuStrankaListNazivFormated_1">
      <item>Garaža iza Grada d.o.o.</item>
    </derivirana_varijabla>
  </DomainObject.Predmet.ProtuStrankaListNazivFormated>
  <DomainObject.Predmet.ProtuStrankaListNazivFormatedOIB>
    <izvorni_sadrzaj>
      <item>Garaža iza Grada d.o.o., OIB 17868008964</item>
    </izvorni_sadrzaj>
    <derivirana_varijabla naziv="DomainObject.Predmet.ProtuStrankaListNazivFormatedOIB_1">
      <item>Garaža iza Grada d.o.o., OIB 17868008964</item>
    </derivirana_varijabla>
  </DomainObject.Predmet.ProtuStrankaListNazivFormatedOIB>
  <DomainObject.Predmet.OstaliListFormated>
    <izvorni_sadrzaj>
      <item>Steven Turner punomoćnik sudionika u postupku Garaža iza Grada d.o.o.</item>
      <item>Louise Jayne Turner punomoćnik sudionika u postupku Garaža iza Grada d.o.o.</item>
    </izvorni_sadrzaj>
    <derivirana_varijabla naziv="DomainObject.Predmet.OstaliListFormated_1">
      <item>Steven Turner punomoćnik sudionika u postupku Garaža iza Grada d.o.o.</item>
      <item>Louise Jayne Turner punomoćnik sudionika u postupku Garaža iza Grada d.o.o.</item>
    </derivirana_varijabla>
  </DomainObject.Predmet.OstaliListFormated>
  <DomainObject.Predmet.OstaliListFormatedOIB>
    <izvorni_sadrzaj>
      <item>Steven Turner punomoćnik sudionika u postupku Garaža iza Grada d.o.o.</item>
      <item>Louise Jayne Turner, OIB 47870380600 punomoćnik sudionika u postupku Garaža iza Grada d.o.o.</item>
    </izvorni_sadrzaj>
    <derivirana_varijabla naziv="DomainObject.Predmet.OstaliListFormatedOIB_1">
      <item>Steven Turner punomoćnik sudionika u postupku Garaža iza Grada d.o.o.</item>
      <item>Louise Jayne Turner, OIB 47870380600 punomoćnik sudionika u postupku Garaža iza Grada d.o.o.</item>
    </derivirana_varijabla>
  </DomainObject.Predmet.OstaliListFormatedOIB>
  <DomainObject.Predmet.OstaliListFormatedWithAdress>
    <izvorni_sadrzaj>
      <item>Steven Turner, 20. Coburg Wharf, L3 4 EB, Liverpool punomoćnik sudionika u postupku Garaža iza Grada d.o.o.</item>
      <item>Louise Jayne Turner, 83 Canning Street, Liverpool punomoćnik sudionika u postupku Garaža iza Grada d.o.o.</item>
    </izvorni_sadrzaj>
    <derivirana_varijabla naziv="DomainObject.Predmet.OstaliListFormatedWithAdress_1">
      <item>Steven Turner, 20. Coburg Wharf, L3 4 EB, Liverpool punomoćnik sudionika u postupku Garaža iza Grada d.o.o.</item>
      <item>Louise Jayne Turner, 83 Canning Street, Liverpool punomoćnik sudionika u postupku Garaža iza Grada d.o.o.</item>
    </derivirana_varijabla>
  </DomainObject.Predmet.OstaliListFormatedWithAdress>
  <DomainObject.Predmet.OstaliListFormatedWithAdressOIB>
    <izvorni_sadrzaj>
      <item>Steven Turner, 20. Coburg Wharf, L3 4 EB, Liverpool punomoćnik sudionika u postupku Garaža iza Grada d.o.o.</item>
      <item>Louise Jayne Turner, OIB 47870380600, 83 Canning Street, Liverpool punomoćnik sudionika u postupku Garaža iza Grada d.o.o.</item>
    </izvorni_sadrzaj>
    <derivirana_varijabla naziv="DomainObject.Predmet.OstaliListFormatedWithAdressOIB_1">
      <item>Steven Turner, 20. Coburg Wharf, L3 4 EB, Liverpool punomoćnik sudionika u postupku Garaža iza Grada d.o.o.</item>
      <item>Louise Jayne Turner, OIB 47870380600, 83 Canning Street, Liverpool punomoćnik sudionika u postupku Garaža iza Grada d.o.o.</item>
    </derivirana_varijabla>
  </DomainObject.Predmet.OstaliListFormatedWithAdressOIB>
  <DomainObject.Predmet.OstaliListNazivFormated>
    <izvorni_sadrzaj>
      <item>Steven Turner</item>
      <item>Louise Jayne Turner</item>
    </izvorni_sadrzaj>
    <derivirana_varijabla naziv="DomainObject.Predmet.OstaliListNazivFormated_1">
      <item>Steven Turner</item>
      <item>Louise Jayne Turner</item>
    </derivirana_varijabla>
  </DomainObject.Predmet.OstaliListNazivFormated>
  <DomainObject.Predmet.OstaliListNazivFormatedOIB>
    <izvorni_sadrzaj>
      <item>Steven Turner</item>
      <item>Louise Jayne Turner, OIB 47870380600</item>
    </izvorni_sadrzaj>
    <derivirana_varijabla naziv="DomainObject.Predmet.OstaliListNazivFormatedOIB_1">
      <item>Steven Turner</item>
      <item>Louise Jayne Turner, OIB 47870380600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iza Grada d.o.o.</izvorni_sadrzaj>
    <derivirana_varijabla naziv="DomainObject.Predmet.ProtustrankaIDrugi_1">Garaža iza Grada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iza Grada d.o.o., OIB 17868008964, Hondlova 2/9, 10000 Zagreb</izvorni_sadrzaj>
    <derivirana_varijabla naziv="DomainObject.Predmet.ProtustrankaIDrugiAdressOIB_1">Garaža iza Grada d.o.o., OIB 17868008964,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iza Grada d.o.o.</item>
      <item>Steven Turner</item>
      <item>Louise Jayne Turner</item>
    </izvorni_sadrzaj>
    <derivirana_varijabla naziv="DomainObject.Predmet.SudioniciListNaziv_1">
      <item>FINA Regionalni centar Zagreb</item>
      <item>Garaža iza Grada d.o.o.</item>
      <item>Steven Turner</item>
      <item>Louise Jayne Turner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iza Grada d.o.o., OIB 17868008964, Hondlova 2/9,10000 Zagreb</item>
      <item>Steven Turner, 20. Coburg Wharf, L3 4 EB,Liverpool</item>
      <item>Louise Jayne Turner, OIB 47870380600, 83 Canning Street,Liverpool</item>
    </izvorni_sadrzaj>
    <derivirana_varijabla naziv="DomainObject.Predmet.SudioniciListAdressOIB_1">
      <item>FINA Regionalni centar Zagreb, OIB 85821130368, Trg svibanjskih žrtava 1995. 1,10000 Zagreb</item>
      <item>Garaža iza Grada d.o.o., OIB 17868008964, Hondlova 2/9,10000 Zagreb</item>
      <item>Steven Turner, 20. Coburg Wharf, L3 4 EB,Liverpool</item>
      <item>Louise Jayne Turner, OIB 47870380600, 83 Canning Street,Liverpool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17868008964</item>
      <item>, OIB null</item>
      <item>, OIB 47870380600</item>
    </izvorni_sadrzaj>
    <derivirana_varijabla naziv="DomainObject.Predmet.SudioniciListNazivOIB_1">
      <item>, OIB 85821130368</item>
      <item>, OIB 17868008964</item>
      <item>, OIB null</item>
      <item>, OIB 47870380600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2016-03-07T10:30:00Z</dcterms:created>
  <dc:creator>ilukac</dc:creator>
  <cp:lastModifiedBy>Irena Benko</cp:lastModifiedBy>
  <cp:lastPrinted>2016-03-07T10:30:00Z</cp:lastPrinted>
  <dcterms:modified xmlns:xsi="http://www.w3.org/2001/XMLSchema-instance" xsi:type="dcterms:W3CDTF">2016-03-15T10:54:00Z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