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4d8b" w14:paraId="d9e4d8b" w:rsidRDefault="00A34375" w:rsidP="00A34375" w:rsidR="00A34375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</w:t>
      </w:r>
      <w:r w:rsidR="00737456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279</w:t>
      </w:r>
      <w:r w:rsidRPr="00E92500">
        <w:rPr>
          <w:lang w:val="hr-HR"/>
        </w:rPr>
        <w:t>/2017</w:t>
      </w:r>
      <w:r w:rsidR="00737456">
        <w:rPr>
          <w:lang w:val="hr-HR"/>
        </w:rPr>
        <w:t>-10</w:t>
      </w:r>
    </w:p>
    <w:p w:rsidRDefault="00A34375" w:rsidP="00A34375" w:rsidR="00A34375" w:rsidRPr="008B58C8">
      <w:pPr>
        <w:pStyle w:val="Naslov1"/>
        <w:jc w:val="both"/>
        <w:rPr>
          <w:b w:val="false"/>
          <w:lang w:val="hr-HR"/>
        </w:rPr>
      </w:pPr>
      <w:r w:rsidRPr="008B58C8">
        <w:rPr>
          <w:b w:val="false"/>
          <w:lang w:val="hr-HR"/>
        </w:rPr>
        <w:t>REPUBLIKA HRVATSKA</w:t>
      </w:r>
    </w:p>
    <w:p w:rsidRDefault="00A34375" w:rsidP="00A34375" w:rsidR="00A34375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A34375" w:rsidP="00A34375" w:rsidR="00A34375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A34375" w:rsidP="00A34375" w:rsidR="00A34375" w:rsidRPr="008B58C8">
      <w:pPr>
        <w:rPr>
          <w:sz w:val="22"/>
          <w:szCs w:val="22"/>
          <w:lang w:val="hr-HR"/>
        </w:rPr>
      </w:pPr>
    </w:p>
    <w:p w:rsidRDefault="00A34375" w:rsidP="00A34375" w:rsidR="00A34375" w:rsidRPr="008B58C8">
      <w:pPr>
        <w:pStyle w:val="Naslov1"/>
        <w:rPr>
          <w:b w:val="false"/>
          <w:lang w:val="hr-HR"/>
        </w:rPr>
      </w:pPr>
      <w:r w:rsidRPr="008B58C8">
        <w:rPr>
          <w:b w:val="false"/>
          <w:lang w:val="hr-HR"/>
        </w:rPr>
        <w:t>U  I M E  R E P U B L I K E  H R V A T S K E</w:t>
      </w:r>
    </w:p>
    <w:p w:rsidRDefault="00A34375" w:rsidP="00A34375" w:rsidR="00A34375" w:rsidRPr="008B58C8">
      <w:pPr>
        <w:rPr>
          <w:lang w:eastAsia="hr-HR" w:val="hr-HR"/>
        </w:rPr>
      </w:pPr>
    </w:p>
    <w:p w:rsidRDefault="00A34375" w:rsidP="00A34375" w:rsidR="00A34375" w:rsidRPr="008B58C8">
      <w:pPr>
        <w:pStyle w:val="Naslov2"/>
        <w:rPr>
          <w:bCs/>
          <w:szCs w:val="24"/>
          <w:lang w:val="hr-HR"/>
        </w:rPr>
      </w:pPr>
      <w:r w:rsidRPr="008B58C8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E10F29">
      <w:pPr>
        <w:rPr>
          <w:sz w:val="22"/>
          <w:szCs w:val="22"/>
          <w:lang w:val="hr-HR"/>
        </w:rPr>
      </w:pPr>
    </w:p>
    <w:p w:rsidRDefault="00C41572" w:rsidP="003D5E2A" w:rsidR="007B4A82" w:rsidRPr="00A34375">
      <w:pPr>
        <w:pStyle w:val="Tijeloteksta"/>
        <w:ind w:firstLine="708"/>
        <w:rPr>
          <w:szCs w:val="24"/>
          <w:lang w:val="hr-HR"/>
        </w:rPr>
      </w:pPr>
      <w:r w:rsidRPr="00E10F29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E10F29">
        <w:rPr>
          <w:szCs w:val="24"/>
          <w:lang w:val="hr-HR"/>
        </w:rPr>
        <w:t xml:space="preserve">povodom prijedloga </w:t>
      </w:r>
      <w:r w:rsidR="00A34375" w:rsidRPr="00A34375">
        <w:rPr>
          <w:szCs w:val="24"/>
          <w:lang w:val="hr-HR"/>
        </w:rPr>
        <w:t>predlagatelja – vjerovnika REPUBLIKE HRVATSKE, Ministarstva financija, OIB: 18683136487, zastupane po Županijskom državnom odvjetništvu u Splitu</w:t>
      </w:r>
      <w:r w:rsidR="00996F29" w:rsidRPr="00A34375">
        <w:rPr>
          <w:szCs w:val="24"/>
          <w:lang w:val="hr-HR"/>
        </w:rPr>
        <w:t xml:space="preserve">, za otvaranje stečajnog postupka nad dužnikom </w:t>
      </w:r>
      <w:r w:rsidR="00A34375" w:rsidRPr="00A34375">
        <w:rPr>
          <w:lang w:val="hr-HR"/>
        </w:rPr>
        <w:t>RADIČEVAC, d.o.o. Runović, OIB: 98793440994</w:t>
      </w:r>
      <w:r w:rsidR="00651E2D" w:rsidRPr="00A34375">
        <w:rPr>
          <w:lang w:val="hr-HR"/>
        </w:rPr>
        <w:t xml:space="preserve">, </w:t>
      </w:r>
      <w:r w:rsidR="00A34375">
        <w:rPr>
          <w:szCs w:val="24"/>
          <w:lang w:val="hr-HR"/>
        </w:rPr>
        <w:t>11. listopada 2018</w:t>
      </w:r>
      <w:r w:rsidR="007B4A82" w:rsidRPr="00A34375">
        <w:rPr>
          <w:szCs w:val="24"/>
          <w:lang w:val="hr-HR"/>
        </w:rPr>
        <w:t xml:space="preserve">. </w:t>
      </w:r>
      <w:r w:rsidR="00BF1F48">
        <w:rPr>
          <w:szCs w:val="24"/>
          <w:lang w:val="hr-HR"/>
        </w:rPr>
        <w:t xml:space="preserve"> </w:t>
      </w:r>
    </w:p>
    <w:p w:rsidRDefault="00382327" w:rsidP="00D4027A" w:rsidR="00382327" w:rsidRPr="00034599">
      <w:pPr>
        <w:rPr>
          <w:sz w:val="22"/>
          <w:szCs w:val="22"/>
          <w:lang w:val="hr-HR"/>
        </w:rPr>
      </w:pPr>
    </w:p>
    <w:p w:rsidRDefault="006F3B71" w:rsidP="00D4027A" w:rsidR="006F3B71" w:rsidRPr="00844F2A">
      <w:pPr>
        <w:rPr>
          <w:sz w:val="20"/>
          <w:szCs w:val="20"/>
          <w:lang w:val="hr-HR"/>
        </w:rPr>
      </w:pPr>
    </w:p>
    <w:p w:rsidRDefault="00803902" w:rsidP="00D4027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r i j e š i o</w:t>
      </w:r>
      <w:r w:rsidR="00D4027A" w:rsidRPr="00E10F29">
        <w:rPr>
          <w:lang w:val="hr-HR"/>
        </w:rPr>
        <w:t xml:space="preserve">   j e                                               </w:t>
      </w:r>
    </w:p>
    <w:p w:rsidRDefault="00D4027A" w:rsidP="00D4027A" w:rsidR="00D4027A" w:rsidRPr="00E10F29">
      <w:pPr>
        <w:jc w:val="both"/>
        <w:rPr>
          <w:lang w:val="hr-HR"/>
        </w:rPr>
      </w:pPr>
    </w:p>
    <w:p w:rsidRDefault="00BF08D9" w:rsidP="00BF08D9" w:rsidR="00BF08D9" w:rsidRPr="00A34375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I. Otvara se stečajni postupak nad dužnikom </w:t>
      </w:r>
      <w:r w:rsidR="00A34375" w:rsidRPr="00A34375">
        <w:rPr>
          <w:b w:val="false"/>
        </w:rPr>
        <w:t>RADIČEVAC, d.o.o. Runović, OIB: 98793440994</w:t>
      </w:r>
      <w:r w:rsidRPr="00A34375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II. Stečajni postupak je otvoren</w:t>
      </w:r>
      <w:r w:rsidR="00262B27">
        <w:rPr>
          <w:lang w:val="hr-HR"/>
        </w:rPr>
        <w:t xml:space="preserve"> </w:t>
      </w:r>
      <w:r w:rsidR="00A34375">
        <w:rPr>
          <w:lang w:val="hr-HR"/>
        </w:rPr>
        <w:t>11. listopada 2018</w:t>
      </w:r>
      <w:r w:rsidRPr="00E10F29">
        <w:rPr>
          <w:lang w:val="hr-HR"/>
        </w:rPr>
        <w:t>. u</w:t>
      </w:r>
      <w:r w:rsidR="00262B27">
        <w:rPr>
          <w:lang w:val="hr-HR"/>
        </w:rPr>
        <w:t xml:space="preserve"> </w:t>
      </w:r>
      <w:r w:rsidR="00B8007B">
        <w:rPr>
          <w:lang w:val="hr-HR"/>
        </w:rPr>
        <w:t>13,00</w:t>
      </w:r>
      <w:r w:rsidRPr="00E10F29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284ABD" w:rsidR="00BF08D9" w:rsidRPr="00E10F29">
      <w:pPr>
        <w:ind w:left="708"/>
        <w:jc w:val="both"/>
        <w:rPr>
          <w:lang w:val="hr-HR"/>
        </w:rPr>
      </w:pPr>
      <w:r w:rsidRPr="00E10F29">
        <w:rPr>
          <w:lang w:val="hr-HR"/>
        </w:rPr>
        <w:t>III. Za stečajnog upravitelja imenuje se</w:t>
      </w:r>
      <w:r w:rsidR="00262B27">
        <w:t xml:space="preserve"> </w:t>
      </w:r>
      <w:r w:rsidR="00B8007B" w:rsidRPr="00B8007B">
        <w:t>Snježana Vrkljan, dipl. pravnica iz Zagreba, Kralja Zvonimira 75, OIB: 44740101731</w:t>
      </w:r>
      <w:r w:rsidRPr="00E10F29">
        <w:rPr>
          <w:lang w:val="hr-HR"/>
        </w:rPr>
        <w:t>.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E24C38" w:rsidR="00BF08D9" w:rsidRPr="00A34375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IV. Zaključuje se stečajni postupak nad dužnikom </w:t>
      </w:r>
      <w:r w:rsidR="00A34375" w:rsidRPr="00A34375">
        <w:rPr>
          <w:b w:val="false"/>
        </w:rPr>
        <w:t>RADIČEVAC, d.o.o. Runović, OIB: 98793440994</w:t>
      </w:r>
      <w:r w:rsidR="00A34375">
        <w:rPr>
          <w:b w:val="false"/>
        </w:rPr>
        <w:t>, MBS: 060</w:t>
      </w:r>
      <w:r w:rsidR="00A34375">
        <w:rPr>
          <w:b w:val="false"/>
          <w:lang w:val="hr-HR"/>
        </w:rPr>
        <w:t>238256</w:t>
      </w:r>
      <w:r w:rsidRPr="00A34375">
        <w:rPr>
          <w:b w:val="false"/>
          <w:szCs w:val="24"/>
          <w:lang w:val="hr-HR"/>
        </w:rPr>
        <w:t>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E10F29">
      <w:pPr>
        <w:jc w:val="both"/>
        <w:rPr>
          <w:sz w:val="22"/>
          <w:szCs w:val="22"/>
          <w:lang w:val="hr-HR"/>
        </w:rPr>
      </w:pPr>
    </w:p>
    <w:p w:rsidRDefault="007B4A82" w:rsidP="0006739B" w:rsidR="007B4A82" w:rsidRPr="00844F2A">
      <w:pPr>
        <w:jc w:val="both"/>
        <w:rPr>
          <w:sz w:val="20"/>
          <w:szCs w:val="20"/>
          <w:lang w:val="hr-HR"/>
        </w:rPr>
      </w:pPr>
    </w:p>
    <w:p w:rsidRDefault="00803902" w:rsidP="00E5288A" w:rsidR="00803902" w:rsidRPr="00E10F29">
      <w:pPr>
        <w:jc w:val="center"/>
        <w:rPr>
          <w:lang w:val="hr-HR"/>
        </w:rPr>
      </w:pPr>
      <w:r w:rsidRPr="00E10F29">
        <w:rPr>
          <w:lang w:val="hr-HR"/>
        </w:rPr>
        <w:t>Obrazloženje</w:t>
      </w:r>
    </w:p>
    <w:p w:rsidRDefault="00803902" w:rsidP="00803902" w:rsidR="00803902" w:rsidRPr="00E10F29">
      <w:pPr>
        <w:jc w:val="both"/>
        <w:rPr>
          <w:lang w:val="hr-HR"/>
        </w:rPr>
      </w:pPr>
    </w:p>
    <w:p w:rsidRDefault="00A34375" w:rsidP="00A34375" w:rsidR="00A34375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Financijska agencija, Regionalni centar Split</w:t>
      </w:r>
      <w:r>
        <w:rPr>
          <w:lang w:val="hr-HR"/>
        </w:rPr>
        <w:t xml:space="preserve"> (dalje: FINA)</w:t>
      </w:r>
      <w:r w:rsidRPr="00166D03">
        <w:rPr>
          <w:lang w:val="hr-HR"/>
        </w:rPr>
        <w:t xml:space="preserve"> podnijela je ovom sudu  zahtjev za provedbu skraćenog stečajnog post</w:t>
      </w:r>
      <w:r>
        <w:rPr>
          <w:lang w:val="hr-HR"/>
        </w:rPr>
        <w:t xml:space="preserve">upka nad dužnikom </w:t>
      </w:r>
      <w:r>
        <w:t>RADIČEVAC</w:t>
      </w:r>
      <w:r w:rsidRPr="00A34375">
        <w:t xml:space="preserve"> d.o.o. Runović</w:t>
      </w:r>
      <w:r w:rsidRPr="00A34375">
        <w:rPr>
          <w:lang w:val="hr-HR"/>
        </w:rPr>
        <w:t>,</w:t>
      </w:r>
      <w:r w:rsidRPr="008B58C8">
        <w:rPr>
          <w:lang w:val="hr-HR"/>
        </w:rPr>
        <w:t xml:space="preserve"> </w:t>
      </w:r>
      <w:r w:rsidRPr="00E92500">
        <w:rPr>
          <w:lang w:val="hr-HR"/>
        </w:rPr>
        <w:t xml:space="preserve">a rješenjem ovog suda broj </w:t>
      </w:r>
      <w:r w:rsidRPr="00166D03">
        <w:rPr>
          <w:lang w:val="hr-HR"/>
        </w:rPr>
        <w:t>St-</w:t>
      </w:r>
      <w:r>
        <w:rPr>
          <w:lang w:val="hr-HR"/>
        </w:rPr>
        <w:t>1689</w:t>
      </w:r>
      <w:r w:rsidRPr="00166D03">
        <w:rPr>
          <w:lang w:val="hr-HR"/>
        </w:rPr>
        <w:t xml:space="preserve">/2015 od </w:t>
      </w:r>
      <w:r>
        <w:rPr>
          <w:lang w:val="hr-HR"/>
        </w:rPr>
        <w:t xml:space="preserve">03.02.2017. </w:t>
      </w:r>
      <w:r w:rsidRPr="00166D03">
        <w:rPr>
          <w:lang w:val="hr-HR"/>
        </w:rPr>
        <w:t>obustavljen je skraćeni stečajni postupak te je po pravomoćnosti tog rješenja predmet zaveden po novi poslovni broj St-</w:t>
      </w:r>
      <w:r>
        <w:rPr>
          <w:lang w:val="hr-HR"/>
        </w:rPr>
        <w:t>279/2017</w:t>
      </w:r>
      <w:r w:rsidRPr="00166D03">
        <w:rPr>
          <w:lang w:val="hr-HR"/>
        </w:rPr>
        <w:t>.</w:t>
      </w:r>
    </w:p>
    <w:p w:rsidRDefault="00A34375" w:rsidP="00A34375" w:rsidR="00A34375">
      <w:pPr>
        <w:jc w:val="both"/>
        <w:rPr>
          <w:lang w:val="hr-HR"/>
        </w:rPr>
      </w:pPr>
    </w:p>
    <w:p w:rsidRDefault="00A34375" w:rsidP="00A34375" w:rsidR="00A34375" w:rsidRPr="00DD4870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E10F29">
        <w:rPr>
          <w:lang w:val="hr-HR"/>
        </w:rPr>
        <w:t>predlagatelj – vjerovnik Republika Hrvatska, Ministarstvo financija je</w:t>
      </w:r>
      <w:r>
        <w:rPr>
          <w:lang w:val="hr-HR"/>
        </w:rPr>
        <w:t xml:space="preserve"> povodom objavljenog oglasa u skraćenom stečajnom postupku pravovremeno podnio</w:t>
      </w:r>
      <w:r w:rsidRPr="00E10F29">
        <w:rPr>
          <w:lang w:val="hr-HR"/>
        </w:rPr>
        <w:t xml:space="preserve"> ovom sudu prijedlog za otvaranje stečajnog postupka nad dužnikom</w:t>
      </w:r>
      <w:r>
        <w:rPr>
          <w:lang w:val="hr-HR"/>
        </w:rPr>
        <w:t xml:space="preserve"> (list 6-8 spisa)</w:t>
      </w:r>
      <w:r w:rsidRPr="00E10F29">
        <w:rPr>
          <w:lang w:val="hr-HR"/>
        </w:rPr>
        <w:t xml:space="preserve">, </w:t>
      </w:r>
      <w:r w:rsidRPr="00DD4870">
        <w:rPr>
          <w:lang w:val="hr-HR"/>
        </w:rPr>
        <w:t xml:space="preserve">navodeći da prema dužniku ima dospjelih, a nenamirenih tražbina u ukupnom iznosu od </w:t>
      </w:r>
      <w:r>
        <w:rPr>
          <w:lang w:val="hr-HR"/>
        </w:rPr>
        <w:t>165.471,37</w:t>
      </w:r>
      <w:r w:rsidRPr="00DD4870">
        <w:rPr>
          <w:lang w:val="hr-HR"/>
        </w:rPr>
        <w:t xml:space="preserve"> kn.</w:t>
      </w:r>
    </w:p>
    <w:p w:rsidRDefault="00A34375" w:rsidP="00A34375" w:rsidR="00A34375">
      <w:pPr>
        <w:ind w:firstLine="708"/>
        <w:jc w:val="both"/>
        <w:rPr>
          <w:lang w:val="hr-HR"/>
        </w:rPr>
      </w:pPr>
    </w:p>
    <w:p w:rsidRDefault="00A34375" w:rsidP="00A34375" w:rsidR="00A34375" w:rsidRPr="00DD4870">
      <w:pPr>
        <w:ind w:firstLine="708"/>
        <w:jc w:val="both"/>
        <w:rPr>
          <w:lang w:val="hr-HR"/>
        </w:rPr>
      </w:pPr>
      <w:r w:rsidRPr="00DD4870">
        <w:rPr>
          <w:lang w:val="hr-HR"/>
        </w:rPr>
        <w:t xml:space="preserve">U nastavku ovog postupka, rješenjem suda </w:t>
      </w:r>
      <w:r>
        <w:rPr>
          <w:lang w:val="hr-HR"/>
        </w:rPr>
        <w:t>broj</w:t>
      </w:r>
      <w:r w:rsidRPr="00DD4870">
        <w:rPr>
          <w:lang w:val="hr-HR"/>
        </w:rPr>
        <w:t xml:space="preserve"> 12. St-</w:t>
      </w:r>
      <w:r>
        <w:rPr>
          <w:lang w:val="hr-HR"/>
        </w:rPr>
        <w:t>279</w:t>
      </w:r>
      <w:r w:rsidRPr="00DD4870">
        <w:rPr>
          <w:lang w:val="hr-HR"/>
        </w:rPr>
        <w:t xml:space="preserve">/2017 od </w:t>
      </w:r>
      <w:r>
        <w:rPr>
          <w:lang w:val="hr-HR"/>
        </w:rPr>
        <w:t>16. travnja</w:t>
      </w:r>
      <w:r w:rsidRPr="00DD4870">
        <w:rPr>
          <w:lang w:val="hr-HR"/>
        </w:rPr>
        <w:t xml:space="preserve"> 2018. pokrenut je prethodni postupak radi utvrđivanja pretpostavki za otvaranje s</w:t>
      </w:r>
      <w:r>
        <w:rPr>
          <w:lang w:val="hr-HR"/>
        </w:rPr>
        <w:t>tečajnog postupka nad dužnikom,</w:t>
      </w:r>
      <w:r w:rsidRPr="00DD4870">
        <w:rPr>
          <w:lang w:val="hr-HR"/>
        </w:rPr>
        <w:t xml:space="preserve"> a sve sukladno odredbama čl</w:t>
      </w:r>
      <w:r>
        <w:rPr>
          <w:lang w:val="hr-HR"/>
        </w:rPr>
        <w:t>anka</w:t>
      </w:r>
      <w:r w:rsidRPr="00DD4870">
        <w:rPr>
          <w:lang w:val="hr-HR"/>
        </w:rPr>
        <w:t xml:space="preserve"> 115. st</w:t>
      </w:r>
      <w:r>
        <w:rPr>
          <w:lang w:val="hr-HR"/>
        </w:rPr>
        <w:t>avak</w:t>
      </w:r>
      <w:r w:rsidRPr="00DD4870">
        <w:rPr>
          <w:lang w:val="hr-HR"/>
        </w:rPr>
        <w:t xml:space="preserve"> 1. u vezi s čl</w:t>
      </w:r>
      <w:r>
        <w:rPr>
          <w:lang w:val="hr-HR"/>
        </w:rPr>
        <w:t>ankom</w:t>
      </w:r>
      <w:r w:rsidRPr="00DD4870">
        <w:rPr>
          <w:lang w:val="hr-HR"/>
        </w:rPr>
        <w:t xml:space="preserve"> 433. </w:t>
      </w:r>
      <w:r w:rsidRPr="00E92500">
        <w:rPr>
          <w:lang w:val="hr-HR"/>
        </w:rPr>
        <w:t>Stečajnog zakona (Narodne novine broj 71/15 i 104/17, dalje SZ)</w:t>
      </w:r>
      <w:r>
        <w:rPr>
          <w:lang w:val="hr-HR"/>
        </w:rPr>
        <w:t>.</w:t>
      </w:r>
    </w:p>
    <w:p w:rsidRDefault="00A34375" w:rsidP="00A34375" w:rsidR="00A34375" w:rsidRPr="00E10F29">
      <w:pPr>
        <w:jc w:val="both"/>
        <w:rPr>
          <w:lang w:val="hr-HR"/>
        </w:rPr>
      </w:pPr>
    </w:p>
    <w:p w:rsidRDefault="00A34375" w:rsidP="00A34375" w:rsidR="00A34375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A34375" w:rsidP="00A34375" w:rsidR="00A34375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A34375" w:rsidP="00A34375" w:rsidR="00A34375">
      <w:pPr>
        <w:ind w:firstLine="708"/>
        <w:jc w:val="both"/>
        <w:rPr>
          <w:lang w:val="hr-HR"/>
        </w:rPr>
      </w:pPr>
    </w:p>
    <w:p w:rsidRDefault="00A34375" w:rsidP="00A34375" w:rsidR="00A34375">
      <w:pPr>
        <w:ind w:firstLine="708"/>
        <w:jc w:val="both"/>
        <w:rPr>
          <w:lang w:val="hr-HR"/>
        </w:rPr>
      </w:pPr>
      <w:r w:rsidRPr="00AB6038">
        <w:rPr>
          <w:lang w:val="hr-HR"/>
        </w:rPr>
        <w:t xml:space="preserve">Tijekom prethodnog postupka je utvrđeno da su se kod dužnika ispunili uvjeti za otvaranje stečajnog postupka, budući da je predlagatelj - vjerovnik učinio vjerojatnim postojanje svoje tražbine prema dužniku, a isto tako je utvrđeno postojanje stečajnog razloga nesposobnosti za plaćanje kod dužnika. </w:t>
      </w:r>
    </w:p>
    <w:p w:rsidRDefault="00A34375" w:rsidP="00262B27" w:rsidR="00A34375">
      <w:pPr>
        <w:ind w:firstLine="708"/>
        <w:jc w:val="both"/>
      </w:pPr>
    </w:p>
    <w:p w:rsidRDefault="00A34375" w:rsidP="00D96CC2" w:rsidR="00262B27">
      <w:pPr>
        <w:ind w:firstLine="708"/>
        <w:jc w:val="both"/>
        <w:rPr>
          <w:lang w:val="hr-HR"/>
        </w:rPr>
      </w:pPr>
      <w:r w:rsidRPr="00A34375">
        <w:rPr>
          <w:lang w:val="hr-HR"/>
        </w:rPr>
        <w:t>Vjerovnik Republika Hrvatska, Ministarstvo financija je kao dokaz postojanja tražbine prema dužniku dostavio podatke iz evidencije Porezne uprave o stanju računa dužnika kao poreznog obveznika na dan 04.03.2016, a iz kojih podataka proizlazi postojanje duga dužnika, s osnove poreza i drugih javnih davanja, u ukupnom iznosu od 165.202,24 kn. Postojanje te tražbine odnosno tog duga, nije osporio niti sam dužnik. Postojanje stečajnog razloga nesposobnosti za plaćanje dužnika utvrđeno je uvidom u potvrdu FINE o neizvršenim osnovama za plaćanje dužnika (list 31 spisa) kojom se potvrđuje da dužnik na dan 16.05.2018., u Očevidniku redoslijeda osnova za plaćanje, ima evidentirane neizvršne osnove za plaćanje u neprekinutom razdoblju od 2273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</w:t>
      </w:r>
      <w:r w:rsidR="00737456">
        <w:rPr>
          <w:lang w:val="hr-HR"/>
        </w:rPr>
        <w:t>anka</w:t>
      </w:r>
      <w:r w:rsidRPr="00A34375">
        <w:rPr>
          <w:lang w:val="hr-HR"/>
        </w:rPr>
        <w:t xml:space="preserve"> 6. st</w:t>
      </w:r>
      <w:r w:rsidR="00737456">
        <w:rPr>
          <w:lang w:val="hr-HR"/>
        </w:rPr>
        <w:t>avak</w:t>
      </w:r>
      <w:r w:rsidRPr="00A34375">
        <w:rPr>
          <w:lang w:val="hr-HR"/>
        </w:rPr>
        <w:t xml:space="preserve"> 1., st</w:t>
      </w:r>
      <w:r w:rsidR="00737456">
        <w:rPr>
          <w:lang w:val="hr-HR"/>
        </w:rPr>
        <w:t>avak</w:t>
      </w:r>
      <w:r w:rsidRPr="00A34375">
        <w:rPr>
          <w:lang w:val="hr-HR"/>
        </w:rPr>
        <w:t xml:space="preserve"> 2. podstavak 1. i st</w:t>
      </w:r>
      <w:r w:rsidR="00737456">
        <w:rPr>
          <w:lang w:val="hr-HR"/>
        </w:rPr>
        <w:t>avak</w:t>
      </w:r>
      <w:r w:rsidRPr="00A34375">
        <w:rPr>
          <w:lang w:val="hr-HR"/>
        </w:rPr>
        <w:t xml:space="preserve"> 4. SZ-a. Točnost podataka FINE o blokadi računa dužnika</w:t>
      </w:r>
      <w:r w:rsidR="00844F2A">
        <w:rPr>
          <w:lang w:val="hr-HR"/>
        </w:rPr>
        <w:t>, potvrdio je i sam zastupnik po zakonu</w:t>
      </w:r>
      <w:r w:rsidRPr="00A34375">
        <w:rPr>
          <w:lang w:val="hr-HR"/>
        </w:rPr>
        <w:t xml:space="preserve"> dužnika. </w:t>
      </w:r>
    </w:p>
    <w:p w:rsidRDefault="00844F2A" w:rsidP="00D96CC2" w:rsidR="00844F2A">
      <w:pPr>
        <w:jc w:val="both"/>
        <w:rPr>
          <w:lang w:val="hr-HR"/>
        </w:rPr>
      </w:pPr>
    </w:p>
    <w:p w:rsidRDefault="00844F2A" w:rsidP="00844F2A" w:rsidR="00844F2A" w:rsidRPr="00D96CC2">
      <w:pPr>
        <w:ind w:firstLine="708"/>
        <w:jc w:val="both"/>
        <w:rPr>
          <w:lang w:val="hr-HR"/>
        </w:rPr>
      </w:pPr>
      <w:r w:rsidRPr="00D96CC2">
        <w:rPr>
          <w:lang w:val="hr-HR"/>
        </w:rPr>
        <w:t>Međutim, osim ispunjenja uvjeta za otvaranje stečajnog postupka, iz rezultata prethodnog postupka također proizlazi i da imovina dužnika koja bi ušla u stečajnu masu nije dovoljna za namirenje svih troškova stečajnog postupka.</w:t>
      </w:r>
    </w:p>
    <w:p w:rsidRDefault="00844F2A" w:rsidP="00844F2A" w:rsidR="00844F2A" w:rsidRPr="00D96CC2">
      <w:pPr>
        <w:jc w:val="both"/>
        <w:rPr>
          <w:lang w:val="hr-HR"/>
        </w:rPr>
      </w:pPr>
    </w:p>
    <w:p w:rsidRDefault="00844F2A" w:rsidP="00844F2A" w:rsidR="00844F2A" w:rsidRPr="00D96CC2">
      <w:pPr>
        <w:ind w:firstLine="708"/>
        <w:jc w:val="both"/>
        <w:rPr>
          <w:lang w:val="hr-HR"/>
        </w:rPr>
      </w:pPr>
      <w:r w:rsidRPr="00D96CC2">
        <w:rPr>
          <w:lang w:val="hr-HR"/>
        </w:rPr>
        <w:t xml:space="preserve">Naime, zastupnik po zakonu dužnika Franko Lubina iz Runovića, u svom iskazu danom na ročištu u prethodnom postupku, naveo je da je društvo Radičevac d.o.o. osnovano 2007. te da se to društvo kao osnovnom djelatnošću bavilo građevinom, a u naravi da se radilo o niskogradnji, izgradnji temelja, okućnica i sl. Nadalje je naveo da je to društvo stvarno radilo samo dvije godine te da je tada u prosjeku zapošljavalo 4-5 radnika, ali od 2010. dužnik da više ne radi niti ima zaposlenih djelatnika. Iskazao je da su osnovna i jedina nepodmirena dugovanja dužnika prema Poreznoj upravi na ime neplaćenog PDV-a, poreza na dobit te doprinosa za mirovinsko i zdravstveno osiguranje. U odnosu na imovinu dužnika, izjavio je da dužnik u svom vlasništvu danas nema vrjednije materijalne imovine. Dužnik da nema niti je ikada imao nekretnina, a isto tako da nema ni bilo kakve opreme ili zaliha robe. Iskazao je da je od imovine dužnika preostao jedino jedan automobil te da se radi o malom teretnom automobilu marke Mercedes, god. proizvodnje 1987., koji automobil već 8 godina nije registriran i stoji odložen na parkiralištu. Naveo je da je to vozilo pokušavao ranije prodati, ali da nije bilo zainteresiranih kupaca te da bi s obzirom na današnje stanje tog vozila i njegovu starost vrijednost istog po njegovoj procjeni mogla iznositi oko 1.000,00 eura. Na kraju je naveo da bilo kakve druge materijalne imovine dužnik nema, a isto tako da nema ni nenaplaćenih odnosno naplativih potraživanja, kao i da dužnik ne vodi niti bilo kakve sudske postupke. </w:t>
      </w:r>
    </w:p>
    <w:p w:rsidRDefault="00844F2A" w:rsidP="00844F2A" w:rsidR="00844F2A" w:rsidRPr="00D96CC2">
      <w:pPr>
        <w:jc w:val="both"/>
        <w:rPr>
          <w:lang w:val="hr-HR"/>
        </w:rPr>
      </w:pPr>
    </w:p>
    <w:p w:rsidRDefault="00844F2A" w:rsidP="00844F2A" w:rsidR="00844F2A" w:rsidRPr="00D96CC2">
      <w:pPr>
        <w:ind w:firstLine="708"/>
        <w:jc w:val="both"/>
        <w:rPr>
          <w:lang w:val="hr-HR"/>
        </w:rPr>
      </w:pPr>
      <w:r w:rsidRPr="00D96CC2">
        <w:rPr>
          <w:lang w:val="hr-HR"/>
        </w:rPr>
        <w:t xml:space="preserve">Iz naprijed navedenog iskaza osobe ovlaštene za zastupanje dužnika Franka Lubine, a koji je rješenjem o pokretanju prethodnog postupka kao i na održanom ročištu upozoren na pravne posljedice davanja netočnih ili nepotpunih podataka o imovini dužnika odnosno davanja lažnog iskaza, proizlazi da jedinu preostalu imovinu dužnika koja ulazi u stečajnu masu čini jedan manji teretni automobil marke Mercedes. Uzimajući u obzir da se u konkretnom slučaju radi o vozilu god. proizvodnje 1987., dakle starosti više od trideset godina, koje prema izjavi z.z. dužnika nije registrirano i već osam godina stoji odloženo na parkiralištu i koje vozilo, zbog nedostatka interesa kupaca, nije uspio prodati niti sam dužnik, kao i obzirom da je u podacima iz dopisa Porezne uprave – Područni ured Dalmacija od 04.03.2016. (list 14 spisa), kojeg je predlagatelj – vjerovnik dostavio uz podneseni prijedlog, vrijednost tog vozila navedena u iznosu od 0,00 kn, to stoga sud smatra kako to vozilo ne predstavlja imovinu čijim bi se unovčenjem mogli podmiriti svi neizbježni troškovi koji nastaju u stečajnom postupku. Također valja navesti i da je punomoćnik predlagatelja - vjerovnika na održanom ročištu predložio sudu pozvati vjerovnike dužnika na uplatu predujma za troškove stečajnog postupka, navodeći kako je očito da se isti ne bi mogli u cijelosti podmiriti iz te preostale imovine dužnika. </w:t>
      </w:r>
    </w:p>
    <w:p w:rsidRDefault="00844F2A" w:rsidP="004D2BF5" w:rsidR="00844F2A">
      <w:pPr>
        <w:jc w:val="both"/>
        <w:rPr>
          <w:lang w:val="hr-HR"/>
        </w:rPr>
      </w:pPr>
    </w:p>
    <w:p w:rsidRDefault="00844F2A" w:rsidP="00844F2A" w:rsidR="00844F2A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132. stavak</w:t>
      </w:r>
      <w:r w:rsidRPr="00E10F29">
        <w:rPr>
          <w:lang w:val="hr-HR"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</w:t>
      </w:r>
      <w:r>
        <w:rPr>
          <w:lang w:val="hr-HR"/>
        </w:rPr>
        <w:t>stečajnog postupka. Odredbom članka 132. stavak</w:t>
      </w:r>
      <w:r w:rsidRPr="00E10F29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844F2A" w:rsidP="00844F2A" w:rsidR="00844F2A" w:rsidRPr="00E10F29">
      <w:pPr>
        <w:jc w:val="both"/>
        <w:rPr>
          <w:lang w:val="hr-HR"/>
        </w:rPr>
      </w:pPr>
    </w:p>
    <w:p w:rsidRDefault="00844F2A" w:rsidP="00844F2A" w:rsidR="00844F2A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Kako je dakle tijekom prethodnog postupka utvrđeno </w:t>
      </w:r>
      <w:r>
        <w:rPr>
          <w:lang w:val="hr-HR"/>
        </w:rPr>
        <w:t>da su kod dužnika ispunjene pretpostavke za otvaranje stečajnog postupka</w:t>
      </w:r>
      <w:r w:rsidRPr="00E10F29">
        <w:rPr>
          <w:lang w:val="hr-HR"/>
        </w:rPr>
        <w:t xml:space="preserve">, </w:t>
      </w:r>
      <w:r>
        <w:rPr>
          <w:lang w:val="hr-HR"/>
        </w:rPr>
        <w:t>kao i da imovina dužnika koja bi ušla u stečajnu masu nije</w:t>
      </w:r>
      <w:r w:rsidR="004D2BF5">
        <w:rPr>
          <w:lang w:val="hr-HR"/>
        </w:rPr>
        <w:t xml:space="preserve"> dovoljna</w:t>
      </w:r>
      <w:r>
        <w:rPr>
          <w:lang w:val="hr-HR"/>
        </w:rPr>
        <w:t xml:space="preserve"> za namirenje troškova</w:t>
      </w:r>
      <w:r w:rsidRPr="00E10F29">
        <w:rPr>
          <w:lang w:val="hr-HR"/>
        </w:rPr>
        <w:t xml:space="preserve"> stečajnog postupka, to je stoga ovaj sud rješenjem </w:t>
      </w:r>
      <w:r>
        <w:rPr>
          <w:lang w:val="hr-HR"/>
        </w:rPr>
        <w:t>broj</w:t>
      </w:r>
      <w:r w:rsidRPr="00E10F29">
        <w:rPr>
          <w:lang w:val="hr-HR"/>
        </w:rPr>
        <w:t xml:space="preserve"> 12. St-</w:t>
      </w:r>
      <w:r w:rsidR="004D2BF5">
        <w:rPr>
          <w:lang w:val="hr-HR"/>
        </w:rPr>
        <w:t>279/2017 od 19</w:t>
      </w:r>
      <w:r>
        <w:rPr>
          <w:lang w:val="hr-HR"/>
        </w:rPr>
        <w:t>. srpnja 2018</w:t>
      </w:r>
      <w:r w:rsidRPr="00E10F29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 na depoz</w:t>
      </w:r>
      <w:r w:rsidR="004D2BF5">
        <w:rPr>
          <w:lang w:val="hr-HR"/>
        </w:rPr>
        <w:t>itni račun ovog suda iznos od 15</w:t>
      </w:r>
      <w:r w:rsidRPr="00E10F29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>
        <w:rPr>
          <w:lang w:val="hr-HR"/>
        </w:rPr>
        <w:t xml:space="preserve"> a sve to sukladno odredbama članka</w:t>
      </w:r>
      <w:r w:rsidRPr="00E10F29">
        <w:rPr>
          <w:lang w:val="hr-HR"/>
        </w:rPr>
        <w:t xml:space="preserve"> 132. SZ-a.</w:t>
      </w:r>
      <w:r>
        <w:rPr>
          <w:lang w:val="hr-HR"/>
        </w:rPr>
        <w:t xml:space="preserve"> </w:t>
      </w:r>
    </w:p>
    <w:p w:rsidRDefault="00844F2A" w:rsidP="00844F2A" w:rsidR="00844F2A" w:rsidRPr="00E10F29">
      <w:pPr>
        <w:jc w:val="both"/>
        <w:rPr>
          <w:lang w:val="hr-HR"/>
        </w:rPr>
      </w:pPr>
    </w:p>
    <w:p w:rsidRDefault="00844F2A" w:rsidP="00844F2A" w:rsidR="00844F2A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Rješenje ovog suda od </w:t>
      </w:r>
      <w:r w:rsidR="004D2BF5">
        <w:rPr>
          <w:lang w:val="hr-HR"/>
        </w:rPr>
        <w:t>19</w:t>
      </w:r>
      <w:r>
        <w:rPr>
          <w:lang w:val="hr-HR"/>
        </w:rPr>
        <w:t>. srpnja 2018.</w:t>
      </w:r>
      <w:r w:rsidRPr="00E10F29">
        <w:rPr>
          <w:lang w:val="hr-HR"/>
        </w:rPr>
        <w:t xml:space="preserve"> objavljeno je na e-Oglasnoj ploči suda istoga dana kada je i doneseno, međutim nitko od vjerovnika odnosno eventualno zainteresiranih osoba nije postupio po pozivu suda i u određenom roku, koji je istekao s danom </w:t>
      </w:r>
      <w:r w:rsidR="004D2BF5">
        <w:rPr>
          <w:lang w:val="hr-HR"/>
        </w:rPr>
        <w:t>1</w:t>
      </w:r>
      <w:r>
        <w:rPr>
          <w:lang w:val="hr-HR"/>
        </w:rPr>
        <w:t>3. kolovoza 2018</w:t>
      </w:r>
      <w:r w:rsidRPr="00E10F29">
        <w:rPr>
          <w:lang w:val="hr-HR"/>
        </w:rPr>
        <w:t>., uplatio zatraženi predujam. Samim time, u konkretnom slučaju su se ispunili uvjeti za donošenje rješenja o otvaranju i istovremenom zaključenju stečajnog postupka nad dužnikom.</w:t>
      </w:r>
    </w:p>
    <w:p w:rsidRDefault="00844F2A" w:rsidP="00844F2A" w:rsidR="00844F2A" w:rsidRPr="00166D03">
      <w:pPr>
        <w:jc w:val="both"/>
        <w:rPr>
          <w:lang w:val="hr-HR"/>
        </w:rPr>
      </w:pPr>
    </w:p>
    <w:p w:rsidRDefault="00844F2A" w:rsidP="00844F2A" w:rsidR="00844F2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844F2A" w:rsidP="00844F2A" w:rsidR="00844F2A" w:rsidRPr="00166D03">
      <w:pPr>
        <w:ind w:firstLine="708"/>
        <w:jc w:val="both"/>
        <w:rPr>
          <w:lang w:val="hr-HR"/>
        </w:rPr>
      </w:pPr>
    </w:p>
    <w:p w:rsidRDefault="00844F2A" w:rsidP="00844F2A" w:rsidR="00844F2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Slijedom n</w:t>
      </w:r>
      <w:r>
        <w:rPr>
          <w:lang w:val="hr-HR"/>
        </w:rPr>
        <w:t>avedenog, a temeljem odredbi članka</w:t>
      </w:r>
      <w:r w:rsidRPr="00166D03">
        <w:rPr>
          <w:lang w:val="hr-HR"/>
        </w:rPr>
        <w:t xml:space="preserve"> 132. st</w:t>
      </w:r>
      <w:r>
        <w:rPr>
          <w:lang w:val="hr-HR"/>
        </w:rPr>
        <w:t>avak</w:t>
      </w:r>
      <w:r w:rsidRPr="00166D03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166D03">
        <w:rPr>
          <w:lang w:val="hr-HR"/>
        </w:rPr>
        <w:t xml:space="preserve"> I. do IV. izreke ovog rješenja.</w:t>
      </w:r>
    </w:p>
    <w:p w:rsidRDefault="00844F2A" w:rsidP="00844F2A" w:rsidR="00844F2A" w:rsidRPr="00166D03">
      <w:pPr>
        <w:ind w:firstLine="708"/>
        <w:jc w:val="both"/>
        <w:rPr>
          <w:lang w:val="hr-HR"/>
        </w:rPr>
      </w:pPr>
    </w:p>
    <w:p w:rsidRDefault="00844F2A" w:rsidP="00844F2A" w:rsidR="00844F2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Bud</w:t>
      </w:r>
      <w:r>
        <w:rPr>
          <w:lang w:val="hr-HR"/>
        </w:rPr>
        <w:t>ući da je sukladno odredbama članka 89. stavak</w:t>
      </w:r>
      <w:r w:rsidRPr="00166D03">
        <w:rPr>
          <w:lang w:val="hr-HR"/>
        </w:rPr>
        <w:t xml:space="preserve"> 1. toč</w:t>
      </w:r>
      <w:r>
        <w:rPr>
          <w:lang w:val="hr-HR"/>
        </w:rPr>
        <w:t>ka 13., članka 133. stavak</w:t>
      </w:r>
      <w:r w:rsidRPr="00166D03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166D03">
        <w:rPr>
          <w:lang w:val="hr-HR"/>
        </w:rPr>
        <w:t xml:space="preserve"> V. izreke ovog rješenja.</w:t>
      </w:r>
    </w:p>
    <w:p w:rsidRDefault="00844F2A" w:rsidP="00844F2A" w:rsidR="00844F2A" w:rsidRPr="00D62DCA">
      <w:pPr>
        <w:ind w:firstLine="708"/>
        <w:jc w:val="both"/>
        <w:rPr>
          <w:lang w:val="hr-HR"/>
        </w:rPr>
      </w:pPr>
    </w:p>
    <w:p w:rsidRDefault="00844F2A" w:rsidP="00844F2A" w:rsidR="00844F2A" w:rsidRPr="00D62DCA">
      <w:pPr>
        <w:ind w:firstLine="708"/>
        <w:jc w:val="both"/>
        <w:rPr>
          <w:lang w:val="hr-HR"/>
        </w:rPr>
      </w:pPr>
      <w:r w:rsidRPr="00D62DCA">
        <w:rPr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DD0BC4" w:rsidP="004D2BF5" w:rsidR="00DD0BC4" w:rsidRPr="00D62DCA">
      <w:pPr>
        <w:jc w:val="both"/>
        <w:rPr>
          <w:lang w:val="hr-HR"/>
        </w:rPr>
      </w:pPr>
    </w:p>
    <w:p w:rsidRDefault="00D4027A" w:rsidP="00C704CA" w:rsidR="00D4027A" w:rsidRPr="00D62DCA">
      <w:pPr>
        <w:jc w:val="center"/>
        <w:rPr>
          <w:lang w:val="hr-HR"/>
        </w:rPr>
      </w:pPr>
      <w:r w:rsidRPr="00D62DCA">
        <w:rPr>
          <w:lang w:val="hr-HR"/>
        </w:rPr>
        <w:t>U Splitu</w:t>
      </w:r>
      <w:r w:rsidR="00DD0BC4" w:rsidRPr="00D62DCA">
        <w:rPr>
          <w:lang w:val="hr-HR"/>
        </w:rPr>
        <w:t xml:space="preserve">, </w:t>
      </w:r>
      <w:r w:rsidR="00844F2A" w:rsidRPr="00D62DCA">
        <w:rPr>
          <w:lang w:val="hr-HR"/>
        </w:rPr>
        <w:t>11. listopada 2018</w:t>
      </w:r>
      <w:r w:rsidRPr="00D62DCA">
        <w:rPr>
          <w:lang w:val="hr-HR"/>
        </w:rPr>
        <w:t xml:space="preserve">. </w:t>
      </w:r>
    </w:p>
    <w:p w:rsidRDefault="00D4027A" w:rsidP="00D4027A" w:rsidR="00D4027A" w:rsidRPr="00D62DCA">
      <w:pPr>
        <w:jc w:val="both"/>
        <w:rPr>
          <w:lang w:val="hr-HR"/>
        </w:rPr>
      </w:pPr>
      <w:r w:rsidRPr="00D62DCA">
        <w:rPr>
          <w:lang w:val="hr-HR"/>
        </w:rPr>
        <w:t xml:space="preserve"> </w:t>
      </w:r>
    </w:p>
    <w:p w:rsidRDefault="00D62DCA" w:rsidP="00F53C8F" w:rsidR="00D62DCA" w:rsidRPr="00D62DCA">
      <w:pPr>
        <w:ind w:left="4956"/>
        <w:jc w:val="center"/>
      </w:pPr>
      <w:r w:rsidRPr="00D62DCA">
        <w:t>Sudac</w:t>
      </w:r>
    </w:p>
    <w:p w:rsidRDefault="00D62DCA" w:rsidP="00F53C8F" w:rsidR="00D62DCA" w:rsidRPr="00D62DCA">
      <w:pPr>
        <w:ind w:left="4956"/>
        <w:jc w:val="center"/>
      </w:pPr>
    </w:p>
    <w:p w:rsidRDefault="00D62DCA" w:rsidP="00F53C8F" w:rsidR="00D62DCA" w:rsidRPr="00D62DCA">
      <w:pPr>
        <w:ind w:left="4956"/>
        <w:jc w:val="center"/>
      </w:pPr>
      <w:r w:rsidRPr="00D62DCA">
        <w:t>Paško Bačić, v.r.</w:t>
      </w:r>
    </w:p>
    <w:p w:rsidRDefault="00D62DCA" w:rsidP="00F53C8F" w:rsidR="00D62DCA" w:rsidRPr="00D62DCA">
      <w:pPr>
        <w:ind w:left="4956"/>
        <w:jc w:val="center"/>
      </w:pPr>
      <w:r w:rsidRPr="00D62DCA">
        <w:t>za točnost otpravka-ovlašteni službenik</w:t>
      </w:r>
    </w:p>
    <w:p w:rsidRDefault="00D62DCA" w:rsidP="00F53C8F" w:rsidR="00D62DCA" w:rsidRPr="00D62DCA">
      <w:pPr>
        <w:ind w:firstLine="708" w:left="5664"/>
      </w:pPr>
      <w:r w:rsidRPr="00D62DCA">
        <w:t xml:space="preserve"> Katarina Raos</w:t>
      </w:r>
    </w:p>
    <w:p w:rsidRDefault="00D4027A" w:rsidP="003F3F45" w:rsidR="00D4027A" w:rsidRPr="00D62DCA">
      <w:pPr>
        <w:ind w:firstLine="708" w:left="7080"/>
        <w:rPr>
          <w:u w:val="single"/>
          <w:lang w:val="hr-HR"/>
        </w:rPr>
      </w:pPr>
    </w:p>
    <w:p w:rsidRDefault="00736EF6" w:rsidP="00D4027A" w:rsidR="00736EF6" w:rsidRPr="00D62DCA">
      <w:pPr>
        <w:jc w:val="both"/>
        <w:rPr>
          <w:u w:val="single"/>
          <w:lang w:val="hr-HR"/>
        </w:rPr>
      </w:pPr>
    </w:p>
    <w:p w:rsidRDefault="00AF762C" w:rsidP="00D4027A" w:rsidR="00AF762C" w:rsidRPr="00D62DCA">
      <w:pPr>
        <w:jc w:val="both"/>
        <w:rPr>
          <w:u w:val="single"/>
          <w:lang w:val="hr-HR"/>
        </w:rPr>
      </w:pPr>
    </w:p>
    <w:p w:rsidRDefault="00844F2A" w:rsidP="00FE6CFD" w:rsidR="00FE6CFD" w:rsidRPr="00D62DCA">
      <w:pPr>
        <w:rPr>
          <w:lang w:val="hr-HR"/>
        </w:rPr>
      </w:pPr>
      <w:r w:rsidRPr="00D62DCA">
        <w:rPr>
          <w:lang w:val="hr-HR"/>
        </w:rPr>
        <w:t>Pouka o pravnom lijeku</w:t>
      </w:r>
      <w:r w:rsidR="00FE6CFD" w:rsidRPr="00D62DCA">
        <w:rPr>
          <w:lang w:val="hr-HR"/>
        </w:rPr>
        <w:t>:</w:t>
      </w:r>
    </w:p>
    <w:p w:rsidRDefault="00FE6CFD" w:rsidP="00FE6CFD" w:rsidR="00FE6CFD" w:rsidRPr="00D62DCA">
      <w:pPr>
        <w:jc w:val="both"/>
        <w:rPr>
          <w:lang w:val="hr-HR"/>
        </w:rPr>
      </w:pPr>
      <w:r w:rsidRPr="00D62DCA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D62DCA">
        <w:rPr>
          <w:lang w:val="hr-HR"/>
        </w:rPr>
        <w:t>osam dana od dostave rješenja.</w:t>
      </w:r>
      <w:r w:rsidRPr="00D62DCA">
        <w:rPr>
          <w:lang w:val="hr-HR"/>
        </w:rPr>
        <w:t xml:space="preserve"> </w:t>
      </w:r>
      <w:r w:rsidR="00996F29" w:rsidRPr="00D62DCA">
        <w:rPr>
          <w:lang w:val="hr-HR"/>
        </w:rPr>
        <w:t xml:space="preserve">Dostava </w:t>
      </w:r>
      <w:r w:rsidRPr="00D62DCA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D62DCA">
      <w:pPr>
        <w:jc w:val="both"/>
        <w:rPr>
          <w:lang w:val="hr-HR"/>
        </w:rPr>
      </w:pPr>
    </w:p>
    <w:p w:rsidRDefault="00EE1FB4" w:rsidP="003855E7" w:rsidR="00EE1FB4" w:rsidRPr="00D62DCA">
      <w:pPr>
        <w:jc w:val="both"/>
        <w:rPr>
          <w:lang w:val="hr-HR"/>
        </w:rPr>
      </w:pPr>
    </w:p>
    <w:sectPr w:rsidSect="00A34375" w:rsidR="00EE1FB4" w:rsidRPr="00D62DCA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962AE4" w:rsidRPr="00962AE4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A34375" w:rsidRPr="00E92500">
      <w:rPr>
        <w:lang w:val="hr-HR"/>
      </w:rPr>
      <w:t>Poslovni broj: 12. St-</w:t>
    </w:r>
    <w:r w:rsidR="00A34375">
      <w:rPr>
        <w:lang w:val="hr-HR"/>
      </w:rPr>
      <w:t>279</w:t>
    </w:r>
    <w:r w:rsidR="00A34375" w:rsidRPr="00E92500">
      <w:rPr>
        <w:lang w:val="hr-HR"/>
      </w:rPr>
      <w:t>/2017</w:t>
    </w:r>
    <w:r w:rsidR="00737456">
      <w:rPr>
        <w:lang w:val="hr-HR"/>
      </w:rPr>
      <w:t>-10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3E80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B27"/>
    <w:rsid w:val="002702A4"/>
    <w:rsid w:val="0027377B"/>
    <w:rsid w:val="00284ABD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2BF5"/>
    <w:rsid w:val="004D55FB"/>
    <w:rsid w:val="00521B6F"/>
    <w:rsid w:val="005268EF"/>
    <w:rsid w:val="00545701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F3B71"/>
    <w:rsid w:val="007044B4"/>
    <w:rsid w:val="00711445"/>
    <w:rsid w:val="0071745F"/>
    <w:rsid w:val="00721E72"/>
    <w:rsid w:val="00730B61"/>
    <w:rsid w:val="00731FB9"/>
    <w:rsid w:val="00734115"/>
    <w:rsid w:val="00736EF6"/>
    <w:rsid w:val="00737456"/>
    <w:rsid w:val="007430E3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4FF"/>
    <w:rsid w:val="00803656"/>
    <w:rsid w:val="00803902"/>
    <w:rsid w:val="00807E69"/>
    <w:rsid w:val="00814A6D"/>
    <w:rsid w:val="00820DAF"/>
    <w:rsid w:val="008366EE"/>
    <w:rsid w:val="00844F2A"/>
    <w:rsid w:val="00847723"/>
    <w:rsid w:val="00856586"/>
    <w:rsid w:val="00876209"/>
    <w:rsid w:val="00880573"/>
    <w:rsid w:val="00885A2C"/>
    <w:rsid w:val="00895B6A"/>
    <w:rsid w:val="008A3DC8"/>
    <w:rsid w:val="008B4FD2"/>
    <w:rsid w:val="008B5A70"/>
    <w:rsid w:val="008C4A0E"/>
    <w:rsid w:val="0090052E"/>
    <w:rsid w:val="009118A9"/>
    <w:rsid w:val="009177C3"/>
    <w:rsid w:val="009374AD"/>
    <w:rsid w:val="009404E0"/>
    <w:rsid w:val="009405E8"/>
    <w:rsid w:val="009601C1"/>
    <w:rsid w:val="00962AE4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E6B"/>
    <w:rsid w:val="009C716E"/>
    <w:rsid w:val="009D144D"/>
    <w:rsid w:val="009D6053"/>
    <w:rsid w:val="009D6B28"/>
    <w:rsid w:val="009D6CDC"/>
    <w:rsid w:val="009E0ACA"/>
    <w:rsid w:val="009E120A"/>
    <w:rsid w:val="009E4D23"/>
    <w:rsid w:val="009F776E"/>
    <w:rsid w:val="00A01CF1"/>
    <w:rsid w:val="00A13E8E"/>
    <w:rsid w:val="00A2740A"/>
    <w:rsid w:val="00A31A88"/>
    <w:rsid w:val="00A34375"/>
    <w:rsid w:val="00A405B7"/>
    <w:rsid w:val="00A56D14"/>
    <w:rsid w:val="00A75FCC"/>
    <w:rsid w:val="00A8489D"/>
    <w:rsid w:val="00A97762"/>
    <w:rsid w:val="00AA1300"/>
    <w:rsid w:val="00AA4A6E"/>
    <w:rsid w:val="00AB6038"/>
    <w:rsid w:val="00AE18FF"/>
    <w:rsid w:val="00AE5405"/>
    <w:rsid w:val="00AF762C"/>
    <w:rsid w:val="00B02EA7"/>
    <w:rsid w:val="00B1090C"/>
    <w:rsid w:val="00B408AF"/>
    <w:rsid w:val="00B52A80"/>
    <w:rsid w:val="00B52C63"/>
    <w:rsid w:val="00B6615F"/>
    <w:rsid w:val="00B7469A"/>
    <w:rsid w:val="00B8007B"/>
    <w:rsid w:val="00B90B4E"/>
    <w:rsid w:val="00B94A92"/>
    <w:rsid w:val="00BB3F78"/>
    <w:rsid w:val="00BD029A"/>
    <w:rsid w:val="00BF08D9"/>
    <w:rsid w:val="00BF1F48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0B8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62DCA"/>
    <w:rsid w:val="00D82E09"/>
    <w:rsid w:val="00D96CC2"/>
    <w:rsid w:val="00DB1427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E1FB4"/>
    <w:rsid w:val="00EF3725"/>
    <w:rsid w:val="00F045F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B6A5F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2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A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2A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2A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2A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2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A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2A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2A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2A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RADIČEVAC, društvo s ograničenom odgovornošću za građenje i trgovinu</izvorni_sadrzaj>
    <derivirana_varijabla naziv="DomainObject.Predmet.ProtustrankaFormated_1">  RADIČEVAC, društvo s ograničenom odgovornošću za građenje i trgovinu</derivirana_varijabla>
  </DomainObject.Predmet.ProtustrankaFormated>
  <DomainObject.Predmet.ProtustrankaFormatedOIB>
    <izvorni_sadrzaj>  RADIČEVAC, društvo s ograničenom odgovornošću za građenje i trgovinu, OIB 98793440994</izvorni_sadrzaj>
    <derivirana_varijabla naziv="DomainObject.Predmet.ProtustrankaFormatedOIB_1">  RADIČEVAC, društvo s ograničenom odgovornošću za građenje i trgovinu, OIB 98793440994</derivirana_varijabla>
  </DomainObject.Predmet.ProtustrankaFormatedOIB>
  <DomainObject.Predmet.ProtustrankaFormatedWithAdress>
    <izvorni_sadrzaj> RADIČEVAC, društvo s ograničenom odgovornošću za građenje i trgovinu, Runovići, 21261 Runović</izvorni_sadrzaj>
    <derivirana_varijabla naziv="DomainObject.Predmet.ProtustrankaFormatedWithAdress_1"> RADIČEVAC, društvo s ograničenom odgovornošću za građenje i trgovinu, Runovići, 21261 Runović</derivirana_varijabla>
  </DomainObject.Predmet.ProtustrankaFormatedWithAdress>
  <DomainObject.Predmet.ProtustrankaFormatedWithAdressOIB>
    <izvorni_sadrzaj> RADIČEVAC, društvo s ograničenom odgovornošću za građenje i trgovinu, OIB 98793440994, Runovići, 21261 Runović</izvorni_sadrzaj>
    <derivirana_varijabla naziv="DomainObject.Predmet.ProtustrankaFormatedWithAdressOIB_1"> RADIČEVAC, društvo s ograničenom odgovornošću za građenje i trgovinu, OIB 98793440994, Runovići, 21261 Runović</derivirana_varijabla>
  </DomainObject.Predmet.ProtustrankaFormatedWithAdressOIB>
  <DomainObject.Predmet.ProtustrankaWithAdress>
    <izvorni_sadrzaj>RADIČEVAC, društvo s ograničenom odgovornošću za građenje i trgovinu Runovići, 21261 Runović</izvorni_sadrzaj>
    <derivirana_varijabla naziv="DomainObject.Predmet.ProtustrankaWithAdress_1">RADIČEVAC, društvo s ograničenom odgovornošću za građenje i trgovinu Runovići, 21261 Runović</derivirana_varijabla>
  </DomainObject.Predmet.ProtustrankaWithAdress>
  <DomainObject.Predmet.ProtustrankaWithAdressOIB>
    <izvorni_sadrzaj>RADIČEVAC, društvo s ograničenom odgovornošću za građenje i trgovinu, OIB 98793440994, Runovići, 21261 Runović</izvorni_sadrzaj>
    <derivirana_varijabla naziv="DomainObject.Predmet.ProtustrankaWithAdressOIB_1">RADIČEVAC, društvo s ograničenom odgovornošću za građenje i trgovinu, OIB 98793440994, Runovići, 21261 Runović</derivirana_varijabla>
  </DomainObject.Predmet.ProtustrankaWithAdressOIB>
  <DomainObject.Predmet.ProtustrankaNazivFormated>
    <izvorni_sadrzaj>RADIČEVAC, društvo s ograničenom odgovornošću za građenje i trgovinu</izvorni_sadrzaj>
    <derivirana_varijabla naziv="DomainObject.Predmet.ProtustrankaNazivFormated_1">RADIČEVAC, društvo s ograničenom odgovornošću za građenje i trgovinu</derivirana_varijabla>
  </DomainObject.Predmet.ProtustrankaNazivFormated>
  <DomainObject.Predmet.ProtustrankaNazivFormatedOIB>
    <izvorni_sadrzaj>RADIČEVAC, društvo s ograničenom odgovornošću za građenje i trgovinu, OIB 98793440994</izvorni_sadrzaj>
    <derivirana_varijabla naziv="DomainObject.Predmet.ProtustrankaNazivFormatedOIB_1">RADIČEVAC, društvo s ograničenom odgovornošću za građenje i trgovinu, OIB 98793440994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RADIČEVAC, društvo s ograničenom odgovornošću za građenje i trgovinu</item>
    </izvorni_sadrzaj>
    <derivirana_varijabla naziv="DomainObject.Predmet.ProtuStrankaListFormated_1">
      <item>RADIČEVAC, društvo s ograničenom odgovornošću za građenje i trgovinu</item>
    </derivirana_varijabla>
  </DomainObject.Predmet.ProtuStrankaListFormated>
  <DomainObject.Predmet.ProtuStrankaListFormatedOIB>
    <izvorni_sadrzaj>
      <item>RADIČEVAC, društvo s ograničenom odgovornošću za građenje i trgovinu, OIB 98793440994</item>
    </izvorni_sadrzaj>
    <derivirana_varijabla naziv="DomainObject.Predmet.ProtuStrankaListFormatedOIB_1">
      <item>RADIČEVAC, društvo s ograničenom odgovornošću za građenje i trgovinu, OIB 98793440994</item>
    </derivirana_varijabla>
  </DomainObject.Predmet.ProtuStrankaListFormatedOIB>
  <DomainObject.Predmet.ProtuStrankaListFormatedWithAdress>
    <izvorni_sadrzaj>
      <item>RADIČEVAC, društvo s ograničenom odgovornošću za građenje i trgovinu, Runovići, 21261 Runović</item>
    </izvorni_sadrzaj>
    <derivirana_varijabla naziv="DomainObject.Predmet.ProtuStrankaListFormatedWithAdress_1">
      <item>RADIČEVAC, društvo s ograničenom odgovornošću za građenje i trgovinu, Runovići, 21261 Runović</item>
    </derivirana_varijabla>
  </DomainObject.Predmet.ProtuStrankaListFormatedWithAdress>
  <DomainObject.Predmet.ProtuStrankaListFormatedWithAdressOIB>
    <izvorni_sadrzaj>
      <item>RADIČEVAC, društvo s ograničenom odgovornošću za građenje i trgovinu, OIB 98793440994, Runovići, 21261 Runović</item>
    </izvorni_sadrzaj>
    <derivirana_varijabla naziv="DomainObject.Predmet.ProtuStrankaListFormatedWithAdressOIB_1">
      <item>RADIČEVAC, društvo s ograničenom odgovornošću za građenje i trgovinu, OIB 98793440994, Runovići, 21261 Runović</item>
    </derivirana_varijabla>
  </DomainObject.Predmet.ProtuStrankaListFormatedWithAdressOIB>
  <DomainObject.Predmet.ProtuStrankaListNazivFormated>
    <izvorni_sadrzaj>
      <item>RADIČEVAC, društvo s ograničenom odgovornošću za građenje i trgovinu</item>
    </izvorni_sadrzaj>
    <derivirana_varijabla naziv="DomainObject.Predmet.ProtuStrankaListNazivFormated_1">
      <item>RADIČEVAC, društvo s ograničenom odgovornošću za građenje i trgovinu</item>
    </derivirana_varijabla>
  </DomainObject.Predmet.ProtuStrankaListNazivFormated>
  <DomainObject.Predmet.ProtuStrankaListNazivFormatedOIB>
    <izvorni_sadrzaj>
      <item>RADIČEVAC, društvo s ograničenom odgovornošću za građenje i trgovinu, OIB 98793440994</item>
    </izvorni_sadrzaj>
    <derivirana_varijabla naziv="DomainObject.Predmet.ProtuStrankaListNazivFormatedOIB_1">
      <item>RADIČEVAC, društvo s ograničenom odgovornošću za građenje i trgovinu, OIB 98793440994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RADIČEVAC, društvo s ograničenom odgovornošću za građenje i trgovinu</izvorni_sadrzaj>
    <derivirana_varijabla naziv="DomainObject.Predmet.ProtustrankaIDrugi_1">RADIČEVAC, društvo s ograničenom odgovornošću za građenje i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RADIČEVAC, društvo s ograničenom odgovornošću za građenje i trgovinu, OIB 98793440994, Runovići, 21261 Runović</izvorni_sadrzaj>
    <derivirana_varijabla naziv="DomainObject.Predmet.ProtustrankaIDrugiAdressOIB_1">RADIČEVAC, društvo s ograničenom odgovornošću za građenje i trgovinu, OIB 98793440994, Runovići, 21261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RADIČEVAC, društvo s ograničenom odgovornošću za građenje i trgovinu</item>
      <item>RH, Ministarstvo financija</item>
      <item>Županijsko državno odvjetništvo</item>
    </izvorni_sadrzaj>
    <derivirana_varijabla naziv="DomainObject.Predmet.SudioniciListNaziv_1">
      <item>RADIČEVAC, društvo s ograničenom odgovornošću za građenje i trgovinu</item>
      <item>RH, Ministarstvo financija</item>
      <item>Županijsko državno odvjetništvo</item>
    </derivirana_varijabla>
  </DomainObject.Predmet.SudioniciListNaziv>
  <DomainObject.Predmet.SudioniciListAdressOIB>
    <izvorni_sadrzaj>
      <item>RADIČEVAC, društvo s ograničenom odgovornošću za građenje i trgovinu, OIB 98793440994, Runovići,21261 Runović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RADIČEVAC, društvo s ograničenom odgovornošću za građenje i trgovinu, OIB 98793440994, Runovići,21261 Runović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98793440994</item>
      <item>, OIB 18683136487</item>
      <item>, OIB 70793241859</item>
    </izvorni_sadrzaj>
    <derivirana_varijabla naziv="DomainObject.Predmet.SudioniciListNazivOIB_1">
      <item>, OIB 98793440994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16. travnja 2018.</izvorni_sadrzaj>
    <derivirana_varijabla naziv="DomainObject.PredzadnjaOdlukaIzPredmeta.DatumDonosenjaOdluke_1">16. travnja 2018.</derivirana_varijabla>
  </DomainObject.PredzadnjaOdlukaIzPredmeta.DatumDonosenjaOdluke>
  <DomainObject.PredzadnjaOdlukaIzPredmeta.Oznaka>
    <izvorni_sadrzaj>St-279/2017-3</izvorni_sadrzaj>
    <derivirana_varijabla naziv="DomainObject.PredzadnjaOdlukaIzPredmeta.Oznaka_1">St-279/2017-3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1762</properties:Words>
  <properties:Characters>9711</properties:Characters>
  <properties:Lines>189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2018-10-11T10:28:00Z</dcterms:created>
  <dc:creator>wsadmin</dc:creator>
  <cp:lastModifiedBy>Paško Bačić</cp:lastModifiedBy>
  <cp:lastPrinted>2018-10-11T10:26:00Z</cp:lastPrinted>
  <dcterms:modified xmlns:xsi="http://www.w3.org/2001/XMLSchema-instance" xsi:type="dcterms:W3CDTF">2018-10-11T10:30:00Z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(ICMS - 5-Rješenje - otvaranje i zaključenje stečaja,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