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d437c" w14:paraId="51d437c" w:rsidRDefault="00F330D8" w:rsidP="001940FB" w:rsidR="00F330D8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2C4CC4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F330D8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F330D8" w:rsidP="00AA6BCF" w:rsidR="00F330D8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F330D8" w:rsidP="00F330D8" w:rsidR="00F330D8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F330D8" w:rsidP="00F330D8" w:rsidR="00F330D8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F330D8" w:rsidR="00F330D8" w:rsidRPr="00F330D8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F330D8" w:rsidP="00AA6BCF" w:rsidR="00F330D8" w:rsidRPr="00F330D8">
      <w:pPr>
        <w:suppressAutoHyphens/>
        <w:spacing w:after="0"/>
        <w:jc w:val="both"/>
        <w:rPr>
          <w:rFonts w:cs="Calibri" w:eastAsia="Arial Unicode MS" w:hAnsi="Calibri" w:ascii="Calibri"/>
          <w:b/>
          <w:kern w:val="1"/>
          <w:lang w:eastAsia="ar-SA" w:val="hr-HR"/>
        </w:rPr>
      </w:pPr>
    </w:p>
    <w:p w:rsidRDefault="00F330D8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F330D8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 w:rsidRPr="00F330D8">
        <w:rPr>
          <w:rFonts w:cs="Calibri" w:eastAsia="Arial Unicode MS" w:hAnsi="Calibri" w:ascii="Calibri"/>
          <w:b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7B3502">
        <w:rPr>
          <w:rFonts w:cs="Calibri" w:eastAsia="Arial Unicode MS" w:hAnsi="Calibri" w:ascii="Calibri"/>
          <w:kern w:val="1"/>
          <w:lang w:eastAsia="ar-SA" w:val="hr-HR"/>
        </w:rPr>
        <w:t>LOLIĆ ALEN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prijavu tražbinu u iznosu od </w:t>
      </w:r>
      <w:r w:rsidR="007B3502" w:rsidRPr="007B3502">
        <w:rPr>
          <w:rFonts w:cs="Calibri" w:hAnsi="Calibri" w:ascii="Calibri"/>
        </w:rPr>
        <w:t>1.543.168,24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7B3502" w:rsidRPr="007B3502">
        <w:rPr>
          <w:rFonts w:cs="Calibri" w:hAnsi="Calibri" w:ascii="Calibri"/>
        </w:rPr>
        <w:t>1.411.768,24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7B3502" w:rsidRPr="007B3502">
        <w:rPr>
          <w:rFonts w:cs="Calibri" w:hAnsi="Calibri" w:ascii="Calibri"/>
        </w:rPr>
        <w:t>131.400,00 kn</w:t>
      </w:r>
      <w:r w:rsidR="00543D3D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F330D8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F330D8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F330D8" w:rsidRPr="00F330D8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F330D8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D0B6A" w:rsidP="00AA6BCF" w:rsidR="00BD0B6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F316FD" w:rsidR="00AA6BCF" w:rsidRPr="00372EC9">
        <w:trPr>
          <w:trHeight w:val="1593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</w:p>
          <w:p w:rsidRDefault="007B3502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7B3502">
              <w:rPr>
                <w:rFonts w:cs="Calibri" w:hAnsi="Calibri" w:ascii="Calibri"/>
              </w:rPr>
              <w:t>LOLIĆ ALEN</w:t>
            </w:r>
            <w:r w:rsidR="003A5883" w:rsidRPr="00372EC9">
              <w:rPr>
                <w:rFonts w:cs="Calibri" w:hAnsi="Calibri" w:ascii="Calibri"/>
              </w:rPr>
              <w:t xml:space="preserve">,   </w:t>
            </w:r>
            <w:r w:rsidRPr="007B3502">
              <w:rPr>
                <w:rFonts w:cs="Calibri" w:hAnsi="Calibri" w:ascii="Calibri"/>
              </w:rPr>
              <w:t>Kralja Zvonimira 48, Split</w:t>
            </w:r>
            <w:r w:rsidR="003A5883" w:rsidRPr="00372EC9">
              <w:rPr>
                <w:rFonts w:cs="Calibri" w:hAnsi="Calibri" w:ascii="Calibri"/>
              </w:rPr>
              <w:t xml:space="preserve">, OIB: </w:t>
            </w:r>
            <w:r w:rsidRPr="007B3502">
              <w:rPr>
                <w:rFonts w:cs="Calibri" w:hAnsi="Calibri" w:ascii="Calibri"/>
              </w:rPr>
              <w:t>94594296784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B3502" w:rsidP="007B3502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7B3502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7B3502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7B3502">
              <w:rPr>
                <w:rFonts w:cs="Calibri" w:hAnsi="Calibri" w:ascii="Calibri"/>
              </w:rPr>
              <w:t>1.543.168,24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7B3502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7B3502">
              <w:rPr>
                <w:rFonts w:cs="Calibri" w:hAnsi="Calibri" w:ascii="Calibri"/>
              </w:rPr>
              <w:t>1.411.768,24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1BD9" w:rsidP="007B3502" w:rsidR="00BD1BD9">
            <w:pPr>
              <w:pStyle w:val="Srednjareetka21"/>
              <w:rPr>
                <w:rFonts w:cs="Calibri"/>
                <w:sz w:val="24"/>
                <w:szCs w:val="24"/>
              </w:rPr>
            </w:pPr>
          </w:p>
          <w:p w:rsidRDefault="007B3502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7B3502">
              <w:rPr>
                <w:rFonts w:cs="Calibri" w:hAnsi="Calibri" w:ascii="Calibri"/>
              </w:rPr>
              <w:t>131.400,00 kn</w:t>
            </w:r>
            <w:r w:rsidRPr="00372EC9">
              <w:rPr>
                <w:rFonts w:cs="Calibri" w:eastAsia="Times New Roman" w:hAnsi="Calibri" w:ascii="Calibri"/>
                <w:lang w:val="hr-HR"/>
              </w:rPr>
              <w:t xml:space="preserve"> 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F330D8" w:rsidP="00F330D8" w:rsidR="00F330D8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596E04" w:rsidP="007D55A1" w:rsidR="007D55A1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3700" cx="2736850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3700" cx="273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55A1" w:rsidP="007D55A1" w:rsidR="007D55A1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7D55A1" w:rsidP="007D55A1" w:rsidR="007D55A1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7D55A1" w:rsidP="007D55A1" w:rsidR="007D55A1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7CD9" w:rsidR="00A97CD9">
      <w:pPr>
        <w:spacing w:after="0"/>
      </w:pPr>
      <w:r>
        <w:separator/>
      </w:r>
    </w:p>
  </w:endnote>
  <w:endnote w:id="0" w:type="continuationSeparator">
    <w:p w:rsidRDefault="00A97CD9" w:rsidR="00A97CD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4A2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7CD9" w:rsidR="00A97CD9">
      <w:pPr>
        <w:spacing w:after="0"/>
      </w:pPr>
      <w:r>
        <w:separator/>
      </w:r>
    </w:p>
  </w:footnote>
  <w:footnote w:id="0" w:type="continuationSeparator">
    <w:p w:rsidRDefault="00A97CD9" w:rsidR="00A97CD9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A26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E45E82BC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5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77B78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13B3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1F3581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416C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C4CC4"/>
    <w:rsid w:val="002D1978"/>
    <w:rsid w:val="002D6F3E"/>
    <w:rsid w:val="002E2330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43D3D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6E04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2C78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275FC"/>
    <w:rsid w:val="00730CEC"/>
    <w:rsid w:val="00736850"/>
    <w:rsid w:val="00736DF4"/>
    <w:rsid w:val="00744CEB"/>
    <w:rsid w:val="007629C5"/>
    <w:rsid w:val="007645BE"/>
    <w:rsid w:val="00766C5F"/>
    <w:rsid w:val="00770051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3502"/>
    <w:rsid w:val="007B4121"/>
    <w:rsid w:val="007B5399"/>
    <w:rsid w:val="007C335D"/>
    <w:rsid w:val="007C481A"/>
    <w:rsid w:val="007C5F0F"/>
    <w:rsid w:val="007C7DE4"/>
    <w:rsid w:val="007D37FF"/>
    <w:rsid w:val="007D55A1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97CD9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4A26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D0B6A"/>
    <w:rsid w:val="00BD1BD9"/>
    <w:rsid w:val="00BD45EA"/>
    <w:rsid w:val="00BD578F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35C4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33EE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2626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16FD"/>
    <w:rsid w:val="00F330D8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B14A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A26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A26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A26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A26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B14A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A26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A26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A26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A26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261</properties:Words>
  <properties:Characters>1449</properties:Characters>
  <properties:Lines>76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2018-08-23T10:42:00Z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2018-08-23T11:43:00Z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St-651/2017-209 / Podnesak - Podnesak (-209.docx)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