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9696" w14:paraId="e459696" w:rsidRDefault="005E17C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17CC" w:rsidP="005E17CC" w:rsidR="00AE649C">
      <w:pPr>
        <w:pStyle w:val="NormaleSPIS"/>
        <w:spacing w:after="0"/>
      </w:pPr>
      <w:r>
        <w:t xml:space="preserve">            Republika Hrvatska</w:t>
      </w:r>
    </w:p>
    <w:p w:rsidRDefault="005E17CC" w:rsidP="005E17CC" w:rsidR="005E17CC">
      <w:pPr>
        <w:pStyle w:val="NormaleSPIS"/>
        <w:spacing w:after="0"/>
      </w:pPr>
      <w:r>
        <w:t xml:space="preserve">     Trgovački sud u Bjelovaru</w:t>
      </w:r>
    </w:p>
    <w:p w:rsidRDefault="005E17CC" w:rsidP="004F27AE" w:rsidR="005E17CC" w:rsidRPr="00B76F3C">
      <w:pPr>
        <w:pStyle w:val="NormaleSPIS"/>
      </w:pPr>
      <w:r>
        <w:t>Bjelovar,Šetalište dr.I.Lebovića 42.</w:t>
      </w:r>
    </w:p>
    <w:p w:rsidRDefault="005E17CC" w:rsidP="005E17CC" w:rsidR="005E17CC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St-326/2017-11</w:t>
      </w:r>
    </w:p>
    <w:p w:rsidRDefault="005E17CC" w:rsidP="005E17CC" w:rsidR="005E17C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5E17CC" w:rsidP="005E17CC" w:rsidR="005E17C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R J E Š E N J E            </w:t>
      </w:r>
    </w:p>
    <w:p w:rsidRDefault="005E17CC" w:rsidP="005E17CC" w:rsidR="005E17C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Varaždin, za otvaranje stečajnog postupka nad dužnikom ELEKTROKOLENKO d.o.o. za elektroinstalacijske radove, usluge i trgovinu iz </w:t>
      </w:r>
      <w:proofErr w:type="spellStart"/>
      <w:r>
        <w:rPr>
          <w:lang w:eastAsia="hr-HR"/>
        </w:rPr>
        <w:t>Vulišinca</w:t>
      </w:r>
      <w:proofErr w:type="spellEnd"/>
      <w:r>
        <w:rPr>
          <w:lang w:eastAsia="hr-HR"/>
        </w:rPr>
        <w:t xml:space="preserve"> 38, MBS 070092336, OIB 27362997253, 5. prosinca 2017.    </w:t>
      </w:r>
    </w:p>
    <w:p w:rsidRDefault="005E17CC" w:rsidP="005E17CC" w:rsidR="005E17CC">
      <w:pPr>
        <w:overflowPunct w:val="false"/>
        <w:autoSpaceDE w:val="false"/>
        <w:autoSpaceDN w:val="false"/>
        <w:jc w:val="center"/>
        <w:rPr>
          <w:b/>
          <w:noProof/>
        </w:rPr>
      </w:pPr>
      <w:r>
        <w:rPr>
          <w:lang w:eastAsia="hr-HR"/>
        </w:rPr>
        <w:t>r i j e š i o  j e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Franji </w:t>
      </w:r>
      <w:proofErr w:type="spellStart"/>
      <w:r>
        <w:rPr>
          <w:lang w:eastAsia="hr-HR"/>
        </w:rPr>
        <w:t>Kolenko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Vulišinca</w:t>
      </w:r>
      <w:proofErr w:type="spellEnd"/>
      <w:r>
        <w:rPr>
          <w:lang w:eastAsia="hr-HR"/>
        </w:rPr>
        <w:t xml:space="preserve"> 38, OIB 90832034398, kao osobi ovlaštenoj za zastupanje dužnika po zakonu, da u roku od 8 dana plati predujam za namirenje troškova stečajnog postupka i to iznos od 1.000,00 kn u Fond za namirenje troškova postupka koji se vodi kod ovog suda, IBAN: HR6123900011300000630 model HR00 50-326-17 i dodatni iznos predujma od 5.000,00 kuna na račun ovog suda br. IBAN:HR6123900011300000630 model HR05 540-326-17. Rok od 8 dana počinje teći istekom osmog dana od objave ovog rješenja na e-oglasnoj ploči ovog suda.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Franjo </w:t>
      </w:r>
      <w:proofErr w:type="spellStart"/>
      <w:r>
        <w:rPr>
          <w:lang w:eastAsia="hr-HR"/>
        </w:rPr>
        <w:t>Kolenko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Vulišinca</w:t>
      </w:r>
      <w:proofErr w:type="spellEnd"/>
      <w:r>
        <w:rPr>
          <w:lang w:eastAsia="hr-HR"/>
        </w:rPr>
        <w:t xml:space="preserve"> 38, OIB 90832034398,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ELEKTROKOLENKO d.o.o. za elektroinstalacijske radove, usluge i trgovinu iz </w:t>
      </w:r>
      <w:proofErr w:type="spellStart"/>
      <w:r>
        <w:rPr>
          <w:lang w:eastAsia="hr-HR"/>
        </w:rPr>
        <w:t>Vulišinca</w:t>
      </w:r>
      <w:proofErr w:type="spellEnd"/>
      <w:r>
        <w:rPr>
          <w:lang w:eastAsia="hr-HR"/>
        </w:rPr>
        <w:t xml:space="preserve"> 38, MBS 070092336, OIB 27362997253,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50-326-17 i dodatni iznos predujma od 5.000,00 kuna na račun ovog suda br. IBAN:HR6123900011300000630 model HR05 540-326-17. </w:t>
      </w:r>
    </w:p>
    <w:p w:rsidRDefault="005E17CC" w:rsidP="005E17CC" w:rsidR="005E17C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E17CC" w:rsidP="005E17CC" w:rsidR="005E17C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E17CC" w:rsidP="005E17CC" w:rsidR="005E17C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ELEKTROKOLENKO d.o.o. za elektroinstalacijske radove, usluge i trgovinu iz </w:t>
      </w:r>
      <w:proofErr w:type="spellStart"/>
      <w:r>
        <w:rPr>
          <w:lang w:eastAsia="hr-HR"/>
        </w:rPr>
        <w:t>Vulišinca</w:t>
      </w:r>
      <w:proofErr w:type="spellEnd"/>
      <w:r>
        <w:rPr>
          <w:lang w:eastAsia="hr-HR"/>
        </w:rPr>
        <w:t xml:space="preserve"> 38, MBS 070092336, OIB </w:t>
      </w:r>
    </w:p>
    <w:p w:rsidRDefault="005E17CC" w:rsidP="005E17CC" w:rsidR="005E17CC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E17CC" w:rsidP="005E17CC" w:rsidR="005E17CC">
      <w:pPr>
        <w:overflowPunct w:val="false"/>
        <w:autoSpaceDE w:val="false"/>
        <w:autoSpaceDN w:val="false"/>
        <w:ind w:firstLine="708"/>
        <w:jc w:val="right"/>
        <w:rPr>
          <w:lang w:eastAsia="hr-HR"/>
        </w:rPr>
      </w:pPr>
      <w:r>
        <w:rPr>
          <w:lang w:eastAsia="hr-HR"/>
        </w:rPr>
        <w:t>Poslovni broj:7 St-326/2017-11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27362997253. U prijedlogu navodi da na dan 01. rujna 2015. godine dužnik u očevidniku redoslijeda osnova za plaćanje ima evidentirane neizvršene osnove za plaćanje u neprekidnom razdoblju od 120 dana u ukupnom iznosu od 54.035,77 kuna.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      Iz sudskog registra proizlazi da je osoba ovlaštena za zastupanje dužnika po zakonu Franjo </w:t>
      </w:r>
      <w:proofErr w:type="spellStart"/>
      <w:r>
        <w:rPr>
          <w:lang w:eastAsia="hr-HR"/>
        </w:rPr>
        <w:t>Kolenko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Vulišinca</w:t>
      </w:r>
      <w:proofErr w:type="spellEnd"/>
      <w:r>
        <w:rPr>
          <w:lang w:eastAsia="hr-HR"/>
        </w:rPr>
        <w:t xml:space="preserve"> 38, OIB 90832034398.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Crnjak, postojala istekom razdoblja od 60 dana i on je najkasnije u daljnjem roku od 21 dan bio dužan podnijeti prijedlog za pokretanje stečajnog postupka, što nije učinio.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bookmarkStart w:name="_GoBack" w:id="0"/>
      <w:bookmarkEnd w:id="0"/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5E17CC" w:rsidP="005E17CC" w:rsidR="005E17C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  <w:r>
        <w:rPr>
          <w:lang w:eastAsia="hr-HR"/>
        </w:rPr>
        <w:lastRenderedPageBreak/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5E17CC" w:rsidP="005E17CC" w:rsidR="005E17CC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5. prosinca 2017.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   S u d a c</w:t>
      </w:r>
    </w:p>
    <w:p w:rsidRDefault="005E17CC" w:rsidP="005E17CC" w:rsidR="005E17C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5E17CC" w:rsidP="005E17CC" w:rsidR="005E17C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E17CC" w:rsidP="005E17CC" w:rsidR="005E17C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5E17CC" w:rsidP="005E17CC" w:rsidR="005E17C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E17CC" w:rsidP="005E17CC" w:rsidR="005E17C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5E17CC" w:rsidP="005E17CC" w:rsidR="005E17CC">
      <w:pPr>
        <w:autoSpaceDN w:val="false"/>
        <w:jc w:val="both"/>
      </w:pPr>
    </w:p>
    <w:p w:rsidRDefault="005E17CC" w:rsidP="005E17CC" w:rsidR="005E17CC">
      <w:pPr>
        <w:autoSpaceDN w:val="false"/>
        <w:jc w:val="both"/>
      </w:pPr>
    </w:p>
    <w:p w:rsidRDefault="005E17CC" w:rsidP="005E17CC" w:rsidR="005E17CC">
      <w:pPr>
        <w:autoSpaceDN w:val="false"/>
        <w:jc w:val="both"/>
      </w:pPr>
    </w:p>
    <w:p w:rsidRDefault="005E17CC" w:rsidP="005E17CC" w:rsidR="005E17CC">
      <w:pPr>
        <w:jc w:val="both"/>
      </w:pPr>
    </w:p>
    <w:p w:rsidRDefault="005E17CC" w:rsidP="005E17CC" w:rsidR="005E17CC">
      <w:pPr>
        <w:autoSpaceDN w:val="false"/>
        <w:jc w:val="both"/>
      </w:pPr>
    </w:p>
    <w:p w:rsidRDefault="005E17CC" w:rsidP="005E17CC" w:rsidR="005E17CC">
      <w:pPr>
        <w:jc w:val="both"/>
        <w:rPr>
          <w:sz w:val="22"/>
          <w:szCs w:val="22"/>
        </w:rPr>
      </w:pPr>
    </w:p>
    <w:p w:rsidRDefault="005E17CC" w:rsidP="005E17CC" w:rsidR="005E17CC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7CC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St-326/2017-11</izvorni_sadrzaj>
    <derivirana_varijabla naziv="DomainObject.Oznaka_1">St-326/2017-11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ELEKTROKOLENKO društvo s ograničenom odgovornošću za elektroinstalacijske radove, usluge i trgovinu zastupanog po punomoćniku Franjo Kolenko</izvorni_sadrzaj>
    <derivirana_varijabla naziv="DomainObject.Predmet.ProtustrankaFormated_1">  ELEKTROKOLENKO društvo s ograničenom odgovornošću za elektroinstalacijske radove, usluge i trgovinu zastupanog po punomoćniku Franjo Kolenko</derivirana_varijabla>
  </DomainObject.Predmet.ProtustrankaFormated>
  <DomainObject.Predmet.ProtustrankaFormatedOIB>
    <izvorni_sadrzaj>  ELEKTROKOLENKO društvo s ograničenom odgovornošću za elektroinstalacijske radove, usluge i trgovinu, OIB 27362997253 zastupanog po punomoćniku Franjo Kolenko</izvorni_sadrzaj>
    <derivirana_varijabla naziv="DomainObject.Predmet.ProtustrankaFormatedOIB_1">  ELEKTROKOLENKO društvo s ograničenom odgovornošću za elektroinstalacijske radove, usluge i trgovinu, OIB 27362997253 zastupanog po punomoćniku Franjo Kolenko</derivirana_varijabla>
  </DomainObject.Predmet.ProtustrankaFormatedOIB>
  <DomainObject.Predmet.ProtustrankaFormatedWithAdress>
    <izvorni_sadrzaj> ELEKTROKOLENKO društvo s ograničenom odgovornošću za elektroinstalacijske radove, usluge i trgovinu, Vulišinec 38, 42250 Vulišinec zastupanog po punomoćniku Franjo Kolenko</izvorni_sadrzaj>
    <derivirana_varijabla naziv="DomainObject.Predmet.ProtustrankaFormatedWithAdress_1"> ELEKTROKOLENKO društvo s ograničenom odgovornošću za elektroinstalacijske radove, usluge i trgovinu, Vulišinec 38, 42250 Vulišinec zastupanog po punomoćniku Franjo Kolenko</derivirana_varijabla>
  </DomainObject.Predmet.ProtustrankaFormatedWithAdress>
  <DomainObject.Predmet.ProtustrankaFormatedWithAdressOIB>
    <izvorni_sadrzaj> ELEKTROKOLENKO društvo s ograničenom odgovornošću za elektroinstalacijske radove, usluge i trgovinu, OIB 27362997253, Vulišinec 38, 42250 Vulišinec zastupanog po punomoćniku Franjo Kolenko</izvorni_sadrzaj>
    <derivirana_varijabla naziv="DomainObject.Predmet.ProtustrankaFormatedWithAdressOIB_1"> ELEKTROKOLENKO društvo s ograničenom odgovornošću za elektroinstalacijske radove, usluge i trgovinu, OIB 27362997253, Vulišinec 38, 42250 Vulišinec zastupanog po punomoćniku Franjo Kolenko</derivirana_varijabla>
  </DomainObject.Predmet.ProtustrankaFormatedWithAdressOIB>
  <DomainObject.Predmet.ProtustrankaWithAdress>
    <izvorni_sadrzaj>ELEKTROKOLENKO društvo s ograničenom odgovornošću za elektroinstalacijske radove, usluge i trgovinu Vulišinec 38, 42250 Vulišinec</izvorni_sadrzaj>
    <derivirana_varijabla naziv="DomainObject.Predmet.ProtustrankaWithAdress_1">ELEKTROKOLENKO društvo s ograničenom odgovornošću za elektroinstalacijske radove, usluge i trgovinu Vulišinec 38, 42250 Vulišinec</derivirana_varijabla>
  </DomainObject.Predmet.ProtustrankaWithAdress>
  <DomainObject.Predmet.ProtustrankaWithAdressOIB>
    <izvorni_sadrzaj>ELEKTROKOLENKO društvo s ograničenom odgovornošću za elektroinstalacijske radove, usluge i trgovinu, OIB 27362997253, Vulišinec 38, 42250 Vulišinec</izvorni_sadrzaj>
    <derivirana_varijabla naziv="DomainObject.Predmet.ProtustrankaWithAdressOIB_1">ELEKTROKOLENKO društvo s ograničenom odgovornošću za elektroinstalacijske radove, usluge i trgovinu, OIB 27362997253, Vulišinec 38, 42250 Vulišinec</derivirana_varijabla>
  </DomainObject.Predmet.ProtustrankaWithAdressOIB>
  <DomainObject.Predmet.ProtustrankaNazivFormated>
    <izvorni_sadrzaj>ELEKTROKOLENKO društvo s ograničenom odgovornošću za elektroinstalacijske radove, usluge i trgovinu</izvorni_sadrzaj>
    <derivirana_varijabla naziv="DomainObject.Predmet.ProtustrankaNazivFormated_1">ELEKTROKOLENKO društvo s ograničenom odgovornošću za elektroinstalacijske radove, usluge i trgovinu</derivirana_varijabla>
  </DomainObject.Predmet.ProtustrankaNazivFormated>
  <DomainObject.Predmet.ProtustrankaNazivFormatedOIB>
    <izvorni_sadrzaj>ELEKTROKOLENKO društvo s ograničenom odgovornošću za elektroinstalacijske radove, usluge i trgovinu, OIB 27362997253</izvorni_sadrzaj>
    <derivirana_varijabla naziv="DomainObject.Predmet.ProtustrankaNazivFormatedOIB_1">ELEKTROKOLENKO društvo s ograničenom odgovornošću za elektroinstalacijske radove, usluge i trgovinu, OIB 27362997253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ELEKTROKOLENKO društvo s ograničenom odgovornošću za elektroinstalacijske radove, usluge i trgovinu zastupanog po punomoćniku Franjo Kolenko</item>
    </izvorni_sadrzaj>
    <derivirana_varijabla naziv="DomainObject.Predmet.ProtuStrankaListFormated_1">
      <item>ELEKTROKOLENKO društvo s ograničenom odgovornošću za elektroinstalacijske radove, usluge i trgovinu zastupanog po punomoćniku Franjo Kolenko</item>
    </derivirana_varijabla>
  </DomainObject.Predmet.ProtuStrankaListFormated>
  <DomainObject.Predmet.ProtuStrankaListFormatedOIB>
    <izvorni_sadrzaj>
      <item>ELEKTROKOLENKO društvo s ograničenom odgovornošću za elektroinstalacijske radove, usluge i trgovinu, OIB 27362997253 zastupanog po punomoćniku Franjo Kolenko</item>
    </izvorni_sadrzaj>
    <derivirana_varijabla naziv="DomainObject.Predmet.ProtuStrankaListFormatedOIB_1">
      <item>ELEKTROKOLENKO društvo s ograničenom odgovornošću za elektroinstalacijske radove, usluge i trgovinu, OIB 27362997253 zastupanog po punomoćniku Franjo Kolenko</item>
    </derivirana_varijabla>
  </DomainObject.Predmet.ProtuStrankaListFormatedOIB>
  <DomainObject.Predmet.ProtuStrankaListFormatedWithAdress>
    <izvorni_sadrzaj>
      <item>ELEKTROKOLENKO društvo s ograničenom odgovornošću za elektroinstalacijske radove, usluge i trgovinu, Vulišinec 38, 42250 Vulišinec zastupanog po punomoćniku Franjo Kolenko</item>
    </izvorni_sadrzaj>
    <derivirana_varijabla naziv="DomainObject.Predmet.ProtuStrankaListFormatedWithAdress_1">
      <item>ELEKTROKOLENKO društvo s ograničenom odgovornošću za elektroinstalacijske radove, usluge i trgovinu, Vulišinec 38, 42250 Vulišinec zastupanog po punomoćniku Franjo Kolenko</item>
    </derivirana_varijabla>
  </DomainObject.Predmet.ProtuStrankaListFormatedWithAdress>
  <DomainObject.Predmet.ProtuStrankaListFormatedWithAdressOIB>
    <izvorni_sadrzaj>
      <item>ELEKTROKOLENKO društvo s ograničenom odgovornošću za elektroinstalacijske radove, usluge i trgovinu, OIB 27362997253, Vulišinec 38, 42250 Vulišinec zastupanog po punomoćniku Franjo Kolenko</item>
    </izvorni_sadrzaj>
    <derivirana_varijabla naziv="DomainObject.Predmet.ProtuStrankaListFormatedWithAdressOIB_1">
      <item>ELEKTROKOLENKO društvo s ograničenom odgovornošću za elektroinstalacijske radove, usluge i trgovinu, OIB 27362997253, Vulišinec 38, 42250 Vulišinec zastupanog po punomoćniku Franjo Kolenko</item>
    </derivirana_varijabla>
  </DomainObject.Predmet.ProtuStrankaListFormatedWithAdressOIB>
  <DomainObject.Predmet.ProtuStrankaListNazivFormated>
    <izvorni_sadrzaj>
      <item>ELEKTROKOLENKO društvo s ograničenom odgovornošću za elektroinstalacijske radove, usluge i trgovinu</item>
    </izvorni_sadrzaj>
    <derivirana_varijabla naziv="DomainObject.Predmet.ProtuStrankaListNazivFormated_1">
      <item>ELEKTROKOLENKO društvo s ograničenom odgovornošću za elektroinstalacijske radove, usluge i trgovinu</item>
    </derivirana_varijabla>
  </DomainObject.Predmet.ProtuStrankaListNazivFormated>
  <DomainObject.Predmet.ProtuStrankaListNazivFormatedOIB>
    <izvorni_sadrzaj>
      <item>ELEKTROKOLENKO društvo s ograničenom odgovornošću za elektroinstalacijske radove, usluge i trgovinu, OIB 27362997253</item>
    </izvorni_sadrzaj>
    <derivirana_varijabla naziv="DomainObject.Predmet.ProtuStrankaListNazivFormatedOIB_1">
      <item>ELEKTROKOLENKO društvo s ograničenom odgovornošću za elektroinstalacijske radove, usluge i trgovinu, OIB 27362997253</item>
    </derivirana_varijabla>
  </DomainObject.Predmet.ProtuStrankaListNazivFormatedOIB>
  <DomainObject.Predmet.OstaliListFormated>
    <izvorni_sadrzaj>
      <item>sudski registar</item>
      <item>Franjo Kolenko punomoćnik sudionika u postupku ELEKTROKOLENKO društvo s ograničenom odgovornošću za elektroinstalacijske radove, usluge i trgovinu</item>
    </izvorni_sadrzaj>
    <derivirana_varijabla naziv="DomainObject.Predmet.OstaliListFormated_1">
      <item>sudski registar</item>
      <item>Franjo Kolenko punomoćnik sudionika u postupku ELEKTROKOLENKO društvo s ograničenom odgovornošću za elektroinstalacijske radove, usluge i trgovinu</item>
    </derivirana_varijabla>
  </DomainObject.Predmet.OstaliListFormated>
  <DomainObject.Predmet.OstaliListFormatedOIB>
    <izvorni_sadrzaj>
      <item>sudski registar</item>
      <item>Franjo Kolenko, OIB 90832034398 punomoćnik sudionika u postupku ELEKTROKOLENKO društvo s ograničenom odgovornošću za elektroinstalacijske radove, usluge i trgovinu</item>
    </izvorni_sadrzaj>
    <derivirana_varijabla naziv="DomainObject.Predmet.OstaliListFormatedOIB_1">
      <item>sudski registar</item>
      <item>Franjo Kolenko, OIB 90832034398 punomoćnik sudionika u postupku ELEKTROKOLENKO društvo s ograničenom odgovornošću za elektroinstalacijske radove, usluge i trgovinu</item>
    </derivirana_varijabla>
  </DomainObject.Predmet.OstaliListFormatedOIB>
  <DomainObject.Predmet.OstaliListFormatedWithAdress>
    <izvorni_sadrzaj>
      <item>sudski registar</item>
      <item>Franjo Kolenko, Vulišinec 38, 42250 Vulišinec punomoćnik sudionika u postupku ELEKTROKOLENKO društvo s ograničenom odgovornošću za elektroinstalacijske radove, usluge i trgovinu</item>
    </izvorni_sadrzaj>
    <derivirana_varijabla naziv="DomainObject.Predmet.OstaliListFormatedWithAdress_1">
      <item>sudski registar</item>
      <item>Franjo Kolenko, Vulišinec 38, 42250 Vulišinec punomoćnik sudionika u postupku ELEKTROKOLENKO društvo s ograničenom odgovornošću za elektroinstalacijske radove, usluge i trgovinu</item>
    </derivirana_varijabla>
  </DomainObject.Predmet.OstaliListFormatedWithAdress>
  <DomainObject.Predmet.OstaliListFormatedWithAdressOIB>
    <izvorni_sadrzaj>
      <item>sudski registar</item>
      <item>Franjo Kolenko, OIB 90832034398, Vulišinec 38, 42250 Vulišinec punomoćnik sudionika u postupku ELEKTROKOLENKO društvo s ograničenom odgovornošću za elektroinstalacijske radove, usluge i trgovinu</item>
    </izvorni_sadrzaj>
    <derivirana_varijabla naziv="DomainObject.Predmet.OstaliListFormatedWithAdressOIB_1">
      <item>sudski registar</item>
      <item>Franjo Kolenko, OIB 90832034398, Vulišinec 38, 42250 Vulišinec punomoćnik sudionika u postupku ELEKTROKOLENKO društvo s ograničenom odgovornošću za elektroinstalacijske radove, usluge i trgovinu</item>
    </derivirana_varijabla>
  </DomainObject.Predmet.OstaliListFormatedWithAdressOIB>
  <DomainObject.Predmet.OstaliListNazivFormated>
    <izvorni_sadrzaj>
      <item>sudski registar</item>
      <item>Franjo Kolenko</item>
    </izvorni_sadrzaj>
    <derivirana_varijabla naziv="DomainObject.Predmet.OstaliListNazivFormated_1">
      <item>sudski registar</item>
      <item>Franjo Kolenko</item>
    </derivirana_varijabla>
  </DomainObject.Predmet.OstaliListNazivFormated>
  <DomainObject.Predmet.OstaliListNazivFormatedOIB>
    <izvorni_sadrzaj>
      <item>sudski registar</item>
      <item>Franjo Kolenko, OIB 90832034398</item>
    </izvorni_sadrzaj>
    <derivirana_varijabla naziv="DomainObject.Predmet.OstaliListNazivFormatedOIB_1">
      <item>sudski registar</item>
      <item>Franjo Kolenko, OIB 90832034398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St-326/2017-11</izvorni_sadrzaj>
    <derivirana_varijabla naziv="DomainObject.PoslovniBrojDokumenta_1">St-326/2017-11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ELEKTROKOLENKO društvo s ograničenom odgovornošću za elektroinstalacijske radove, usluge i trgovinu</izvorni_sadrzaj>
    <derivirana_varijabla naziv="DomainObject.Predmet.ProtustrankaIDrugi_1">ELEKTROKOLENKO društvo s ograničenom odgovornošću za elektroinstalacijske radove,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ELEKTROKOLENKO društvo s ograničenom odgovornošću za elektroinstalacijske radove, usluge i trgovinu, OIB 27362997253, Vulišinec 38, 42250 Vulišinec</izvorni_sadrzaj>
    <derivirana_varijabla naziv="DomainObject.Predmet.ProtustrankaIDrugiAdressOIB_1">ELEKTROKOLENKO društvo s ograničenom odgovornošću za elektroinstalacijske radove, usluge i trgovinu, OIB 27362997253, Vulišinec 38, 42250 Vulišinec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ELEKTROKOLENKO društvo s ograničenom odgovornošću za elektroinstalacijske radove, usluge i trgovinu</item>
      <item>Financijska agencija, RC ZAGREB, Podružnica VARAŽDIN</item>
      <item>sudski registar</item>
      <item>Franjo Kolenko</item>
    </izvorni_sadrzaj>
    <derivirana_varijabla naziv="DomainObject.Predmet.SudioniciListNaziv_1">
      <item>ELEKTROKOLENKO društvo s ograničenom odgovornošću za elektroinstalacijske radove, usluge i trgovinu</item>
      <item>Financijska agencija, RC ZAGREB, Podružnica VARAŽDIN</item>
      <item>sudski registar</item>
      <item>Franjo Kolenko</item>
    </derivirana_varijabla>
  </DomainObject.Predmet.SudioniciListNaziv>
  <DomainObject.Predmet.SudioniciListAdressOIB>
    <izvorni_sadrzaj>
      <item>ELEKTROKOLENKO društvo s ograničenom odgovornošću za elektroinstalacijske radove, usluge i trgovinu, OIB 27362997253, Vulišinec 38,42250 Vulišinec</item>
      <item>Financijska agencija, RC ZAGREB, Podružnica VARAŽDIN, OIB 85821130368, A. Cesarca 2,42000 Varaždin</item>
      <item>sudski registar</item>
      <item>Franjo Kolenko, OIB 90832034398, Vulišinec 38,42250 Vulišinec</item>
    </izvorni_sadrzaj>
    <derivirana_varijabla naziv="DomainObject.Predmet.SudioniciListAdressOIB_1">
      <item>ELEKTROKOLENKO društvo s ograničenom odgovornošću za elektroinstalacijske radove, usluge i trgovinu, OIB 27362997253, Vulišinec 38,42250 Vulišinec</item>
      <item>Financijska agencija, RC ZAGREB, Podružnica VARAŽDIN, OIB 85821130368, A. Cesarca 2,42000 Varaždin</item>
      <item>sudski registar</item>
      <item>Franjo Kolenko, OIB 90832034398, Vulišinec 38,42250 Vulišinec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ECA26-609C-4429-AD58-C5D6CEDE6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5211</properties:Characters>
  <properties:Lines>108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2017-12-05T10:01:00Z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St-326/2017-11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