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49a1" w14:paraId="51b49a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90442">
        <w:t>3299/16-18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90442" w:rsidRPr="00936834">
        <w:t>TRANSVER d.o.o., OIB: 64197867762, Zagreb, Gustava Krkleca 5</w:t>
      </w:r>
      <w:r w:rsidRPr="00B9015B">
        <w:t>,</w:t>
      </w:r>
      <w:r w:rsidR="00F02A02">
        <w:t xml:space="preserve"> 31</w:t>
      </w:r>
      <w:r w:rsidR="003C396F">
        <w:t xml:space="preserve">. </w:t>
      </w:r>
      <w:r w:rsidR="00F02A02">
        <w:t>siječnja</w:t>
      </w:r>
      <w:r w:rsidR="003C396F">
        <w:t xml:space="preserve"> 201</w:t>
      </w:r>
      <w:r w:rsidR="00F02A02">
        <w:t>8</w:t>
      </w:r>
      <w:r w:rsidR="003C396F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F02A02">
      <w:pPr>
        <w:ind w:firstLine="708"/>
        <w:jc w:val="both"/>
      </w:pPr>
      <w:r w:rsidRPr="00A93839">
        <w:t xml:space="preserve">I. Otvara se stečajni postupak nad dužnikom </w:t>
      </w:r>
      <w:r w:rsidR="00790442" w:rsidRPr="00936834">
        <w:t>TRANSVER d.o.o., OIB: 64197867762, Zagreb, Gustava Krkleca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F02A02">
        <w:t xml:space="preserve">Zagrebu </w:t>
      </w:r>
      <w:r w:rsidR="00F02A02" w:rsidRPr="00F02A02">
        <w:t>31</w:t>
      </w:r>
      <w:r w:rsidR="00B2337F" w:rsidRPr="00F02A02">
        <w:t xml:space="preserve">. </w:t>
      </w:r>
      <w:r w:rsidR="00F02A02" w:rsidRPr="00F02A02">
        <w:t>siječnja</w:t>
      </w:r>
      <w:r w:rsidRPr="00F02A02">
        <w:rPr>
          <w:lang w:val="pt-BR"/>
        </w:rPr>
        <w:t xml:space="preserve"> 201</w:t>
      </w:r>
      <w:r w:rsidR="00F02A02" w:rsidRPr="00F02A02">
        <w:rPr>
          <w:lang w:val="pt-BR"/>
        </w:rPr>
        <w:t>8</w:t>
      </w:r>
      <w:r w:rsidRPr="00F02A02">
        <w:t xml:space="preserve">. u </w:t>
      </w:r>
      <w:r w:rsidR="00F02A02" w:rsidRPr="00F02A02">
        <w:t>15</w:t>
      </w:r>
      <w:r w:rsidR="00C70ACC" w:rsidRPr="00F02A02">
        <w:t>.</w:t>
      </w:r>
      <w:r w:rsidR="00F02A02" w:rsidRPr="00F02A02">
        <w:t>00</w:t>
      </w:r>
      <w:r w:rsidRPr="00F02A02">
        <w:t xml:space="preserve"> sati.</w:t>
      </w:r>
    </w:p>
    <w:p w:rsidRDefault="00A93839" w:rsidP="00F02A02" w:rsidR="00A93839" w:rsidRPr="00F02A02">
      <w:pPr>
        <w:ind w:firstLine="708"/>
      </w:pPr>
      <w:r w:rsidRPr="00DC7C75">
        <w:t xml:space="preserve">II. Za stečajnog upravitelja imenuje se </w:t>
      </w:r>
      <w:r w:rsidR="00F02A02">
        <w:t>Ivan Hudoletnjak, OIB 80924395653, Ivanec, Zavojna ulica 3.</w:t>
      </w:r>
    </w:p>
    <w:p w:rsidRDefault="004F5248" w:rsidP="004F5248" w:rsidR="00790442">
      <w:pPr>
        <w:jc w:val="both"/>
      </w:pPr>
      <w:r>
        <w:t xml:space="preserve">          </w:t>
      </w:r>
      <w:r w:rsidR="00A93839" w:rsidRPr="00A93839">
        <w:t xml:space="preserve">III. Zaključuje se stečajni postupak nad dužnikom </w:t>
      </w:r>
      <w:r w:rsidR="00790442" w:rsidRPr="00936834">
        <w:t>TRANSVER d.o.o., OIB: 64197867762, Zagreb, Gustava Krkleca 5</w:t>
      </w:r>
      <w:r w:rsidR="00790442">
        <w:t>.</w:t>
      </w:r>
    </w:p>
    <w:p w:rsidRDefault="004F5248" w:rsidP="004F5248" w:rsidR="00A93839" w:rsidRPr="00A93839">
      <w:pPr>
        <w:jc w:val="both"/>
      </w:pPr>
      <w:r>
        <w:t xml:space="preserve">  </w:t>
      </w:r>
      <w:r w:rsidRPr="00A93839">
        <w:t xml:space="preserve"> </w:t>
      </w:r>
      <w:r w:rsidR="00790442">
        <w:t xml:space="preserve">      </w:t>
      </w:r>
      <w:r>
        <w:t xml:space="preserve"> </w:t>
      </w:r>
      <w:r w:rsidR="00A93839"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4F5248" w:rsidR="00D27A9C">
      <w:pPr>
        <w:ind w:firstLine="708"/>
        <w:jc w:val="both"/>
      </w:pPr>
      <w:r w:rsidRPr="00C37D39">
        <w:t>Financijska agencija, Regionalni centar Zagreb, podnijela je ovom sudu prijedlog za otvaranje stečajnog postupka nad</w:t>
      </w:r>
      <w:r w:rsidR="0098706E">
        <w:t xml:space="preserve"> dužnikom</w:t>
      </w:r>
      <w:r w:rsidRPr="00C37D39">
        <w:t xml:space="preserve"> </w:t>
      </w:r>
      <w:r w:rsidR="00790442" w:rsidRPr="00936834">
        <w:t>TRANSVER d.o.o., OIB: 64197867762, Zagreb, Gustava Krkleca 5</w:t>
      </w:r>
      <w:r w:rsidR="004F5248">
        <w:t>.</w:t>
      </w:r>
      <w:r w:rsidR="004F5248" w:rsidRPr="00FD0016">
        <w:t xml:space="preserve"> </w:t>
      </w:r>
    </w:p>
    <w:p w:rsidRDefault="00053309" w:rsidP="004F5248" w:rsidR="00053309">
      <w:pPr>
        <w:ind w:firstLine="708"/>
        <w:jc w:val="both"/>
      </w:pPr>
      <w:r w:rsidRPr="00FD0016">
        <w:t>Prijedlog je podnesen na temelju</w:t>
      </w:r>
      <w:r w:rsidR="004F5248">
        <w:t xml:space="preserve"> čl. 444. st. 2</w:t>
      </w:r>
      <w:r>
        <w:t xml:space="preserve">. Stečajnog zakona („Narodne novine“ broj 71/15, dalje: SZ). </w:t>
      </w:r>
    </w:p>
    <w:p w:rsidRDefault="00790442" w:rsidP="00790442" w:rsidR="00790442" w:rsidRPr="00936834">
      <w:pPr>
        <w:ind w:firstLine="709"/>
        <w:jc w:val="both"/>
        <w:rPr>
          <w:lang w:val="en-GB"/>
        </w:rPr>
      </w:pPr>
      <w:r w:rsidRPr="00936834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919 dana, u ukupnom iznosu od 3.414,37 kn, kao i da dužnik ima 1 zaposlenog. </w:t>
      </w:r>
      <w:r w:rsidRPr="00936834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53309" w:rsidP="00053309" w:rsidR="00053309" w:rsidRPr="00C70ACC">
      <w:pPr>
        <w:ind w:firstLine="708"/>
        <w:jc w:val="both"/>
      </w:pPr>
      <w:r w:rsidRPr="00C70AC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D27A9C" w:rsidR="001D6A0E">
      <w:pPr>
        <w:ind w:firstLine="708"/>
        <w:jc w:val="both"/>
      </w:pPr>
      <w:r w:rsidRPr="00C70ACC">
        <w:t xml:space="preserve">Sud je rješenjem pokrenuo prethodni postupak nad dužnikom, a </w:t>
      </w:r>
      <w:r w:rsidR="00790442">
        <w:t>3. listopada</w:t>
      </w:r>
      <w:r w:rsidR="004F5248">
        <w:t xml:space="preserve">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D27A9C">
        <w:t xml:space="preserve"> 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</w:p>
    <w:p w:rsidRDefault="00625E7A" w:rsidP="00625E7A" w:rsidR="00625E7A">
      <w:pPr>
        <w:ind w:firstLine="708"/>
        <w:jc w:val="both"/>
      </w:pPr>
      <w:r>
        <w:t>Spisu prileži podnesak Ministarstva financija, Porezna uprava, Područni ured Zagreb od 2. lipnja 2017. (list 10 spisa) kojim obavještava sud da uvidom u Informacijski sustav Porezne uprave te evidencije PBZO nisu utvrdili da dužnik posjeduje pokretnu odnosno nepokretnu imovinu te da dugovanje prema Poreznoj upravi na dan 31. svibnja 2017. iznosi 3.995,05 kn.</w:t>
      </w:r>
    </w:p>
    <w:p w:rsidRDefault="00D27A9C" w:rsidP="00D27A9C" w:rsidR="00D27A9C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D27A9C" w:rsidP="00D27A9C" w:rsidR="00D27A9C">
      <w:pPr>
        <w:ind w:firstLine="708"/>
        <w:jc w:val="both"/>
      </w:pPr>
      <w:r w:rsidRPr="0065182A">
        <w:t>Sukladno navedenoj odredbi</w:t>
      </w:r>
      <w:r>
        <w:t>, sud je uvidom u Zajednički informacijski sustav ze</w:t>
      </w:r>
      <w:r w:rsidR="00790442">
        <w:t>mljišnih knjiga i katastra od</w:t>
      </w:r>
      <w:r w:rsidR="00625E7A">
        <w:t xml:space="preserve"> </w:t>
      </w:r>
      <w:r w:rsidR="00790442">
        <w:t>3. listopada</w:t>
      </w:r>
      <w:r>
        <w:t xml:space="preserve"> 2017</w:t>
      </w:r>
      <w:r w:rsidRPr="00861A23">
        <w:t xml:space="preserve">. </w:t>
      </w:r>
      <w:r w:rsidR="00790442">
        <w:t>(list 22</w:t>
      </w:r>
      <w:r w:rsidRPr="00861A23">
        <w:t xml:space="preserve"> spisa) utvrdio</w:t>
      </w:r>
      <w:r>
        <w:t xml:space="preserve"> da dužnik nije u vlasništvu nekretnina.</w:t>
      </w:r>
    </w:p>
    <w:p w:rsidRDefault="00D27A9C" w:rsidP="00211FCD" w:rsidR="00D27A9C">
      <w:pPr>
        <w:pStyle w:val="Tijeloteksta"/>
        <w:ind w:firstLine="708"/>
      </w:pPr>
      <w:r>
        <w:t>Uvidom u dopis F</w:t>
      </w:r>
      <w:r w:rsidR="00790442">
        <w:t>INE od 18. svibnja 2017. (list 7</w:t>
      </w:r>
      <w:r>
        <w:t xml:space="preserve"> spisa) utvrđeno je da je dužnik na dan 15. svibnja 2017. u Očevidniku redoslijeda osnova za plaćanje imao neizvršene osnove za plaćanje </w:t>
      </w:r>
      <w:r w:rsidR="00790442">
        <w:t>u neprekinutom razdoblju od 1542</w:t>
      </w:r>
      <w:r>
        <w:t xml:space="preserve"> d</w:t>
      </w:r>
      <w:r w:rsidR="00790442">
        <w:t>ana u ukupnom iznosu od 3.761,98</w:t>
      </w:r>
      <w:r>
        <w:t xml:space="preserve"> kn.</w:t>
      </w:r>
    </w:p>
    <w:p w:rsidRDefault="00211FCD" w:rsidP="00211FCD" w:rsidR="00211FCD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790442">
        <w:t>4. listopada</w:t>
      </w:r>
      <w:r w:rsidR="001D7C72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790442">
        <w:t>04. listopada</w:t>
      </w:r>
      <w:r w:rsidR="001D7C72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 Područni</w:t>
      </w:r>
      <w:r w:rsidR="003C396F">
        <w:t xml:space="preserve"> ured Zagreb</w:t>
      </w:r>
      <w:r w:rsidR="00625E7A">
        <w:t xml:space="preserve"> i podatke iz Zajedničkog informacijskog sustava zemljišnih knjiga i katastra</w:t>
      </w:r>
      <w:r w:rsidR="003C396F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F02A02">
        <w:t>Zagreb</w:t>
      </w:r>
      <w:r w:rsidR="00CA4E71" w:rsidRPr="00F02A02">
        <w:t xml:space="preserve">u </w:t>
      </w:r>
      <w:r w:rsidR="00F02A02" w:rsidRPr="00F02A02">
        <w:t>31</w:t>
      </w:r>
      <w:r w:rsidR="00205451" w:rsidRPr="00F02A02">
        <w:t xml:space="preserve">. </w:t>
      </w:r>
      <w:r w:rsidR="00F02A02" w:rsidRPr="00F02A02">
        <w:t>siječnja</w:t>
      </w:r>
      <w:r w:rsidR="00B6336F" w:rsidRPr="00F02A02">
        <w:t xml:space="preserve"> </w:t>
      </w:r>
      <w:r w:rsidR="006A7E02" w:rsidRPr="00F02A02">
        <w:t>201</w:t>
      </w:r>
      <w:r w:rsidR="00F02A02" w:rsidRPr="00F02A02">
        <w:t>8</w:t>
      </w:r>
      <w:r w:rsidR="00C12410" w:rsidRPr="00F02A02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52986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52986" w:rsidP="007B64C7" w:rsidR="00D52986">
      <w:pPr>
        <w:ind w:firstLine="708" w:left="3540"/>
        <w:jc w:val="right"/>
      </w:pPr>
      <w:r>
        <w:t>Za točnost otpravka-ovlašteni službenik:</w:t>
      </w:r>
    </w:p>
    <w:p w:rsidRDefault="00D52986" w:rsidP="007B64C7" w:rsidR="00D52986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3592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90442">
          <w:t>3299/16-18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3592C"/>
    <w:rsid w:val="00053309"/>
    <w:rsid w:val="00061A00"/>
    <w:rsid w:val="00144607"/>
    <w:rsid w:val="00154D5E"/>
    <w:rsid w:val="001D0B43"/>
    <w:rsid w:val="001D6A0E"/>
    <w:rsid w:val="001D7C72"/>
    <w:rsid w:val="00205451"/>
    <w:rsid w:val="00210903"/>
    <w:rsid w:val="00211FCD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C396F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F5248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05F0F"/>
    <w:rsid w:val="00625E7A"/>
    <w:rsid w:val="00645B73"/>
    <w:rsid w:val="00693D34"/>
    <w:rsid w:val="006A7E02"/>
    <w:rsid w:val="006F05DF"/>
    <w:rsid w:val="0070027B"/>
    <w:rsid w:val="007859F3"/>
    <w:rsid w:val="00790442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8706E"/>
    <w:rsid w:val="00992EBE"/>
    <w:rsid w:val="00993073"/>
    <w:rsid w:val="009B52EA"/>
    <w:rsid w:val="009B6435"/>
    <w:rsid w:val="009B7AB6"/>
    <w:rsid w:val="009C6B90"/>
    <w:rsid w:val="009D1342"/>
    <w:rsid w:val="009E4E4C"/>
    <w:rsid w:val="00A0299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B7066"/>
    <w:rsid w:val="00CC6A3E"/>
    <w:rsid w:val="00CE7E27"/>
    <w:rsid w:val="00D27A9C"/>
    <w:rsid w:val="00D42E0E"/>
    <w:rsid w:val="00D52986"/>
    <w:rsid w:val="00D85CC6"/>
    <w:rsid w:val="00DC268C"/>
    <w:rsid w:val="00DC7C75"/>
    <w:rsid w:val="00E23F79"/>
    <w:rsid w:val="00E46026"/>
    <w:rsid w:val="00E67E76"/>
    <w:rsid w:val="00EB51F8"/>
    <w:rsid w:val="00ED0205"/>
    <w:rsid w:val="00EF4DF8"/>
    <w:rsid w:val="00F018A0"/>
    <w:rsid w:val="00F02A02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2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2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predlagatelju
2.	 dužniku 
3.	 zz dužnika
4.	 st. upravitelju
5.	 stečajni upisnik
6.	 sudski registar  elektronski odmah i elektronski i neposredno po pravomoćnosti
7.	 e-oglasna ploča TSZG
8.	 ŽDO – Zagreb, Građansko-upravni odjel
9.	 Porezna uprava Zagreb
10.	 Ministarstvo pravosuđa RH</izvorni_sadrzaj>
    <derivirana_varijabla naziv="DomainObject.Primjedba_1">DNA:
1.	predlagatelju
2.	 dužniku 
3.	 zz dužnika
4.	 st. upravitelju
5.	 stečajni upisnik
6.	 sudski registar  elektronski odmah i elektronski i neposredno po pravomoćnosti
7.	 e-oglasna ploča TSZG
8.	 ŽDO – Zagreb, Građansko-upravni odjel
9.	 Porezna uprava Zagreb
10.	 Ministarstvo pravosuđa RH</derivirana_varijabla>
  </DomainObject.Primjedba>
  <DomainObject.Oznaka>
    <izvorni_sadrzaj>St-3299/2016-18</izvorni_sadrzaj>
    <derivirana_varijabla naziv="DomainObject.Oznaka_1">St-3299/2016-18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3299</izvorni_sadrzaj>
    <derivirana_varijabla naziv="DomainObject.Predmet.Broj_1">3299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St-3299/2016</izvorni_sadrzaj>
    <derivirana_varijabla naziv="DomainObject.Predmet.OznakaBroj_1">St-3299/2016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TRANSVER d.o.o. zastupanog po punomoćniku Igor Tomić</izvorni_sadrzaj>
    <derivirana_varijabla naziv="DomainObject.Predmet.ProtustrankaFormated_1">  TRANSVER d.o.o. zastupanog po punomoćniku Igor Tomić</derivirana_varijabla>
  </DomainObject.Predmet.ProtustrankaFormated>
  <DomainObject.Predmet.ProtustrankaFormatedOIB>
    <izvorni_sadrzaj>  TRANSVER d.o.o., OIB 64197867762 zastupanog po punomoćniku Igor Tomić</izvorni_sadrzaj>
    <derivirana_varijabla naziv="DomainObject.Predmet.ProtustrankaFormatedOIB_1">  TRANSVER d.o.o., OIB 64197867762 zastupanog po punomoćniku Igor Tomić</derivirana_varijabla>
  </DomainObject.Predmet.ProtustrankaFormatedOIB>
  <DomainObject.Predmet.ProtustrankaFormatedWithAdress>
    <izvorni_sadrzaj> TRANSVER d.o.o., Gustava Krkleca 5, 10000 Zagreb zastupanog po punomoćniku Igor Tomić</izvorni_sadrzaj>
    <derivirana_varijabla naziv="DomainObject.Predmet.ProtustrankaFormatedWithAdress_1"> TRANSVER d.o.o., Gustava Krkleca 5, 10000 Zagreb zastupanog po punomoćniku Igor Tomić</derivirana_varijabla>
  </DomainObject.Predmet.ProtustrankaFormatedWithAdress>
  <DomainObject.Predmet.ProtustrankaFormatedWithAdressOIB>
    <izvorni_sadrzaj> TRANSVER d.o.o., OIB 64197867762, Gustava Krkleca 5, 10000 Zagreb zastupanog po punomoćniku Igor Tomić</izvorni_sadrzaj>
    <derivirana_varijabla naziv="DomainObject.Predmet.ProtustrankaFormatedWithAdressOIB_1"> TRANSVER d.o.o., OIB 64197867762, Gustava Krkleca 5, 10000 Zagreb zastupanog po punomoćniku Igor Tomić</derivirana_varijabla>
  </DomainObject.Predmet.ProtustrankaFormatedWithAdressOIB>
  <DomainObject.Predmet.ProtustrankaWithAdress>
    <izvorni_sadrzaj>TRANSVER d.o.o. Gustava Krkleca 5, 10000 Zagreb</izvorni_sadrzaj>
    <derivirana_varijabla naziv="DomainObject.Predmet.ProtustrankaWithAdress_1">TRANSVER d.o.o. Gustava Krkleca 5, 10000 Zagreb</derivirana_varijabla>
  </DomainObject.Predmet.ProtustrankaWithAdress>
  <DomainObject.Predmet.ProtustrankaWithAdressOIB>
    <izvorni_sadrzaj>TRANSVER d.o.o., OIB 64197867762, Gustava Krkleca 5, 10000 Zagreb</izvorni_sadrzaj>
    <derivirana_varijabla naziv="DomainObject.Predmet.ProtustrankaWithAdressOIB_1">TRANSVER d.o.o., OIB 64197867762, Gustava Krkleca 5, 10000 Zagreb</derivirana_varijabla>
  </DomainObject.Predmet.ProtustrankaWithAdressOIB>
  <DomainObject.Predmet.ProtustrankaNazivFormated>
    <izvorni_sadrzaj>TRANSVER d.o.o.</izvorni_sadrzaj>
    <derivirana_varijabla naziv="DomainObject.Predmet.ProtustrankaNazivFormated_1">TRANSVER d.o.o.</derivirana_varijabla>
  </DomainObject.Predmet.ProtustrankaNazivFormated>
  <DomainObject.Predmet.ProtustrankaNazivFormatedOIB>
    <izvorni_sadrzaj>TRANSVER d.o.o., OIB 64197867762</izvorni_sadrzaj>
    <derivirana_varijabla naziv="DomainObject.Predmet.ProtustrankaNazivFormatedOIB_1">TRANSVER d.o.o., OIB 64197867762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Tomić; VJEROVNICI</izvorni_sadrzaj>
    <derivirana_varijabla naziv="DomainObject.Predmet.StrankaFormated_1">  FINA Regionalni centar Zagreb; Igor Tomić; VJEROVNICI</derivirana_varijabla>
  </DomainObject.Predmet.StrankaFormated>
  <DomainObject.Predmet.StrankaFormatedOIB>
    <izvorni_sadrzaj>  FINA Regionalni centar Zagreb, OIB 85821130368; Igor Tomić, OIB 20010900132; VJEROVNICI</izvorni_sadrzaj>
    <derivirana_varijabla naziv="DomainObject.Predmet.StrankaFormatedOIB_1">  FINA Regionalni centar Zagreb, OIB 85821130368; Igor Tomić, OIB 20010900132; VJEROVNICI</derivirana_varijabla>
  </DomainObject.Predmet.StrankaFormatedOIB>
  <DomainObject.Predmet.StrankaFormatedWithAdress>
    <izvorni_sadrzaj> FINA Regionalni centar Zagreb, Trg svibanjskih žrtava 1995. br. 1, 10000 Zagreb; Igor Tomić, Sveti Duh 20/1, 10000 Zagreb; VJEROVNICI</izvorni_sadrzaj>
    <derivirana_varijabla naziv="DomainObject.Predmet.StrankaFormatedWithAdress_1"> FINA Regionalni centar Zagreb, Trg svibanjskih žrtava 1995. br. 1, 10000 Zagreb; Igor Tomić, Sveti Duh 20/1, 10000 Zagreb; VJEROVNICI</derivirana_varijabla>
  </DomainObject.Predmet.StrankaFormatedWithAdress>
  <DomainObject.Predmet.StrankaFormatedWithAdressOIB>
    <izvorni_sadrzaj> FINA Regionalni centar Zagreb, OIB 85821130368, Trg svibanjskih žrtava 1995. br. 1, 10000 Zagreb; Igor Tomić, OIB 20010900132, Sveti Duh 20/1, 10000 Zagreb; VJEROVNICI</izvorni_sadrzaj>
    <derivirana_varijabla naziv="DomainObject.Predmet.StrankaFormatedWithAdressOIB_1"> FINA Regionalni centar Zagreb, OIB 85821130368, Trg svibanjskih žrtava 1995. br. 1, 10000 Zagreb; Igor Tomić, OIB 20010900132, Sveti Duh 20/1, 10000 Zagreb; VJEROVNICI</derivirana_varijabla>
  </DomainObject.Predmet.StrankaFormatedWithAdressOIB>
  <DomainObject.Predmet.StrankaWithAdress>
    <izvorni_sadrzaj>FINA Regionalni centar Zagreb Trg svibanjskih žrtava 1995. br. 1,10000 Zagreb,Igor Tomić Sveti Duh 20/1,10000 Zagreb,VJEROVNICI </izvorni_sadrzaj>
    <derivirana_varijabla naziv="DomainObject.Predmet.StrankaWithAdress_1">FINA Regionalni centar Zagreb Trg svibanjskih žrtava 1995. br. 1,10000 Zagreb,Igor Tomić Sveti Duh 20/1,10000 Zagreb,VJEROVNICI </derivirana_varijabla>
  </DomainObject.Predmet.StrankaWithAdress>
  <DomainObject.Predmet.StrankaWithAdressOIB>
    <izvorni_sadrzaj>FINA Regionalni centar Zagreb, OIB 85821130368, Trg svibanjskih žrtava 1995. br. 1,10000 Zagreb,Igor Tomić, OIB 20010900132, Sveti Duh 20/1,10000 Zagreb,VJEROVNICI</izvorni_sadrzaj>
    <derivirana_varijabla naziv="DomainObject.Predmet.StrankaWithAdressOIB_1">FINA Regionalni centar Zagreb, OIB 85821130368, Trg svibanjskih žrtava 1995. br. 1,10000 Zagreb,Igor Tomić, OIB 20010900132, Sveti Duh 20/1,10000 Zagreb,VJEROVNICI</derivirana_varijabla>
  </DomainObject.Predmet.StrankaWithAdressOIB>
  <DomainObject.Predmet.StrankaNazivFormated>
    <izvorni_sadrzaj>FINA Regionalni centar Zagreb,Igor Tomić,VJEROVNICI</izvorni_sadrzaj>
    <derivirana_varijabla naziv="DomainObject.Predmet.StrankaNazivFormated_1">FINA Regionalni centar Zagreb,Igor Tomić,VJEROVNICI</derivirana_varijabla>
  </DomainObject.Predmet.StrankaNazivFormated>
  <DomainObject.Predmet.StrankaNazivFormatedOIB>
    <izvorni_sadrzaj>FINA Regionalni centar Zagreb, OIB 85821130368,Igor Tomić, OIB 20010900132,VJEROVNICI</izvorni_sadrzaj>
    <derivirana_varijabla naziv="DomainObject.Predmet.StrankaNazivFormatedOIB_1">FINA Regionalni centar Zagreb, OIB 85821130368,Igor Tomić, OIB 20010900132,VJEROVNICI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Tomić</item>
      <item>VJEROVNICI</item>
    </izvorni_sadrzaj>
    <derivirana_varijabla naziv="DomainObject.Predmet.StrankaListFormated_1">
      <item>FINA Regionalni centar Zagreb</item>
      <item>Igor Tomić</item>
      <item>VJEROVNICI</item>
    </derivirana_varijabla>
  </DomainObject.Predmet.StrankaListFormated>
  <DomainObject.Predmet.StrankaListFormatedOIB>
    <izvorni_sadrzaj>
      <item>FINA Regionalni centar Zagreb, OIB 85821130368</item>
      <item>Igor Tomić, OIB 20010900132</item>
      <item>VJEROVNICI</item>
    </izvorni_sadrzaj>
    <derivirana_varijabla naziv="DomainObject.Predmet.StrankaListFormatedOIB_1">
      <item>FINA Regionalni centar Zagreb, OIB 85821130368</item>
      <item>Igor Tomić, OIB 20010900132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Igor Tomić, Sveti Duh 20/1, 10000 Zagreb</item>
      <item>VJEROVNICI</item>
    </izvorni_sadrzaj>
    <derivirana_varijabla naziv="DomainObject.Predmet.StrankaListFormatedWithAdress_1">
      <item>FINA Regionalni centar Zagreb, Trg svibanjskih žrtava 1995. br. 1, 10000 Zagreb</item>
      <item>Igor Tomić, Sveti Duh 20/1,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Tomić, OIB 20010900132, Sveti Duh 20/1,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Igor Tomić, OIB 20010900132, Sveti Duh 20/1, 10000 Zagreb</item>
      <item>VJEROVNICI</item>
    </derivirana_varijabla>
  </DomainObject.Predmet.StrankaListFormatedWithAdressOIB>
  <DomainObject.Predmet.StrankaListNazivFormated>
    <izvorni_sadrzaj>
      <item>FINA Regionalni centar Zagreb</item>
      <item>Igor Tomić</item>
      <item>VJEROVNICI</item>
    </izvorni_sadrzaj>
    <derivirana_varijabla naziv="DomainObject.Predmet.StrankaListNazivFormated_1">
      <item>FINA Regionalni centar Zagreb</item>
      <item>Igor Tomić</item>
      <item>VJEROVNICI</item>
    </derivirana_varijabla>
  </DomainObject.Predmet.StrankaListNazivFormated>
  <DomainObject.Predmet.StrankaListNazivFormatedOIB>
    <izvorni_sadrzaj>
      <item>FINA Regionalni centar Zagreb, OIB 85821130368</item>
      <item>Igor Tomić, OIB 20010900132</item>
      <item>VJEROVNICI</item>
    </izvorni_sadrzaj>
    <derivirana_varijabla naziv="DomainObject.Predmet.StrankaListNazivFormatedOIB_1">
      <item>FINA Regionalni centar Zagreb, OIB 85821130368</item>
      <item>Igor Tomić, OIB 20010900132</item>
      <item>VJEROVNICI</item>
    </derivirana_varijabla>
  </DomainObject.Predmet.StrankaListNazivFormatedOIB>
  <DomainObject.Predmet.ProtuStrankaListFormated>
    <izvorni_sadrzaj>
      <item>TRANSVER d.o.o. zastupanog po punomoćniku Igor Tomić</item>
    </izvorni_sadrzaj>
    <derivirana_varijabla naziv="DomainObject.Predmet.ProtuStrankaListFormated_1">
      <item>TRANSVER d.o.o. zastupanog po punomoćniku Igor Tomić</item>
    </derivirana_varijabla>
  </DomainObject.Predmet.ProtuStrankaListFormated>
  <DomainObject.Predmet.ProtuStrankaListFormatedOIB>
    <izvorni_sadrzaj>
      <item>TRANSVER d.o.o., OIB 64197867762 zastupanog po punomoćniku Igor Tomić</item>
    </izvorni_sadrzaj>
    <derivirana_varijabla naziv="DomainObject.Predmet.ProtuStrankaListFormatedOIB_1">
      <item>TRANSVER d.o.o., OIB 64197867762 zastupanog po punomoćniku Igor Tomić</item>
    </derivirana_varijabla>
  </DomainObject.Predmet.ProtuStrankaListFormatedOIB>
  <DomainObject.Predmet.ProtuStrankaListFormatedWithAdress>
    <izvorni_sadrzaj>
      <item>TRANSVER d.o.o., Gustava Krkleca 5, 10000 Zagreb zastupanog po punomoćniku Igor Tomić</item>
    </izvorni_sadrzaj>
    <derivirana_varijabla naziv="DomainObject.Predmet.ProtuStrankaListFormatedWithAdress_1">
      <item>TRANSVER d.o.o., Gustava Krkleca 5, 10000 Zagreb zastupanog po punomoćniku Igor Tomić</item>
    </derivirana_varijabla>
  </DomainObject.Predmet.ProtuStrankaListFormatedWithAdress>
  <DomainObject.Predmet.ProtuStrankaListFormatedWithAdressOIB>
    <izvorni_sadrzaj>
      <item>TRANSVER d.o.o., OIB 64197867762, Gustava Krkleca 5, 10000 Zagreb zastupanog po punomoćniku Igor Tomić</item>
    </izvorni_sadrzaj>
    <derivirana_varijabla naziv="DomainObject.Predmet.ProtuStrankaListFormatedWithAdressOIB_1">
      <item>TRANSVER d.o.o., OIB 64197867762, Gustava Krkleca 5, 10000 Zagreb zastupanog po punomoćniku Igor Tomić</item>
    </derivirana_varijabla>
  </DomainObject.Predmet.ProtuStrankaListFormatedWithAdressOIB>
  <DomainObject.Predmet.ProtuStrankaListNazivFormated>
    <izvorni_sadrzaj>
      <item>TRANSVER d.o.o.</item>
    </izvorni_sadrzaj>
    <derivirana_varijabla naziv="DomainObject.Predmet.ProtuStrankaListNazivFormated_1">
      <item>TRANSVER d.o.o.</item>
    </derivirana_varijabla>
  </DomainObject.Predmet.ProtuStrankaListNazivFormated>
  <DomainObject.Predmet.ProtuStrankaListNazivFormatedOIB>
    <izvorni_sadrzaj>
      <item>TRANSVER d.o.o., OIB 64197867762</item>
    </izvorni_sadrzaj>
    <derivirana_varijabla naziv="DomainObject.Predmet.ProtuStrankaListNazivFormatedOIB_1">
      <item>TRANSVER d.o.o., OIB 64197867762</item>
    </derivirana_varijabla>
  </DomainObject.Predmet.ProtuStrankaListNazivFormatedOIB>
  <DomainObject.Predmet.OstaliListFormated>
    <izvorni_sadrzaj>
      <item>Igor Tomić punomoćnik sudionika u postupku TRANSVER d.o.o.</item>
    </izvorni_sadrzaj>
    <derivirana_varijabla naziv="DomainObject.Predmet.OstaliListFormated_1">
      <item>Igor Tomić punomoćnik sudionika u postupku TRANSVER d.o.o.</item>
    </derivirana_varijabla>
  </DomainObject.Predmet.OstaliListFormated>
  <DomainObject.Predmet.OstaliListFormatedOIB>
    <izvorni_sadrzaj>
      <item>Igor Tomić, OIB 20010900132 punomoćnik sudionika u postupku TRANSVER d.o.o.</item>
    </izvorni_sadrzaj>
    <derivirana_varijabla naziv="DomainObject.Predmet.OstaliListFormatedOIB_1">
      <item>Igor Tomić, OIB 20010900132 punomoćnik sudionika u postupku TRANSVER d.o.o.</item>
    </derivirana_varijabla>
  </DomainObject.Predmet.OstaliListFormatedOIB>
  <DomainObject.Predmet.OstaliListFormatedWithAdress>
    <izvorni_sadrzaj>
      <item>Igor Tomić, Sveti Duh 20/1, 10000 Zagreb punomoćnik sudionika u postupku TRANSVER d.o.o.</item>
    </izvorni_sadrzaj>
    <derivirana_varijabla naziv="DomainObject.Predmet.OstaliListFormatedWithAdress_1">
      <item>Igor Tomić, Sveti Duh 20/1, 10000 Zagreb punomoćnik sudionika u postupku TRANSVER d.o.o.</item>
    </derivirana_varijabla>
  </DomainObject.Predmet.OstaliListFormatedWithAdress>
  <DomainObject.Predmet.OstaliListFormatedWithAdressOIB>
    <izvorni_sadrzaj>
      <item>Igor Tomić, OIB 20010900132, Sveti Duh 20/1, 10000 Zagreb punomoćnik sudionika u postupku TRANSVER d.o.o.</item>
    </izvorni_sadrzaj>
    <derivirana_varijabla naziv="DomainObject.Predmet.OstaliListFormatedWithAdressOIB_1">
      <item>Igor Tomić, OIB 20010900132, Sveti Duh 20/1, 10000 Zagreb punomoćnik sudionika u postupku TRANSVER d.o.o.</item>
    </derivirana_varijabla>
  </DomainObject.Predmet.OstaliListFormatedWithAdressOIB>
  <DomainObject.Predmet.OstaliListNazivFormated>
    <izvorni_sadrzaj>
      <item>Igor Tomić</item>
    </izvorni_sadrzaj>
    <derivirana_varijabla naziv="DomainObject.Predmet.OstaliListNazivFormated_1">
      <item>Igor Tomić</item>
    </derivirana_varijabla>
  </DomainObject.Predmet.OstaliListNazivFormated>
  <DomainObject.Predmet.OstaliListNazivFormatedOIB>
    <izvorni_sadrzaj>
      <item>Igor Tomić, OIB 20010900132</item>
    </izvorni_sadrzaj>
    <derivirana_varijabla naziv="DomainObject.Predmet.OstaliListNazivFormatedOIB_1">
      <item>Igor Tomić, OIB 20010900132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St-3299/2016-18</izvorni_sadrzaj>
    <derivirana_varijabla naziv="DomainObject.PoslovniBrojDokumenta_1">St-3299/2016-18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TRANSVER d.o.o.</izvorni_sadrzaj>
    <derivirana_varijabla naziv="DomainObject.Predmet.ProtustrankaIDrugi_1">TRANSVER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TRANSVER d.o.o., OIB 64197867762, Gustava Krkleca 5, 10000 Zagreb</izvorni_sadrzaj>
    <derivirana_varijabla naziv="DomainObject.Predmet.ProtustrankaIDrugiAdressOIB_1">TRANSVER d.o.o., OIB 64197867762, Gustava Krkleca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TRANSVER d.o.o.</item>
      <item>Igor Tomić</item>
      <item>Igor Tomić</item>
      <item>VJEROVNICI</item>
    </izvorni_sadrzaj>
    <derivirana_varijabla naziv="DomainObject.Predmet.SudioniciListNaziv_1">
      <item>FINA Regionalni centar Zagreb</item>
      <item>TRANSVER d.o.o.</item>
      <item>Igor Tomić</item>
      <item>Igor Tomić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TRANSVER d.o.o., OIB 64197867762, Gustava Krkleca 5,10000 Zagreb</item>
      <item>Igor Tomić, OIB 20010900132, Sveti Duh 20/1,10000 Zagreb</item>
      <item>Igor Tomić, OIB 20010900132, Sveti Duh 20/1,10000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TRANSVER d.o.o., OIB 64197867762, Gustava Krkleca 5,10000 Zagreb</item>
      <item>Igor Tomić, OIB 20010900132, Sveti Duh 20/1,10000 Zagreb</item>
      <item>Igor Tomić, OIB 20010900132, Sveti Duh 20/1,10000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64197867762</item>
      <item>, OIB 20010900132</item>
      <item>, OIB 20010900132</item>
      <item>, OIB null</item>
    </izvorni_sadrzaj>
    <derivirana_varijabla naziv="DomainObject.Predmet.SudioniciListNazivOIB_1">
      <item>, OIB 85821130368</item>
      <item>, OIB 64197867762</item>
      <item>, OIB 20010900132</item>
      <item>, OIB 20010900132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316F7-389E-4FCD-850E-F99292EF55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5406</properties:Characters>
  <properties:Lines>108</properties:Lines>
  <properties:Paragraphs>35</properties:Paragraphs>
  <properties:TotalTime>509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2018-01-31T13:48:00Z</cp:lastPrinted>
  <dcterms:modified xmlns:xsi="http://www.w3.org/2001/XMLSchema-instance" xsi:type="dcterms:W3CDTF">2018-01-31T13:49:00Z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St-3299/2016-18 / Odluka - Rješenje - otvaranje i zaključenje stečajnog postupka (čl. 132)</vt:lpwstr>
  </prop:property>
  <prop:property name="CC_coloring" pid="5" fmtid="{D5CDD505-2E9C-101B-9397-08002B2CF9AE}">
    <vt:bool>false</vt:bool>
  </prop:property>
</prop:Properties>
</file>