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cd108" w14:paraId="12cd108" w:rsidRDefault="00CD56B6" w:rsidP="00FF5397" w:rsidR="00CC75ED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85A31" w:rsidRPr="00585A31">
        <w:rPr>
          <w:b/>
        </w:rPr>
        <w:t xml:space="preserve"> </w:t>
      </w:r>
      <w:r w:rsidR="00585A31">
        <w:rPr>
          <w:b/>
        </w:rPr>
        <w:tab/>
      </w:r>
      <w:r w:rsidR="00585A31">
        <w:rPr>
          <w:b/>
        </w:rPr>
        <w:tab/>
      </w:r>
      <w:r w:rsidR="00585A31">
        <w:rPr>
          <w:b/>
        </w:rPr>
        <w:tab/>
      </w:r>
      <w:r w:rsidR="00585A31">
        <w:rPr>
          <w:b/>
        </w:rPr>
        <w:tab/>
      </w:r>
      <w:r w:rsidR="00585A31">
        <w:rPr>
          <w:b/>
        </w:rPr>
        <w:tab/>
      </w:r>
      <w:r w:rsidR="00585A31">
        <w:rPr>
          <w:b/>
        </w:rPr>
        <w:tab/>
      </w:r>
      <w:r w:rsidR="00585A31">
        <w:rPr>
          <w:b/>
        </w:rPr>
        <w:tab/>
      </w:r>
      <w:r w:rsidR="0028636A">
        <w:rPr>
          <w:b/>
        </w:rPr>
        <w:t xml:space="preserve">   </w:t>
      </w:r>
      <w:r w:rsidR="00585A31" w:rsidRPr="00585A31">
        <w:rPr>
          <w:b/>
        </w:rPr>
        <w:t>Broj: 7/St-1537/2016-</w:t>
      </w:r>
      <w:r w:rsidR="0028636A">
        <w:rPr>
          <w:b/>
        </w:rPr>
        <w:t>19</w:t>
      </w:r>
    </w:p>
    <w:p w:rsidRDefault="00FF5397" w:rsidP="00FF5397" w:rsidR="00FF5397" w:rsidRPr="00F542E0">
      <w:pPr>
        <w:rPr>
          <w:b/>
        </w:rPr>
      </w:pPr>
      <w:r w:rsidRPr="00F542E0">
        <w:rPr>
          <w:b/>
        </w:rPr>
        <w:t xml:space="preserve">REPUBLIKA HRVATSKA </w:t>
      </w:r>
    </w:p>
    <w:p w:rsidRDefault="00B97B92" w:rsidP="00FF5397" w:rsidR="00FF5397" w:rsidRPr="00F542E0">
      <w:pPr>
        <w:rPr>
          <w:b/>
        </w:rPr>
      </w:pPr>
      <w:r>
        <w:rPr>
          <w:b/>
        </w:rPr>
        <w:t>TRGOVAČKI</w:t>
      </w:r>
      <w:r w:rsidR="00FF5397" w:rsidRPr="00F542E0">
        <w:rPr>
          <w:b/>
        </w:rPr>
        <w:t xml:space="preserve"> SUD U OSIJEKU</w:t>
      </w:r>
    </w:p>
    <w:p w:rsidRDefault="00FF5397" w:rsidP="001112F6" w:rsidR="00835870" w:rsidRPr="00F542E0">
      <w:pPr>
        <w:rPr>
          <w:b/>
        </w:rPr>
      </w:pPr>
      <w:r w:rsidRPr="00F542E0">
        <w:rPr>
          <w:b/>
        </w:rPr>
        <w:t xml:space="preserve">STALNA SLUŽBA </w:t>
      </w:r>
      <w:r w:rsidR="001112F6">
        <w:rPr>
          <w:b/>
        </w:rPr>
        <w:t>U SLAVONSKOM BRODU</w:t>
      </w:r>
      <w:r w:rsidR="001C79C9">
        <w:rPr>
          <w:b/>
        </w:rPr>
        <w:t xml:space="preserve">   </w:t>
      </w:r>
      <w:r w:rsidR="00C44096">
        <w:rPr>
          <w:b/>
        </w:rPr>
        <w:t xml:space="preserve">                 </w:t>
      </w:r>
      <w:r w:rsidR="00334DC6">
        <w:rPr>
          <w:b/>
        </w:rPr>
        <w:t xml:space="preserve"> </w:t>
      </w:r>
    </w:p>
    <w:p w:rsidRDefault="00FF5397" w:rsidP="00FF5397" w:rsidR="00FF5397">
      <w:pPr>
        <w:rPr>
          <w:b/>
        </w:rPr>
      </w:pPr>
      <w:r w:rsidRPr="00F542E0">
        <w:rPr>
          <w:b/>
        </w:rPr>
        <w:t>Trg pobjede 13</w:t>
      </w:r>
    </w:p>
    <w:p w:rsidRDefault="001C79C9" w:rsidP="00FF5397" w:rsidR="001C79C9">
      <w:pPr>
        <w:rPr>
          <w:b/>
        </w:rPr>
      </w:pPr>
      <w:r>
        <w:rPr>
          <w:b/>
        </w:rPr>
        <w:t>Slavonski Brod</w:t>
      </w:r>
    </w:p>
    <w:p w:rsidRDefault="0028636A" w:rsidP="0028636A" w:rsidR="0028636A">
      <w:pPr>
        <w:jc w:val="center"/>
      </w:pPr>
    </w:p>
    <w:p w:rsidRDefault="00E71524" w:rsidP="0028636A" w:rsidR="00FF5397">
      <w:pPr>
        <w:jc w:val="center"/>
        <w:rPr>
          <w:b/>
        </w:rPr>
      </w:pPr>
      <w:r w:rsidRPr="00E71524">
        <w:rPr>
          <w:b/>
        </w:rPr>
        <w:t>R E P U B L I K A   H R V A T S K A</w:t>
      </w:r>
    </w:p>
    <w:p w:rsidRDefault="002E79FB" w:rsidP="00E71524" w:rsidR="002E79FB" w:rsidRPr="00E71524">
      <w:pPr>
        <w:jc w:val="center"/>
        <w:rPr>
          <w:b/>
        </w:rPr>
      </w:pPr>
    </w:p>
    <w:p w:rsidRDefault="00FF5397" w:rsidP="00FF5397" w:rsidR="00FF5397">
      <w:pPr>
        <w:jc w:val="center"/>
        <w:rPr>
          <w:b/>
        </w:rPr>
      </w:pPr>
      <w:r>
        <w:rPr>
          <w:b/>
        </w:rPr>
        <w:t>R</w:t>
      </w:r>
      <w:r w:rsidR="002E79FB">
        <w:rPr>
          <w:b/>
        </w:rPr>
        <w:t xml:space="preserve"> </w:t>
      </w:r>
      <w:r>
        <w:rPr>
          <w:b/>
        </w:rPr>
        <w:t>J</w:t>
      </w:r>
      <w:r w:rsidR="002E79FB">
        <w:rPr>
          <w:b/>
        </w:rPr>
        <w:t xml:space="preserve"> </w:t>
      </w:r>
      <w:r>
        <w:rPr>
          <w:b/>
        </w:rPr>
        <w:t>E</w:t>
      </w:r>
      <w:r w:rsidR="002E79FB">
        <w:rPr>
          <w:b/>
        </w:rPr>
        <w:t xml:space="preserve"> </w:t>
      </w:r>
      <w:r>
        <w:rPr>
          <w:b/>
        </w:rPr>
        <w:t>Š</w:t>
      </w:r>
      <w:r w:rsidR="002E79FB">
        <w:rPr>
          <w:b/>
        </w:rPr>
        <w:t xml:space="preserve"> </w:t>
      </w:r>
      <w:r>
        <w:rPr>
          <w:b/>
        </w:rPr>
        <w:t>E</w:t>
      </w:r>
      <w:r w:rsidR="002E79FB">
        <w:rPr>
          <w:b/>
        </w:rPr>
        <w:t xml:space="preserve"> </w:t>
      </w:r>
      <w:r>
        <w:rPr>
          <w:b/>
        </w:rPr>
        <w:t>NJ</w:t>
      </w:r>
      <w:r w:rsidR="002E79FB">
        <w:rPr>
          <w:b/>
        </w:rPr>
        <w:t xml:space="preserve"> </w:t>
      </w:r>
      <w:r>
        <w:rPr>
          <w:b/>
        </w:rPr>
        <w:t>E</w:t>
      </w:r>
    </w:p>
    <w:p w:rsidRDefault="0028636A" w:rsidP="00FF5397" w:rsidR="0028636A">
      <w:pPr>
        <w:jc w:val="center"/>
        <w:rPr>
          <w:b/>
        </w:rPr>
      </w:pPr>
    </w:p>
    <w:p w:rsidRDefault="00FF5397" w:rsidP="00FF5397" w:rsidR="00FF5397">
      <w:pPr>
        <w:jc w:val="both"/>
      </w:pPr>
    </w:p>
    <w:p w:rsidRDefault="00FF5397" w:rsidP="00CC75ED" w:rsidR="00FF5397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Pr="00661316">
        <w:rPr>
          <w:b/>
        </w:rPr>
        <w:t xml:space="preserve">TRGOVAČKI SUD U </w:t>
      </w:r>
      <w:r>
        <w:rPr>
          <w:b/>
        </w:rPr>
        <w:t>OSIJEKU, STALNA SLUŽBA</w:t>
      </w:r>
      <w:r w:rsidR="001C79C9">
        <w:rPr>
          <w:b/>
        </w:rPr>
        <w:t xml:space="preserve"> </w:t>
      </w:r>
      <w:r w:rsidR="001112F6">
        <w:rPr>
          <w:b/>
        </w:rPr>
        <w:t>U SLAVONSKOM BRODU</w:t>
      </w:r>
      <w:r>
        <w:rPr>
          <w:b/>
        </w:rPr>
        <w:t>,</w:t>
      </w:r>
      <w:r>
        <w:t xml:space="preserve"> po</w:t>
      </w:r>
      <w:r w:rsidR="00C44096">
        <w:t xml:space="preserve"> stečajnoj </w:t>
      </w:r>
      <w:r>
        <w:t xml:space="preserve"> sutkinji Mirni Vujčić,</w:t>
      </w:r>
      <w:r w:rsidR="00760960">
        <w:t xml:space="preserve"> </w:t>
      </w:r>
      <w:r w:rsidR="00C871ED">
        <w:t xml:space="preserve">u stečajnom postupku nad </w:t>
      </w:r>
      <w:r w:rsidR="002E79FB" w:rsidRPr="002E79FB">
        <w:t>stečajn</w:t>
      </w:r>
      <w:r w:rsidR="001112F6">
        <w:t xml:space="preserve">im </w:t>
      </w:r>
      <w:r w:rsidR="002E79FB" w:rsidRPr="002E79FB">
        <w:t>dužnik</w:t>
      </w:r>
      <w:r w:rsidR="001112F6">
        <w:t>om</w:t>
      </w:r>
      <w:r w:rsidR="002E79FB" w:rsidRPr="002E79FB">
        <w:t xml:space="preserve"> </w:t>
      </w:r>
      <w:r w:rsidR="00585A31" w:rsidRPr="00585A31">
        <w:t>EURO UNIVERZAL društvo s ograničenom odgovornošću za trgovinu i usluge</w:t>
      </w:r>
      <w:r w:rsidR="00585A31">
        <w:t xml:space="preserve"> "u stečaju"</w:t>
      </w:r>
      <w:r w:rsidR="00585A31" w:rsidRPr="00585A31">
        <w:t>, skraćena tvrtka: EURO UNIVERZAL d.o.o.</w:t>
      </w:r>
      <w:r w:rsidR="00585A31">
        <w:t xml:space="preserve"> "u stečaju"</w:t>
      </w:r>
      <w:r w:rsidR="00585A31" w:rsidRPr="00585A31">
        <w:t>, Gornja Vrba, Savska 3, OIB: 42198185552</w:t>
      </w:r>
      <w:r w:rsidR="00C44096" w:rsidRPr="00FA6A11">
        <w:t>,</w:t>
      </w:r>
      <w:r w:rsidR="00C44096" w:rsidRPr="00C44096">
        <w:rPr>
          <w:b/>
        </w:rPr>
        <w:t xml:space="preserve"> </w:t>
      </w:r>
      <w:r>
        <w:t>nakon o</w:t>
      </w:r>
      <w:r w:rsidR="00C44096">
        <w:t>držanog ispitnog ročišta da</w:t>
      </w:r>
      <w:r w:rsidR="004D2BE8">
        <w:t xml:space="preserve">na </w:t>
      </w:r>
      <w:r w:rsidR="00585A31">
        <w:t xml:space="preserve">28. studenog </w:t>
      </w:r>
      <w:r w:rsidR="002E79FB">
        <w:t>2016</w:t>
      </w:r>
      <w:r>
        <w:t>. godine i  na temelju Tablice</w:t>
      </w:r>
      <w:r>
        <w:rPr>
          <w:b/>
        </w:rPr>
        <w:t xml:space="preserve"> </w:t>
      </w:r>
      <w:r w:rsidR="00FB009E">
        <w:t xml:space="preserve">ispitanih tražbina, dana </w:t>
      </w:r>
      <w:r w:rsidR="00585A31">
        <w:t>2</w:t>
      </w:r>
      <w:r w:rsidR="0028636A">
        <w:t>9</w:t>
      </w:r>
      <w:r w:rsidR="00585A31">
        <w:t>. studenog</w:t>
      </w:r>
      <w:r w:rsidR="00FB009E">
        <w:t xml:space="preserve"> 201</w:t>
      </w:r>
      <w:r w:rsidR="002E79FB">
        <w:t>6</w:t>
      </w:r>
      <w:r>
        <w:t>. godine</w:t>
      </w:r>
    </w:p>
    <w:p w:rsidRDefault="00CC75ED" w:rsidP="00CC75ED" w:rsidR="00CC75ED">
      <w:pPr>
        <w:jc w:val="both"/>
      </w:pPr>
    </w:p>
    <w:p w:rsidRDefault="00FF5397" w:rsidP="00FF5397" w:rsidR="00FF5397" w:rsidRPr="00E74E31">
      <w:pPr>
        <w:jc w:val="center"/>
      </w:pPr>
      <w:r w:rsidRPr="00E74E31">
        <w:t>r i j e š i o    j e</w:t>
      </w:r>
    </w:p>
    <w:p w:rsidRDefault="00CD56B6" w:rsidP="00A944CC" w:rsidR="00CD56B6">
      <w:pPr>
        <w:jc w:val="both"/>
        <w:rPr>
          <w:b/>
        </w:rPr>
      </w:pPr>
    </w:p>
    <w:p w:rsidRDefault="00A944CC" w:rsidP="00E54518" w:rsidR="0006366B">
      <w:pPr>
        <w:jc w:val="both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 w:rsidRPr="00A944CC">
        <w:rPr>
          <w:b/>
        </w:rPr>
        <w:t>I.</w:t>
      </w:r>
      <w:r>
        <w:t xml:space="preserve"> </w:t>
      </w:r>
      <w:r w:rsidR="00E54518" w:rsidRPr="00E54518">
        <w:rPr>
          <w:b/>
        </w:rPr>
        <w:t>a)</w:t>
      </w:r>
      <w:r w:rsidR="00E54518">
        <w:t xml:space="preserve"> </w:t>
      </w:r>
      <w:r w:rsidRPr="00A944CC">
        <w:rPr>
          <w:b/>
        </w:rPr>
        <w:t>Utvrđ</w:t>
      </w:r>
      <w:r w:rsidR="007D6839">
        <w:rPr>
          <w:b/>
        </w:rPr>
        <w:t>ene</w:t>
      </w:r>
      <w:r w:rsidRPr="00A944CC">
        <w:rPr>
          <w:b/>
        </w:rPr>
        <w:t xml:space="preserve"> </w:t>
      </w:r>
      <w:r w:rsidR="007D6839">
        <w:t>su</w:t>
      </w:r>
      <w:r w:rsidR="00E54518">
        <w:t xml:space="preserve"> tražbine stečajnih </w:t>
      </w:r>
      <w:r w:rsidR="007D6839">
        <w:t xml:space="preserve">vjerovnika </w:t>
      </w:r>
      <w:r w:rsidR="00E54518">
        <w:t xml:space="preserve">prvog višeg isplatnog reda u iznosima kako slijedi: </w:t>
      </w:r>
    </w:p>
    <w:p w:rsidRDefault="00FF5397" w:rsidP="00FF5397" w:rsidR="00FF5397">
      <w:pPr>
        <w:rPr>
          <w:b/>
        </w:rPr>
      </w:pPr>
    </w:p>
    <w:p w:rsidRDefault="004565ED" w:rsidP="00585A31" w:rsidR="00585A31">
      <w:pPr>
        <w:rPr>
          <w:szCs w:val="22"/>
        </w:rPr>
      </w:pPr>
      <w:r w:rsidRPr="004565ED">
        <w:rPr>
          <w:szCs w:val="22"/>
        </w:rPr>
        <w:t>1.</w:t>
      </w:r>
      <w:r>
        <w:rPr>
          <w:szCs w:val="22"/>
        </w:rPr>
        <w:t xml:space="preserve"> </w:t>
      </w:r>
      <w:r w:rsidR="00585A31" w:rsidRPr="00585A31">
        <w:rPr>
          <w:szCs w:val="22"/>
        </w:rPr>
        <w:t xml:space="preserve">Franjo Matijević iz Gornje Vrbe, </w:t>
      </w:r>
    </w:p>
    <w:p w:rsidRDefault="00585A31" w:rsidP="00585A31" w:rsidR="00CF4B5F">
      <w:r w:rsidRPr="00585A31">
        <w:rPr>
          <w:szCs w:val="22"/>
        </w:rPr>
        <w:t>Savska 3, OIB: 09031972731</w:t>
      </w:r>
      <w:r w:rsidR="004565ED">
        <w:rPr>
          <w:szCs w:val="22"/>
        </w:rPr>
        <w:tab/>
        <w:t xml:space="preserve"> </w:t>
      </w:r>
      <w:r w:rsidR="004565ED">
        <w:rPr>
          <w:szCs w:val="22"/>
        </w:rPr>
        <w:tab/>
        <w:t xml:space="preserve"> </w:t>
      </w:r>
      <w:r w:rsidR="004565ED">
        <w:rPr>
          <w:szCs w:val="22"/>
        </w:rPr>
        <w:tab/>
      </w:r>
      <w:r>
        <w:rPr>
          <w:szCs w:val="22"/>
        </w:rPr>
        <w:tab/>
        <w:t xml:space="preserve">          </w:t>
      </w:r>
      <w:r w:rsidR="004D2BE8">
        <w:t xml:space="preserve">u iznosu od   </w:t>
      </w:r>
      <w:r w:rsidR="004565ED">
        <w:t xml:space="preserve">   </w:t>
      </w:r>
      <w:r w:rsidR="00302972">
        <w:t xml:space="preserve">    </w:t>
      </w:r>
      <w:r w:rsidR="00B700A8">
        <w:t>2.552,51</w:t>
      </w:r>
      <w:r w:rsidR="004D2BE8">
        <w:t xml:space="preserve"> </w:t>
      </w:r>
      <w:r w:rsidR="004565ED" w:rsidRPr="004565ED">
        <w:t xml:space="preserve">Kn </w:t>
      </w:r>
    </w:p>
    <w:p w:rsidRDefault="004565ED" w:rsidP="004D2BE8" w:rsidR="004565ED">
      <w:pPr>
        <w:tabs>
          <w:tab w:pos="5910" w:val="left"/>
        </w:tabs>
      </w:pPr>
    </w:p>
    <w:p w:rsidRDefault="004565ED" w:rsidP="00585A31" w:rsidR="00585A31">
      <w:pPr>
        <w:tabs>
          <w:tab w:pos="5910" w:val="left"/>
        </w:tabs>
        <w:rPr>
          <w:bCs/>
        </w:rPr>
      </w:pPr>
      <w:r>
        <w:t xml:space="preserve">2. </w:t>
      </w:r>
      <w:r w:rsidR="00585A31" w:rsidRPr="00585A31">
        <w:rPr>
          <w:bCs/>
        </w:rPr>
        <w:t xml:space="preserve">Marjan Grubešić iz Slavonskog Broda, </w:t>
      </w:r>
    </w:p>
    <w:p w:rsidRDefault="00585A31" w:rsidP="00585A31" w:rsidR="00C44096">
      <w:pPr>
        <w:tabs>
          <w:tab w:pos="5910" w:val="left"/>
        </w:tabs>
      </w:pPr>
      <w:r w:rsidRPr="00585A31">
        <w:rPr>
          <w:bCs/>
        </w:rPr>
        <w:t>Osječka 310, OIB: 38142228240</w:t>
      </w:r>
      <w:r w:rsidR="004565ED">
        <w:t xml:space="preserve">                       </w:t>
      </w:r>
      <w:r>
        <w:t xml:space="preserve">                  </w:t>
      </w:r>
      <w:r w:rsidR="004D2BE8">
        <w:t xml:space="preserve">u iznosu od     </w:t>
      </w:r>
      <w:r w:rsidR="00FD51F8">
        <w:t xml:space="preserve"> </w:t>
      </w:r>
      <w:r w:rsidR="005C2234">
        <w:t xml:space="preserve">  </w:t>
      </w:r>
      <w:r w:rsidR="00302972">
        <w:t xml:space="preserve"> </w:t>
      </w:r>
      <w:r w:rsidR="00B700A8">
        <w:t>10.241,02</w:t>
      </w:r>
      <w:r w:rsidR="005C2234">
        <w:t xml:space="preserve"> </w:t>
      </w:r>
      <w:r w:rsidR="004D2BE8" w:rsidRPr="00B16C22">
        <w:t>Kn</w:t>
      </w:r>
      <w:r w:rsidR="004D2BE8">
        <w:t xml:space="preserve"> </w:t>
      </w:r>
    </w:p>
    <w:p w:rsidRDefault="0006366B" w:rsidP="0006366B" w:rsidR="0006366B">
      <w:pPr>
        <w:tabs>
          <w:tab w:pos="5910" w:val="left"/>
        </w:tabs>
      </w:pPr>
    </w:p>
    <w:p w:rsidRDefault="0006366B" w:rsidP="00585A31" w:rsidR="00585A31">
      <w:pPr>
        <w:tabs>
          <w:tab w:pos="5910" w:val="left"/>
        </w:tabs>
        <w:rPr>
          <w:bCs/>
        </w:rPr>
      </w:pPr>
      <w:r>
        <w:t xml:space="preserve">3. </w:t>
      </w:r>
      <w:r w:rsidR="00585A31" w:rsidRPr="00585A31">
        <w:rPr>
          <w:bCs/>
        </w:rPr>
        <w:t xml:space="preserve">Ivka Božić iz Klakara, Ruščica, </w:t>
      </w:r>
    </w:p>
    <w:p w:rsidRDefault="00585A31" w:rsidP="00585A31" w:rsidR="0006366B">
      <w:pPr>
        <w:tabs>
          <w:tab w:pos="5910" w:val="left"/>
        </w:tabs>
      </w:pPr>
      <w:r w:rsidRPr="00585A31">
        <w:rPr>
          <w:bCs/>
        </w:rPr>
        <w:t xml:space="preserve">Reljkovićeva 27, OIB: </w:t>
      </w:r>
      <w:r w:rsidRPr="00585A31">
        <w:t xml:space="preserve"> </w:t>
      </w:r>
      <w:r w:rsidRPr="00585A31">
        <w:rPr>
          <w:bCs/>
        </w:rPr>
        <w:t>41741243408</w:t>
      </w:r>
      <w:r w:rsidR="0006366B">
        <w:t xml:space="preserve">                        </w:t>
      </w:r>
      <w:r w:rsidR="008860B1">
        <w:t xml:space="preserve"> </w:t>
      </w:r>
      <w:r w:rsidR="0006366B">
        <w:t xml:space="preserve">   </w:t>
      </w:r>
      <w:r>
        <w:t xml:space="preserve">     </w:t>
      </w:r>
      <w:r w:rsidR="0006366B">
        <w:t xml:space="preserve"> u iznosu od        </w:t>
      </w:r>
      <w:r w:rsidR="00302972">
        <w:t xml:space="preserve">   </w:t>
      </w:r>
      <w:r w:rsidR="00B700A8">
        <w:t>8.450,70</w:t>
      </w:r>
      <w:r w:rsidR="0006366B">
        <w:t xml:space="preserve"> </w:t>
      </w:r>
      <w:r w:rsidR="0006366B" w:rsidRPr="00B16C22">
        <w:t>Kn</w:t>
      </w:r>
      <w:r w:rsidR="0006366B">
        <w:t xml:space="preserve"> </w:t>
      </w:r>
    </w:p>
    <w:p w:rsidRDefault="00CF4B5F" w:rsidP="004D2BE8" w:rsidR="00CF4B5F">
      <w:pPr>
        <w:tabs>
          <w:tab w:pos="5910" w:val="left"/>
        </w:tabs>
      </w:pPr>
    </w:p>
    <w:p w:rsidRDefault="00585A31" w:rsidP="006C231C" w:rsidR="006C231C">
      <w:pPr>
        <w:tabs>
          <w:tab w:pos="5910" w:val="left"/>
        </w:tabs>
        <w:rPr>
          <w:bCs/>
        </w:rPr>
      </w:pPr>
      <w:r>
        <w:t xml:space="preserve">4. </w:t>
      </w:r>
      <w:r w:rsidR="006C231C" w:rsidRPr="006C231C">
        <w:rPr>
          <w:bCs/>
        </w:rPr>
        <w:t xml:space="preserve">Ivanka Katinić iz Donje Vrbe, </w:t>
      </w:r>
    </w:p>
    <w:p w:rsidRDefault="006C231C" w:rsidP="006C231C" w:rsidR="00585A31">
      <w:pPr>
        <w:tabs>
          <w:tab w:pos="5910" w:val="left"/>
        </w:tabs>
      </w:pPr>
      <w:r w:rsidRPr="006C231C">
        <w:rPr>
          <w:bCs/>
        </w:rPr>
        <w:t>Z. Žuljevića 8, OIB:  45721917451</w:t>
      </w:r>
      <w:r w:rsidR="00585A31">
        <w:t xml:space="preserve">                                </w:t>
      </w:r>
      <w:r w:rsidR="00B700A8">
        <w:t xml:space="preserve">    </w:t>
      </w:r>
      <w:r w:rsidR="00585A31">
        <w:t xml:space="preserve">  u iznosu od        </w:t>
      </w:r>
      <w:r w:rsidR="00302972">
        <w:t xml:space="preserve"> </w:t>
      </w:r>
      <w:r w:rsidR="00B700A8">
        <w:t>10.201,55</w:t>
      </w:r>
      <w:r w:rsidR="00585A31">
        <w:t xml:space="preserve"> </w:t>
      </w:r>
      <w:r w:rsidR="00585A31" w:rsidRPr="00B16C22">
        <w:t>Kn</w:t>
      </w:r>
      <w:r w:rsidR="00585A31">
        <w:t xml:space="preserve"> </w:t>
      </w:r>
    </w:p>
    <w:p w:rsidRDefault="00CD56B6" w:rsidP="004D2BE8" w:rsidR="00CD56B6">
      <w:pPr>
        <w:tabs>
          <w:tab w:pos="5910" w:val="left"/>
        </w:tabs>
      </w:pPr>
    </w:p>
    <w:p w:rsidRDefault="00585A31" w:rsidP="006C231C" w:rsidR="006C231C">
      <w:pPr>
        <w:tabs>
          <w:tab w:pos="5910" w:val="left"/>
        </w:tabs>
        <w:rPr>
          <w:bCs/>
        </w:rPr>
      </w:pPr>
      <w:r>
        <w:t>5</w:t>
      </w:r>
      <w:r w:rsidRPr="00585A31">
        <w:t xml:space="preserve">. </w:t>
      </w:r>
      <w:r w:rsidR="006C231C" w:rsidRPr="006C231C">
        <w:rPr>
          <w:bCs/>
        </w:rPr>
        <w:t xml:space="preserve">Dražen Vračić iz Oriovca, </w:t>
      </w:r>
    </w:p>
    <w:p w:rsidRDefault="006C231C" w:rsidP="006C231C" w:rsidR="00585A31" w:rsidRPr="00585A31">
      <w:pPr>
        <w:tabs>
          <w:tab w:pos="5910" w:val="left"/>
        </w:tabs>
      </w:pPr>
      <w:r w:rsidRPr="006C231C">
        <w:rPr>
          <w:bCs/>
        </w:rPr>
        <w:t>V. Nazora 83, OIB:  56598983552</w:t>
      </w:r>
      <w:r w:rsidR="00585A31" w:rsidRPr="00585A31">
        <w:t xml:space="preserve">                                  </w:t>
      </w:r>
      <w:r w:rsidR="00B700A8">
        <w:t xml:space="preserve">     </w:t>
      </w:r>
      <w:r w:rsidR="00585A31" w:rsidRPr="00585A31">
        <w:t xml:space="preserve"> u iznosu od        </w:t>
      </w:r>
      <w:r w:rsidR="00302972">
        <w:t xml:space="preserve">  </w:t>
      </w:r>
      <w:r w:rsidR="00B700A8">
        <w:t>2.330,24</w:t>
      </w:r>
      <w:r w:rsidR="00585A31" w:rsidRPr="00585A31">
        <w:t xml:space="preserve"> Kn </w:t>
      </w:r>
    </w:p>
    <w:p w:rsidRDefault="00585A31" w:rsidP="004D2BE8" w:rsidR="00585A31">
      <w:pPr>
        <w:tabs>
          <w:tab w:pos="5910" w:val="left"/>
        </w:tabs>
      </w:pPr>
    </w:p>
    <w:p w:rsidRDefault="00585A31" w:rsidP="006C231C" w:rsidR="006C231C">
      <w:pPr>
        <w:tabs>
          <w:tab w:pos="5910" w:val="left"/>
        </w:tabs>
        <w:rPr>
          <w:bCs/>
        </w:rPr>
      </w:pPr>
      <w:r>
        <w:t>6</w:t>
      </w:r>
      <w:r w:rsidRPr="00585A31">
        <w:t xml:space="preserve">. </w:t>
      </w:r>
      <w:r w:rsidR="006C231C" w:rsidRPr="006C231C">
        <w:rPr>
          <w:bCs/>
        </w:rPr>
        <w:t xml:space="preserve">Vera Maričević iz Slavonskog Broda, </w:t>
      </w:r>
    </w:p>
    <w:p w:rsidRDefault="006C231C" w:rsidP="006C231C" w:rsidR="00585A31" w:rsidRPr="00585A31">
      <w:pPr>
        <w:tabs>
          <w:tab w:pos="5910" w:val="left"/>
        </w:tabs>
      </w:pPr>
      <w:r w:rsidRPr="006C231C">
        <w:rPr>
          <w:bCs/>
        </w:rPr>
        <w:t>T. Smičiklasa 20 a, OIB:  74967318502</w:t>
      </w:r>
      <w:r w:rsidR="00585A31" w:rsidRPr="00585A31">
        <w:t xml:space="preserve">                               u iznosu od        </w:t>
      </w:r>
      <w:r w:rsidR="00302972">
        <w:t xml:space="preserve">  </w:t>
      </w:r>
      <w:r w:rsidR="00B700A8">
        <w:t>3.019,91</w:t>
      </w:r>
      <w:r w:rsidR="00585A31" w:rsidRPr="00585A31">
        <w:t xml:space="preserve"> Kn </w:t>
      </w:r>
    </w:p>
    <w:p w:rsidRDefault="00585A31" w:rsidP="004D2BE8" w:rsidR="00585A31">
      <w:pPr>
        <w:tabs>
          <w:tab w:pos="5910" w:val="left"/>
        </w:tabs>
      </w:pPr>
    </w:p>
    <w:p w:rsidRDefault="00585A31" w:rsidP="006C231C" w:rsidR="006C231C">
      <w:pPr>
        <w:tabs>
          <w:tab w:pos="5910" w:val="left"/>
        </w:tabs>
        <w:rPr>
          <w:bCs/>
        </w:rPr>
      </w:pPr>
      <w:r>
        <w:lastRenderedPageBreak/>
        <w:t>7</w:t>
      </w:r>
      <w:r w:rsidRPr="00585A31">
        <w:t xml:space="preserve">. </w:t>
      </w:r>
      <w:r w:rsidR="006C231C" w:rsidRPr="006C231C">
        <w:rPr>
          <w:bCs/>
        </w:rPr>
        <w:t xml:space="preserve">Manda Matijević iz Gornje Vrbe, </w:t>
      </w:r>
    </w:p>
    <w:p w:rsidRDefault="006C231C" w:rsidP="006C231C" w:rsidR="00585A31" w:rsidRPr="00585A31">
      <w:pPr>
        <w:tabs>
          <w:tab w:pos="5910" w:val="left"/>
        </w:tabs>
      </w:pPr>
      <w:r w:rsidRPr="006C231C">
        <w:rPr>
          <w:bCs/>
        </w:rPr>
        <w:t>Savska 3, OIB: 93579350545</w:t>
      </w:r>
      <w:r w:rsidR="00585A31" w:rsidRPr="00585A31">
        <w:t xml:space="preserve">                                  </w:t>
      </w:r>
      <w:r w:rsidR="00B700A8">
        <w:t xml:space="preserve">             </w:t>
      </w:r>
      <w:r w:rsidR="00585A31" w:rsidRPr="00585A31">
        <w:t xml:space="preserve"> u iznosu od        </w:t>
      </w:r>
      <w:r w:rsidR="00302972">
        <w:t xml:space="preserve">  </w:t>
      </w:r>
      <w:r w:rsidR="00B700A8">
        <w:t>3.403,34</w:t>
      </w:r>
      <w:r w:rsidR="00585A31" w:rsidRPr="00585A31">
        <w:t xml:space="preserve"> Kn </w:t>
      </w:r>
    </w:p>
    <w:p w:rsidRDefault="00585A31" w:rsidP="004D2BE8" w:rsidR="00585A31">
      <w:pPr>
        <w:tabs>
          <w:tab w:pos="5910" w:val="left"/>
        </w:tabs>
      </w:pPr>
    </w:p>
    <w:p w:rsidRDefault="00585A31" w:rsidP="006C231C" w:rsidR="006C231C">
      <w:pPr>
        <w:tabs>
          <w:tab w:pos="5910" w:val="left"/>
        </w:tabs>
        <w:rPr>
          <w:bCs/>
        </w:rPr>
      </w:pPr>
      <w:r>
        <w:t>8</w:t>
      </w:r>
      <w:r w:rsidRPr="00585A31">
        <w:t xml:space="preserve">. </w:t>
      </w:r>
      <w:r w:rsidR="006C231C" w:rsidRPr="006C231C">
        <w:rPr>
          <w:bCs/>
        </w:rPr>
        <w:t xml:space="preserve">Ivica Matijević iz Gornje Vrbe, </w:t>
      </w:r>
    </w:p>
    <w:p w:rsidRDefault="006C231C" w:rsidP="006C231C" w:rsidR="00585A31" w:rsidRPr="00585A31">
      <w:pPr>
        <w:tabs>
          <w:tab w:pos="5910" w:val="left"/>
        </w:tabs>
      </w:pPr>
      <w:r w:rsidRPr="006C231C">
        <w:rPr>
          <w:bCs/>
        </w:rPr>
        <w:t>Savska 3, OIB:  94571216485</w:t>
      </w:r>
      <w:r w:rsidR="00585A31" w:rsidRPr="00585A31">
        <w:t xml:space="preserve">                                   </w:t>
      </w:r>
      <w:r w:rsidR="00B700A8">
        <w:t xml:space="preserve">            </w:t>
      </w:r>
      <w:r w:rsidR="00585A31" w:rsidRPr="00585A31">
        <w:t xml:space="preserve">u iznosu od        </w:t>
      </w:r>
      <w:r w:rsidR="00B700A8">
        <w:t>11.876,80</w:t>
      </w:r>
      <w:r w:rsidR="00585A31" w:rsidRPr="00585A31">
        <w:t xml:space="preserve"> Kn </w:t>
      </w:r>
    </w:p>
    <w:p w:rsidRDefault="00585A31" w:rsidP="004D2BE8" w:rsidR="00585A31">
      <w:pPr>
        <w:tabs>
          <w:tab w:pos="5910" w:val="left"/>
        </w:tabs>
      </w:pPr>
    </w:p>
    <w:p w:rsidRDefault="00585A31" w:rsidP="006C231C" w:rsidR="006C231C">
      <w:pPr>
        <w:tabs>
          <w:tab w:pos="5910" w:val="left"/>
        </w:tabs>
        <w:rPr>
          <w:bCs/>
        </w:rPr>
      </w:pPr>
      <w:r>
        <w:t xml:space="preserve">9. </w:t>
      </w:r>
      <w:r w:rsidR="006C231C" w:rsidRPr="006C231C">
        <w:rPr>
          <w:bCs/>
        </w:rPr>
        <w:t xml:space="preserve">Jelica Lucić iz Gornje Vrbe, </w:t>
      </w:r>
    </w:p>
    <w:p w:rsidRDefault="006C231C" w:rsidP="006C231C" w:rsidR="00585A31">
      <w:pPr>
        <w:tabs>
          <w:tab w:pos="5910" w:val="left"/>
        </w:tabs>
      </w:pPr>
      <w:r w:rsidRPr="006C231C">
        <w:rPr>
          <w:bCs/>
        </w:rPr>
        <w:t>Vrbskih žrtava 126, OIB:  97143824083</w:t>
      </w:r>
      <w:r w:rsidR="00585A31">
        <w:t xml:space="preserve">                            </w:t>
      </w:r>
      <w:r w:rsidR="00B700A8">
        <w:t xml:space="preserve">   </w:t>
      </w:r>
      <w:r w:rsidR="00585A31">
        <w:t xml:space="preserve"> u iznosu od        </w:t>
      </w:r>
      <w:r w:rsidR="00302972">
        <w:t xml:space="preserve"> </w:t>
      </w:r>
      <w:r w:rsidR="00B700A8">
        <w:t>8.450,70</w:t>
      </w:r>
      <w:r w:rsidR="00585A31">
        <w:t xml:space="preserve"> </w:t>
      </w:r>
      <w:r w:rsidR="00585A31" w:rsidRPr="00B16C22">
        <w:t>Kn</w:t>
      </w:r>
      <w:r w:rsidR="00585A31">
        <w:t xml:space="preserve"> </w:t>
      </w:r>
    </w:p>
    <w:p w:rsidRDefault="00585A31" w:rsidP="004D2BE8" w:rsidR="00585A31">
      <w:pPr>
        <w:tabs>
          <w:tab w:pos="5910" w:val="left"/>
        </w:tabs>
      </w:pPr>
    </w:p>
    <w:p w:rsidRDefault="00585A31" w:rsidP="006C231C" w:rsidR="006C231C">
      <w:pPr>
        <w:tabs>
          <w:tab w:pos="5910" w:val="left"/>
        </w:tabs>
        <w:rPr>
          <w:bCs/>
        </w:rPr>
      </w:pPr>
      <w:r>
        <w:t xml:space="preserve">10. </w:t>
      </w:r>
      <w:r w:rsidR="006C231C" w:rsidRPr="006C231C">
        <w:rPr>
          <w:bCs/>
        </w:rPr>
        <w:t xml:space="preserve">Sunčana Knyš iz Slavonskog Broda, </w:t>
      </w:r>
    </w:p>
    <w:p w:rsidRDefault="006C231C" w:rsidP="006C231C" w:rsidR="00585A31">
      <w:pPr>
        <w:tabs>
          <w:tab w:pos="5910" w:val="left"/>
        </w:tabs>
      </w:pPr>
      <w:r w:rsidRPr="006C231C">
        <w:rPr>
          <w:bCs/>
        </w:rPr>
        <w:t>T. Smičiklasa 20 a, OIB:  98890235291</w:t>
      </w:r>
      <w:r w:rsidR="00585A31">
        <w:t xml:space="preserve">                              </w:t>
      </w:r>
      <w:r w:rsidR="00B700A8">
        <w:t xml:space="preserve"> </w:t>
      </w:r>
      <w:r w:rsidR="00585A31">
        <w:t xml:space="preserve">  u iznosu od        </w:t>
      </w:r>
      <w:r w:rsidR="00B700A8">
        <w:t>3.004,81</w:t>
      </w:r>
      <w:r w:rsidR="00585A31">
        <w:t xml:space="preserve"> </w:t>
      </w:r>
      <w:r w:rsidR="00585A31" w:rsidRPr="00B16C22">
        <w:t>Kn</w:t>
      </w:r>
      <w:r w:rsidR="00585A31">
        <w:t xml:space="preserve"> </w:t>
      </w:r>
    </w:p>
    <w:p w:rsidRDefault="00585A31" w:rsidP="004D2BE8" w:rsidR="00585A31">
      <w:pPr>
        <w:tabs>
          <w:tab w:pos="5910" w:val="left"/>
        </w:tabs>
      </w:pPr>
    </w:p>
    <w:p w:rsidRDefault="00271976" w:rsidP="004D2BE8" w:rsidR="00271976">
      <w:pPr>
        <w:tabs>
          <w:tab w:pos="5910" w:val="left"/>
        </w:tabs>
      </w:pPr>
    </w:p>
    <w:p w:rsidRDefault="00FF5397" w:rsidP="007314A7" w:rsidR="002E1104" w:rsidRPr="007314A7">
      <w:pPr>
        <w:jc w:val="both"/>
        <w:rPr>
          <w:b/>
        </w:rPr>
      </w:pPr>
      <w:r w:rsidRPr="001A695E">
        <w:rPr>
          <w:b/>
        </w:rPr>
        <w:t>UKUPNO:</w:t>
      </w:r>
      <w:r w:rsidRPr="001A695E">
        <w:rPr>
          <w:b/>
        </w:rPr>
        <w:tab/>
      </w:r>
      <w:r w:rsidRPr="001A695E">
        <w:rPr>
          <w:b/>
        </w:rPr>
        <w:tab/>
      </w:r>
      <w:r w:rsidRPr="001A695E">
        <w:rPr>
          <w:b/>
        </w:rPr>
        <w:tab/>
      </w:r>
      <w:r w:rsidRPr="001A695E">
        <w:rPr>
          <w:b/>
        </w:rPr>
        <w:tab/>
      </w:r>
      <w:r w:rsidRPr="001A695E">
        <w:rPr>
          <w:b/>
        </w:rPr>
        <w:tab/>
      </w:r>
      <w:r>
        <w:tab/>
      </w:r>
      <w:r w:rsidR="0071153D">
        <w:t xml:space="preserve">   </w:t>
      </w:r>
      <w:r w:rsidR="005C2234">
        <w:t xml:space="preserve">  </w:t>
      </w:r>
      <w:r w:rsidR="0032488A">
        <w:t xml:space="preserve">  </w:t>
      </w:r>
      <w:r w:rsidR="000600E4">
        <w:t xml:space="preserve">  </w:t>
      </w:r>
      <w:r w:rsidR="00B700A8">
        <w:t xml:space="preserve">   </w:t>
      </w:r>
      <w:r w:rsidRPr="00C940F1">
        <w:rPr>
          <w:b/>
        </w:rPr>
        <w:t xml:space="preserve">u iznosu od </w:t>
      </w:r>
      <w:r w:rsidR="00961C13">
        <w:rPr>
          <w:b/>
        </w:rPr>
        <w:t xml:space="preserve"> </w:t>
      </w:r>
      <w:r w:rsidR="000600E4">
        <w:rPr>
          <w:b/>
        </w:rPr>
        <w:t xml:space="preserve"> </w:t>
      </w:r>
      <w:r w:rsidR="005C2234">
        <w:rPr>
          <w:b/>
        </w:rPr>
        <w:t xml:space="preserve">  </w:t>
      </w:r>
      <w:r w:rsidR="004565ED">
        <w:rPr>
          <w:b/>
        </w:rPr>
        <w:t xml:space="preserve"> </w:t>
      </w:r>
      <w:r w:rsidR="00B700A8">
        <w:rPr>
          <w:b/>
        </w:rPr>
        <w:t xml:space="preserve">63.531,58 </w:t>
      </w:r>
      <w:r w:rsidRPr="00C940F1">
        <w:rPr>
          <w:b/>
        </w:rPr>
        <w:t>Kn</w:t>
      </w:r>
    </w:p>
    <w:p w:rsidRDefault="00CD56B6" w:rsidP="00B34AC0" w:rsidR="00CD56B6">
      <w:pPr>
        <w:rPr>
          <w:b/>
        </w:rPr>
      </w:pPr>
    </w:p>
    <w:p w:rsidRDefault="00271976" w:rsidP="00B34AC0" w:rsidR="00271976">
      <w:pPr>
        <w:rPr>
          <w:b/>
        </w:rPr>
      </w:pPr>
    </w:p>
    <w:p w:rsidRDefault="00271976" w:rsidP="00B34AC0" w:rsidR="00271976">
      <w:pPr>
        <w:rPr>
          <w:b/>
        </w:rPr>
      </w:pPr>
    </w:p>
    <w:p w:rsidRDefault="00E54518" w:rsidP="00E54518" w:rsidR="00E54518">
      <w:pPr>
        <w:jc w:val="both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>b</w:t>
      </w:r>
      <w:r w:rsidRPr="00E54518">
        <w:rPr>
          <w:b/>
        </w:rPr>
        <w:t>)</w:t>
      </w:r>
      <w:r>
        <w:t xml:space="preserve"> </w:t>
      </w:r>
      <w:r w:rsidRPr="00A944CC">
        <w:rPr>
          <w:b/>
        </w:rPr>
        <w:t>Utvrđ</w:t>
      </w:r>
      <w:r w:rsidR="007D6839">
        <w:rPr>
          <w:b/>
        </w:rPr>
        <w:t>ene</w:t>
      </w:r>
      <w:r w:rsidRPr="00A944CC">
        <w:rPr>
          <w:b/>
        </w:rPr>
        <w:t xml:space="preserve"> </w:t>
      </w:r>
      <w:r>
        <w:t>s</w:t>
      </w:r>
      <w:r w:rsidR="007D6839">
        <w:t>u</w:t>
      </w:r>
      <w:r>
        <w:t xml:space="preserve"> tražbine stečajnih</w:t>
      </w:r>
      <w:r w:rsidR="007D6839">
        <w:t xml:space="preserve"> vjerovnika</w:t>
      </w:r>
      <w:r>
        <w:t xml:space="preserve"> drugog višeg isplatnog reda u iznosima kako slijedi: </w:t>
      </w:r>
    </w:p>
    <w:p w:rsidRDefault="00203A23" w:rsidP="00203A23" w:rsidR="00203A23">
      <w:pPr>
        <w:rPr>
          <w:b/>
        </w:rPr>
      </w:pPr>
    </w:p>
    <w:p w:rsidRDefault="004565ED" w:rsidP="00A946F4" w:rsidR="00A946F4">
      <w:pPr>
        <w:jc w:val="both"/>
        <w:rPr>
          <w:szCs w:val="22"/>
        </w:rPr>
      </w:pPr>
      <w:r w:rsidRPr="004565ED">
        <w:rPr>
          <w:szCs w:val="22"/>
        </w:rPr>
        <w:t>1.</w:t>
      </w:r>
      <w:r>
        <w:rPr>
          <w:szCs w:val="22"/>
        </w:rPr>
        <w:t xml:space="preserve"> </w:t>
      </w:r>
      <w:r w:rsidR="00A946F4" w:rsidRPr="00A946F4">
        <w:rPr>
          <w:szCs w:val="22"/>
        </w:rPr>
        <w:t>ADDIKO BANK d.d.</w:t>
      </w:r>
      <w:r w:rsidR="00A946F4">
        <w:rPr>
          <w:szCs w:val="22"/>
        </w:rPr>
        <w:t xml:space="preserve"> </w:t>
      </w:r>
      <w:r w:rsidR="00A946F4" w:rsidRPr="00A946F4">
        <w:rPr>
          <w:szCs w:val="22"/>
        </w:rPr>
        <w:t xml:space="preserve">(ranije HYPO </w:t>
      </w:r>
    </w:p>
    <w:p w:rsidRDefault="00A946F4" w:rsidP="00A946F4" w:rsidR="00A946F4">
      <w:pPr>
        <w:jc w:val="both"/>
        <w:rPr>
          <w:szCs w:val="22"/>
        </w:rPr>
      </w:pPr>
      <w:r w:rsidRPr="00A946F4">
        <w:rPr>
          <w:szCs w:val="22"/>
        </w:rPr>
        <w:t xml:space="preserve">ALPE ADRIA-BANK d.d.), Zagreb, </w:t>
      </w:r>
    </w:p>
    <w:p w:rsidRDefault="00A946F4" w:rsidP="00A946F4" w:rsidR="00A946F4">
      <w:pPr>
        <w:jc w:val="both"/>
      </w:pPr>
      <w:r w:rsidRPr="00A946F4">
        <w:rPr>
          <w:szCs w:val="22"/>
        </w:rPr>
        <w:t>Slavonska avenija 6, OIB: 14036333877</w:t>
      </w:r>
      <w:r>
        <w:rPr>
          <w:szCs w:val="22"/>
        </w:rPr>
        <w:tab/>
      </w:r>
      <w:r>
        <w:rPr>
          <w:szCs w:val="22"/>
        </w:rPr>
        <w:tab/>
        <w:t xml:space="preserve">         </w:t>
      </w:r>
      <w:r w:rsidR="00595CB9">
        <w:t xml:space="preserve">u iznosu od </w:t>
      </w:r>
      <w:r w:rsidR="0032488A">
        <w:t xml:space="preserve">   </w:t>
      </w:r>
      <w:r w:rsidR="0028636A">
        <w:t xml:space="preserve">   </w:t>
      </w:r>
      <w:r>
        <w:t xml:space="preserve"> </w:t>
      </w:r>
      <w:r w:rsidRPr="00A946F4">
        <w:t>120.971,10 Kn</w:t>
      </w:r>
      <w:r w:rsidR="007314A7">
        <w:t xml:space="preserve">    </w:t>
      </w:r>
    </w:p>
    <w:p w:rsidRDefault="00A946F4" w:rsidP="00A946F4" w:rsidR="00A946F4">
      <w:pPr>
        <w:jc w:val="both"/>
      </w:pPr>
    </w:p>
    <w:p w:rsidRDefault="00A946F4" w:rsidP="00A946F4" w:rsidR="00A946F4">
      <w:pPr>
        <w:pStyle w:val="Bezproreda1"/>
      </w:pPr>
      <w:r>
        <w:t>2</w:t>
      </w:r>
      <w:r w:rsidRPr="00A946F4">
        <w:t>. PRIVREDNA BANKA ZAGREB d.d.</w:t>
      </w:r>
    </w:p>
    <w:p w:rsidRDefault="00A946F4" w:rsidP="00A946F4" w:rsidR="00A946F4">
      <w:pPr>
        <w:pStyle w:val="Bezproreda1"/>
      </w:pPr>
      <w:r w:rsidRPr="00A946F4">
        <w:t>Zagreb, Radnička cesta 50, OIB: 02535697732</w:t>
      </w:r>
      <w:r>
        <w:t xml:space="preserve">  </w:t>
      </w:r>
      <w:r w:rsidRPr="00A946F4">
        <w:tab/>
        <w:t xml:space="preserve">      </w:t>
      </w:r>
      <w:r w:rsidR="0028636A">
        <w:t xml:space="preserve">   </w:t>
      </w:r>
      <w:r w:rsidRPr="00A946F4">
        <w:t xml:space="preserve"> u iznosu od   </w:t>
      </w:r>
      <w:r>
        <w:t xml:space="preserve">  </w:t>
      </w:r>
      <w:r w:rsidR="0028636A">
        <w:t xml:space="preserve">  </w:t>
      </w:r>
      <w:r w:rsidRPr="00A946F4">
        <w:t>730.508,88</w:t>
      </w:r>
      <w:r>
        <w:t xml:space="preserve"> </w:t>
      </w:r>
      <w:r w:rsidRPr="00A946F4">
        <w:t>Kn</w:t>
      </w:r>
    </w:p>
    <w:p w:rsidRDefault="00A946F4" w:rsidP="00855A99" w:rsidR="00A946F4">
      <w:pPr>
        <w:pStyle w:val="Bezproreda1"/>
      </w:pPr>
    </w:p>
    <w:p w:rsidRDefault="00A946F4" w:rsidP="00A946F4" w:rsidR="00A946F4">
      <w:pPr>
        <w:pStyle w:val="Bezproreda1"/>
      </w:pPr>
      <w:r>
        <w:t>3</w:t>
      </w:r>
      <w:r w:rsidRPr="00A946F4">
        <w:t xml:space="preserve">. FINANCIJSKA AGENCIJA, Zagreb, </w:t>
      </w:r>
    </w:p>
    <w:p w:rsidRDefault="00A946F4" w:rsidP="00A946F4" w:rsidR="00A946F4" w:rsidRPr="00A946F4">
      <w:pPr>
        <w:pStyle w:val="Bezproreda1"/>
      </w:pPr>
      <w:r w:rsidRPr="00A946F4">
        <w:t>Ulica grada Vukovara 70, OIB: 85821130368</w:t>
      </w:r>
      <w:r w:rsidRPr="00A946F4">
        <w:tab/>
      </w:r>
      <w:r w:rsidR="0028636A">
        <w:t xml:space="preserve">          </w:t>
      </w:r>
      <w:r w:rsidRPr="00A946F4">
        <w:t xml:space="preserve">u iznosu od       </w:t>
      </w:r>
      <w:r w:rsidR="0028636A">
        <w:t xml:space="preserve">   </w:t>
      </w:r>
      <w:r w:rsidRPr="00A946F4">
        <w:t xml:space="preserve"> 1.766,83 Kn</w:t>
      </w:r>
    </w:p>
    <w:p w:rsidRDefault="00A946F4" w:rsidP="00855A99" w:rsidR="00A946F4">
      <w:pPr>
        <w:pStyle w:val="Bezproreda1"/>
      </w:pPr>
    </w:p>
    <w:p w:rsidRDefault="00A946F4" w:rsidP="00A946F4" w:rsidR="00A946F4">
      <w:pPr>
        <w:pStyle w:val="Bezproreda1"/>
      </w:pPr>
      <w:r>
        <w:t>4</w:t>
      </w:r>
      <w:r w:rsidRPr="00A946F4">
        <w:t xml:space="preserve">. HRVATSKI TELEKOM d.d., </w:t>
      </w:r>
    </w:p>
    <w:p w:rsidRDefault="00A946F4" w:rsidP="00A946F4" w:rsidR="00A946F4">
      <w:pPr>
        <w:pStyle w:val="Bezproreda1"/>
      </w:pPr>
      <w:r w:rsidRPr="00A946F4">
        <w:t xml:space="preserve">Zagreb, Roberta Frangeša Mihanovića 9, </w:t>
      </w:r>
    </w:p>
    <w:p w:rsidRDefault="00A946F4" w:rsidP="00855A99" w:rsidR="00A946F4">
      <w:pPr>
        <w:pStyle w:val="Bezproreda1"/>
      </w:pPr>
      <w:r w:rsidRPr="00A946F4">
        <w:t>OIB: 81793146560</w:t>
      </w:r>
      <w:r w:rsidRPr="00A946F4">
        <w:tab/>
      </w:r>
      <w:r w:rsidRPr="00A946F4">
        <w:tab/>
        <w:t xml:space="preserve">     </w:t>
      </w:r>
      <w:r>
        <w:tab/>
      </w:r>
      <w:r>
        <w:tab/>
      </w:r>
      <w:r>
        <w:tab/>
      </w:r>
      <w:r w:rsidRPr="00A946F4">
        <w:t xml:space="preserve">   </w:t>
      </w:r>
      <w:r>
        <w:t xml:space="preserve">     </w:t>
      </w:r>
      <w:r w:rsidRPr="00A946F4">
        <w:t xml:space="preserve">  u iznosu od      </w:t>
      </w:r>
      <w:r w:rsidR="0028636A">
        <w:t xml:space="preserve">    </w:t>
      </w:r>
      <w:r w:rsidRPr="00A946F4">
        <w:t xml:space="preserve"> 8.160,92 Kn</w:t>
      </w:r>
    </w:p>
    <w:p w:rsidRDefault="00A946F4" w:rsidP="00855A99" w:rsidR="00A946F4">
      <w:pPr>
        <w:pStyle w:val="Bezproreda1"/>
      </w:pPr>
    </w:p>
    <w:p w:rsidRDefault="00A946F4" w:rsidP="00A946F4" w:rsidR="00A946F4">
      <w:pPr>
        <w:pStyle w:val="Bezproreda1"/>
      </w:pPr>
      <w:r>
        <w:t>5</w:t>
      </w:r>
      <w:r w:rsidRPr="00A946F4">
        <w:t xml:space="preserve">. Fond za zaštitu okoliša i energetsku </w:t>
      </w:r>
    </w:p>
    <w:p w:rsidRDefault="00A946F4" w:rsidP="00A946F4" w:rsidR="00A946F4">
      <w:pPr>
        <w:pStyle w:val="Bezproreda1"/>
      </w:pPr>
      <w:r w:rsidRPr="00A946F4">
        <w:t>učinkovitost, Zagreb, Radnička cesta 80,</w:t>
      </w:r>
    </w:p>
    <w:p w:rsidRDefault="00A946F4" w:rsidP="00A946F4" w:rsidR="00A946F4" w:rsidRPr="00A946F4">
      <w:pPr>
        <w:pStyle w:val="Bezproreda1"/>
      </w:pPr>
      <w:r w:rsidRPr="00A946F4">
        <w:t>OIB:  85828625994</w:t>
      </w:r>
      <w:r w:rsidRPr="00A946F4">
        <w:tab/>
      </w:r>
      <w:r w:rsidRPr="00A946F4">
        <w:tab/>
        <w:t xml:space="preserve">           </w:t>
      </w:r>
      <w:r>
        <w:tab/>
      </w:r>
      <w:r>
        <w:tab/>
      </w:r>
      <w:r>
        <w:tab/>
      </w:r>
      <w:r w:rsidR="0028636A">
        <w:t xml:space="preserve">         </w:t>
      </w:r>
      <w:r>
        <w:t xml:space="preserve"> </w:t>
      </w:r>
      <w:r w:rsidRPr="00A946F4">
        <w:t xml:space="preserve"> u iznosu od    </w:t>
      </w:r>
      <w:r w:rsidR="0028636A">
        <w:t xml:space="preserve">   </w:t>
      </w:r>
      <w:r w:rsidRPr="00A946F4">
        <w:t xml:space="preserve">   2.056,24 Kn</w:t>
      </w:r>
    </w:p>
    <w:p w:rsidRDefault="00A946F4" w:rsidP="00855A99" w:rsidR="00A946F4">
      <w:pPr>
        <w:pStyle w:val="Bezproreda1"/>
      </w:pPr>
    </w:p>
    <w:p w:rsidRDefault="00A946F4" w:rsidP="00A946F4" w:rsidR="00A946F4" w:rsidRPr="00717E58">
      <w:pPr>
        <w:jc w:val="both"/>
      </w:pPr>
      <w:r>
        <w:t xml:space="preserve">6. </w:t>
      </w:r>
      <w:r w:rsidRPr="00717E58">
        <w:t>REPUBLIKA HRVATSKA</w:t>
      </w:r>
    </w:p>
    <w:p w:rsidRDefault="00A946F4" w:rsidP="00A946F4" w:rsidR="00A946F4" w:rsidRPr="00717E58">
      <w:pPr>
        <w:jc w:val="both"/>
      </w:pPr>
      <w:r w:rsidRPr="00717E58">
        <w:t>Ministarstvo financija, Porezna uprava,</w:t>
      </w:r>
    </w:p>
    <w:p w:rsidRDefault="00A946F4" w:rsidP="00A946F4" w:rsidR="00A946F4">
      <w:pPr>
        <w:jc w:val="both"/>
      </w:pPr>
      <w:r w:rsidRPr="00717E58">
        <w:t xml:space="preserve">Područni ured Slavonija i Baranja, </w:t>
      </w:r>
    </w:p>
    <w:p w:rsidRDefault="00A946F4" w:rsidP="00A946F4" w:rsidR="00A946F4" w:rsidRPr="00717E58">
      <w:pPr>
        <w:jc w:val="both"/>
      </w:pPr>
      <w:r w:rsidRPr="00717E58">
        <w:t xml:space="preserve">OIB 18683136487                       </w:t>
      </w:r>
      <w:r>
        <w:tab/>
      </w:r>
      <w:r>
        <w:tab/>
        <w:t xml:space="preserve">               </w:t>
      </w:r>
      <w:r w:rsidRPr="00717E58">
        <w:t xml:space="preserve"> </w:t>
      </w:r>
      <w:r>
        <w:t xml:space="preserve">        u iznosu od     440.484,07</w:t>
      </w:r>
      <w:r w:rsidRPr="00717E58">
        <w:t xml:space="preserve"> Kn</w:t>
      </w:r>
    </w:p>
    <w:p w:rsidRDefault="00A946F4" w:rsidP="00855A99" w:rsidR="00A946F4">
      <w:pPr>
        <w:pStyle w:val="Bezproreda1"/>
      </w:pPr>
    </w:p>
    <w:p w:rsidRDefault="00A946F4" w:rsidP="00A946F4" w:rsidR="00A946F4">
      <w:pPr>
        <w:pStyle w:val="Bezproreda1"/>
      </w:pPr>
      <w:r>
        <w:t>7</w:t>
      </w:r>
      <w:r w:rsidRPr="00A946F4">
        <w:t xml:space="preserve">. HRVATSKE VODE, Zagreb, </w:t>
      </w:r>
    </w:p>
    <w:p w:rsidRDefault="00A946F4" w:rsidP="00855A99" w:rsidR="00A946F4">
      <w:pPr>
        <w:pStyle w:val="Bezproreda1"/>
      </w:pPr>
      <w:r w:rsidRPr="00A946F4">
        <w:t>Ulica grada Vukovara 220, OIB:  28921383001</w:t>
      </w:r>
      <w:r w:rsidRPr="00A946F4">
        <w:tab/>
        <w:t xml:space="preserve">       </w:t>
      </w:r>
      <w:r w:rsidR="0028636A">
        <w:t xml:space="preserve">    </w:t>
      </w:r>
      <w:r w:rsidRPr="00A946F4">
        <w:t xml:space="preserve"> u iznosu od        </w:t>
      </w:r>
      <w:r>
        <w:t xml:space="preserve">  </w:t>
      </w:r>
      <w:r w:rsidRPr="00A946F4">
        <w:t xml:space="preserve">  563,62</w:t>
      </w:r>
      <w:r>
        <w:t xml:space="preserve"> </w:t>
      </w:r>
      <w:r w:rsidRPr="00A946F4">
        <w:t>Kn</w:t>
      </w:r>
    </w:p>
    <w:p w:rsidRDefault="007314A7" w:rsidP="00855A99" w:rsidR="007314A7" w:rsidRPr="00855A99">
      <w:pPr>
        <w:pStyle w:val="Bezproreda1"/>
        <w:rPr>
          <w:b/>
        </w:rPr>
      </w:pPr>
      <w:r>
        <w:t xml:space="preserve">                                                                                                  </w:t>
      </w:r>
    </w:p>
    <w:p w:rsidRDefault="00A946F4" w:rsidP="00A946F4" w:rsidR="00A946F4">
      <w:pPr>
        <w:jc w:val="both"/>
      </w:pPr>
      <w:r>
        <w:lastRenderedPageBreak/>
        <w:t>8</w:t>
      </w:r>
      <w:r w:rsidR="00617119">
        <w:t>.</w:t>
      </w:r>
      <w:r w:rsidR="004565ED" w:rsidRPr="004565ED">
        <w:rPr>
          <w:szCs w:val="22"/>
        </w:rPr>
        <w:t xml:space="preserve"> </w:t>
      </w:r>
      <w:r w:rsidRPr="00A946F4">
        <w:t xml:space="preserve">CROATIA OSIGURANJE d.d., </w:t>
      </w:r>
    </w:p>
    <w:p w:rsidRDefault="00A946F4" w:rsidP="00A946F4" w:rsidR="00A946F4">
      <w:pPr>
        <w:jc w:val="both"/>
      </w:pPr>
      <w:r w:rsidRPr="00A946F4">
        <w:t xml:space="preserve">Zagreb, Vatroslava Jagića 33, </w:t>
      </w:r>
    </w:p>
    <w:p w:rsidRDefault="00A946F4" w:rsidP="00A946F4" w:rsidR="00AB18C1">
      <w:pPr>
        <w:jc w:val="both"/>
      </w:pPr>
      <w:r w:rsidRPr="00A946F4">
        <w:t>OIB: 26187994862</w:t>
      </w:r>
      <w:r w:rsidR="0057107F">
        <w:t xml:space="preserve">            </w:t>
      </w:r>
      <w:r w:rsidR="0006366B">
        <w:t xml:space="preserve">  </w:t>
      </w:r>
      <w:r w:rsidR="0057107F">
        <w:t xml:space="preserve">    </w:t>
      </w:r>
      <w:r w:rsidR="00717E58">
        <w:t xml:space="preserve">    </w:t>
      </w:r>
      <w:r>
        <w:t xml:space="preserve">                                       </w:t>
      </w:r>
      <w:r w:rsidR="00271976">
        <w:t xml:space="preserve">  </w:t>
      </w:r>
      <w:r w:rsidR="0057107F">
        <w:t xml:space="preserve"> </w:t>
      </w:r>
      <w:r w:rsidR="0006366B">
        <w:t xml:space="preserve"> </w:t>
      </w:r>
      <w:r w:rsidR="006D7BF5">
        <w:t>u</w:t>
      </w:r>
      <w:r w:rsidR="00617119">
        <w:t xml:space="preserve"> iznosu od     </w:t>
      </w:r>
      <w:r>
        <w:t xml:space="preserve">  </w:t>
      </w:r>
      <w:r w:rsidRPr="00A946F4">
        <w:t>16.263,56 Kn</w:t>
      </w:r>
    </w:p>
    <w:p w:rsidRDefault="002E1104" w:rsidP="00A368D4" w:rsidR="002E1104">
      <w:pPr>
        <w:jc w:val="both"/>
      </w:pPr>
    </w:p>
    <w:p w:rsidRDefault="00A946F4" w:rsidP="00A946F4" w:rsidR="00A946F4">
      <w:pPr>
        <w:jc w:val="both"/>
      </w:pPr>
      <w:r>
        <w:t>9</w:t>
      </w:r>
      <w:r w:rsidR="00AB18C1">
        <w:t xml:space="preserve">. </w:t>
      </w:r>
      <w:r w:rsidRPr="00A946F4">
        <w:t xml:space="preserve">B2 KAPITAL d.o.o., Zagreb,  </w:t>
      </w:r>
    </w:p>
    <w:p w:rsidRDefault="00A946F4" w:rsidP="00A946F4" w:rsidR="00AB18C1">
      <w:pPr>
        <w:jc w:val="both"/>
      </w:pPr>
      <w:r w:rsidRPr="00A946F4">
        <w:t>Radnička cesta 41, OIB: 57509775367</w:t>
      </w:r>
      <w:r>
        <w:t xml:space="preserve"> </w:t>
      </w:r>
      <w:r>
        <w:tab/>
      </w:r>
      <w:r>
        <w:tab/>
        <w:t xml:space="preserve">        </w:t>
      </w:r>
      <w:r w:rsidR="00271976">
        <w:t xml:space="preserve">  </w:t>
      </w:r>
      <w:r>
        <w:t xml:space="preserve">  u iznosu od    </w:t>
      </w:r>
      <w:r w:rsidR="0067239B">
        <w:t xml:space="preserve">   </w:t>
      </w:r>
      <w:r w:rsidRPr="00A946F4">
        <w:t>29.972,32 Kn</w:t>
      </w:r>
    </w:p>
    <w:p w:rsidRDefault="00717E58" w:rsidP="0006366B" w:rsidR="00717E58">
      <w:pPr>
        <w:jc w:val="both"/>
      </w:pPr>
    </w:p>
    <w:p w:rsidRDefault="00A946F4" w:rsidP="00A946F4" w:rsidR="00A946F4">
      <w:pPr>
        <w:jc w:val="both"/>
      </w:pPr>
      <w:r>
        <w:t>10</w:t>
      </w:r>
      <w:r w:rsidR="00717E58">
        <w:t xml:space="preserve">. </w:t>
      </w:r>
      <w:r w:rsidRPr="00A946F4">
        <w:t xml:space="preserve">VELEBIT OSIGURANJE d.d., </w:t>
      </w:r>
    </w:p>
    <w:p w:rsidRDefault="00A946F4" w:rsidP="00A946F4" w:rsidR="00717E58">
      <w:pPr>
        <w:jc w:val="both"/>
      </w:pPr>
      <w:r w:rsidRPr="00A946F4">
        <w:t>Zagreb, Savska 144 a, OIB:  42098054984</w:t>
      </w:r>
      <w:r w:rsidR="00717E58" w:rsidRPr="00717E58">
        <w:t xml:space="preserve"> </w:t>
      </w:r>
      <w:r w:rsidR="00717E58" w:rsidRPr="00717E58">
        <w:tab/>
        <w:t xml:space="preserve"> </w:t>
      </w:r>
      <w:r w:rsidR="00717E58">
        <w:t xml:space="preserve">                </w:t>
      </w:r>
      <w:r w:rsidR="00271976">
        <w:t xml:space="preserve">  </w:t>
      </w:r>
      <w:r>
        <w:t xml:space="preserve">   </w:t>
      </w:r>
      <w:r w:rsidR="00717E58">
        <w:t xml:space="preserve">  </w:t>
      </w:r>
      <w:r>
        <w:t xml:space="preserve">u iznosu od        </w:t>
      </w:r>
      <w:r w:rsidRPr="00A946F4">
        <w:t>5.532,76 Kn</w:t>
      </w:r>
    </w:p>
    <w:p w:rsidRDefault="00717E58" w:rsidP="00717E58" w:rsidR="00717E58" w:rsidRPr="00717E58">
      <w:pPr>
        <w:jc w:val="both"/>
      </w:pPr>
    </w:p>
    <w:p w:rsidRDefault="00A946F4" w:rsidP="00A946F4" w:rsidR="00A946F4">
      <w:pPr>
        <w:jc w:val="both"/>
        <w:rPr>
          <w:color w:val="000000"/>
        </w:rPr>
      </w:pPr>
      <w:r>
        <w:t>11</w:t>
      </w:r>
      <w:r w:rsidR="00717E58">
        <w:t xml:space="preserve">. </w:t>
      </w:r>
      <w:r w:rsidRPr="009835AB">
        <w:rPr>
          <w:sz w:val="22"/>
        </w:rPr>
        <w:t>ALCA ZAGREB d.o.o.</w:t>
      </w:r>
      <w:r>
        <w:rPr>
          <w:sz w:val="22"/>
        </w:rPr>
        <w:t xml:space="preserve">, Zagreb, </w:t>
      </w:r>
      <w:r w:rsidRPr="009835AB">
        <w:rPr>
          <w:color w:val="000000"/>
        </w:rPr>
        <w:t xml:space="preserve"> </w:t>
      </w:r>
    </w:p>
    <w:p w:rsidRDefault="00A946F4" w:rsidP="00A946F4" w:rsidR="00717E58">
      <w:pPr>
        <w:jc w:val="both"/>
      </w:pPr>
      <w:r w:rsidRPr="009835AB">
        <w:rPr>
          <w:sz w:val="22"/>
        </w:rPr>
        <w:t>Koledovčina 2</w:t>
      </w:r>
      <w:r>
        <w:rPr>
          <w:sz w:val="22"/>
        </w:rPr>
        <w:t xml:space="preserve">, OIB: </w:t>
      </w:r>
      <w:r w:rsidRPr="009835AB">
        <w:rPr>
          <w:color w:val="000000"/>
        </w:rPr>
        <w:t xml:space="preserve"> </w:t>
      </w:r>
      <w:r w:rsidRPr="009835AB">
        <w:rPr>
          <w:sz w:val="22"/>
        </w:rPr>
        <w:t>58353015102</w:t>
      </w:r>
      <w:r w:rsidR="00717E58">
        <w:tab/>
      </w:r>
      <w:r w:rsidR="00717E58">
        <w:tab/>
      </w:r>
      <w:r w:rsidR="00717E58">
        <w:tab/>
        <w:t xml:space="preserve">  </w:t>
      </w:r>
      <w:r>
        <w:t xml:space="preserve">   </w:t>
      </w:r>
      <w:r w:rsidR="00717E58">
        <w:t xml:space="preserve">   </w:t>
      </w:r>
      <w:r w:rsidR="00271976">
        <w:t xml:space="preserve">  </w:t>
      </w:r>
      <w:r w:rsidR="00717E58" w:rsidRPr="00717E58">
        <w:t xml:space="preserve">  u iznosu od       </w:t>
      </w:r>
      <w:r>
        <w:t xml:space="preserve">  </w:t>
      </w:r>
      <w:r w:rsidRPr="009835AB">
        <w:rPr>
          <w:sz w:val="22"/>
        </w:rPr>
        <w:t>12.189,40</w:t>
      </w:r>
      <w:r>
        <w:rPr>
          <w:sz w:val="22"/>
        </w:rPr>
        <w:t xml:space="preserve"> </w:t>
      </w:r>
      <w:r w:rsidRPr="002754A2">
        <w:rPr>
          <w:sz w:val="22"/>
        </w:rPr>
        <w:t>Kn</w:t>
      </w:r>
    </w:p>
    <w:p w:rsidRDefault="00717E58" w:rsidP="00717E58" w:rsidR="00717E58">
      <w:pPr>
        <w:jc w:val="both"/>
      </w:pPr>
    </w:p>
    <w:p w:rsidRDefault="00717E58" w:rsidP="00717E58" w:rsidR="00717E58">
      <w:pPr>
        <w:jc w:val="both"/>
      </w:pPr>
      <w:r>
        <w:t>1</w:t>
      </w:r>
      <w:r w:rsidR="00A946F4">
        <w:t>2</w:t>
      </w:r>
      <w:r>
        <w:t xml:space="preserve">. </w:t>
      </w:r>
      <w:r w:rsidRPr="00717E58">
        <w:t xml:space="preserve">GRAD SLAVONSKI BROD, </w:t>
      </w:r>
    </w:p>
    <w:p w:rsidRDefault="00717E58" w:rsidP="00FB1C7C" w:rsidR="00FB1C7C" w:rsidRPr="00FB1C7C">
      <w:pPr>
        <w:jc w:val="both"/>
      </w:pPr>
      <w:r w:rsidRPr="00717E58">
        <w:t>Slavonski Brod, Vukovarska 1, OIB: 58007872049</w:t>
      </w:r>
      <w:r w:rsidR="00FB1C7C" w:rsidRPr="00FB1C7C">
        <w:t xml:space="preserve">        </w:t>
      </w:r>
      <w:r w:rsidR="00FB1C7C">
        <w:t xml:space="preserve">   </w:t>
      </w:r>
      <w:r w:rsidR="00271976">
        <w:t xml:space="preserve"> </w:t>
      </w:r>
      <w:r w:rsidR="00FB1C7C" w:rsidRPr="00FB1C7C">
        <w:t xml:space="preserve">u iznosu od        </w:t>
      </w:r>
      <w:r w:rsidR="00A946F4">
        <w:t xml:space="preserve">  </w:t>
      </w:r>
      <w:r w:rsidR="00FB1C7C" w:rsidRPr="00FB1C7C">
        <w:t xml:space="preserve"> </w:t>
      </w:r>
      <w:r w:rsidR="00A946F4" w:rsidRPr="00A946F4">
        <w:t>1.046,51</w:t>
      </w:r>
      <w:r w:rsidR="00A946F4">
        <w:t xml:space="preserve"> </w:t>
      </w:r>
      <w:r w:rsidR="00A946F4" w:rsidRPr="00A946F4">
        <w:t>Kn</w:t>
      </w:r>
    </w:p>
    <w:p w:rsidRDefault="00717E58" w:rsidP="00717E58" w:rsidR="00717E58">
      <w:pPr>
        <w:jc w:val="both"/>
      </w:pPr>
    </w:p>
    <w:p w:rsidRDefault="00717E58" w:rsidP="00A946F4" w:rsidR="008870C2">
      <w:pPr>
        <w:jc w:val="both"/>
      </w:pPr>
      <w:r>
        <w:t>1</w:t>
      </w:r>
      <w:r w:rsidR="00A946F4">
        <w:t>3</w:t>
      </w:r>
      <w:r>
        <w:t xml:space="preserve">. </w:t>
      </w:r>
      <w:r w:rsidR="00A946F4" w:rsidRPr="00A946F4">
        <w:t xml:space="preserve">INKASO.HR. d.o.o., Osijek, </w:t>
      </w:r>
    </w:p>
    <w:p w:rsidRDefault="00A946F4" w:rsidP="00A946F4" w:rsidR="00FB1C7C" w:rsidRPr="00FB1C7C">
      <w:pPr>
        <w:jc w:val="both"/>
      </w:pPr>
      <w:r w:rsidRPr="00A946F4">
        <w:t>L. Jägera 5, OIB:  82925459345</w:t>
      </w:r>
      <w:r w:rsidR="00FB1C7C" w:rsidRPr="00FB1C7C">
        <w:t xml:space="preserve">        </w:t>
      </w:r>
      <w:r w:rsidR="00FB1C7C">
        <w:t xml:space="preserve">         </w:t>
      </w:r>
      <w:r w:rsidR="008870C2">
        <w:tab/>
      </w:r>
      <w:r w:rsidR="008870C2">
        <w:tab/>
        <w:t xml:space="preserve">  </w:t>
      </w:r>
      <w:r w:rsidR="00271976">
        <w:t xml:space="preserve">   </w:t>
      </w:r>
      <w:r w:rsidR="008870C2">
        <w:t xml:space="preserve">      </w:t>
      </w:r>
      <w:r w:rsidR="00FB1C7C">
        <w:t xml:space="preserve"> </w:t>
      </w:r>
      <w:r w:rsidR="00FB1C7C" w:rsidRPr="00FB1C7C">
        <w:t xml:space="preserve">u iznosu od       </w:t>
      </w:r>
      <w:r w:rsidR="008870C2" w:rsidRPr="008870C2">
        <w:t xml:space="preserve">13.831,96 Kn </w:t>
      </w:r>
    </w:p>
    <w:p w:rsidRDefault="00AB18C1" w:rsidP="00A368D4" w:rsidR="00FF1D4E">
      <w:pPr>
        <w:jc w:val="both"/>
      </w:pPr>
      <w:r>
        <w:t xml:space="preserve">                                      </w:t>
      </w:r>
    </w:p>
    <w:p w:rsidRDefault="00595CB9" w:rsidP="00A368D4" w:rsidR="009422FF">
      <w:pPr>
        <w:jc w:val="both"/>
        <w:rPr>
          <w:b/>
        </w:rPr>
      </w:pPr>
      <w:r>
        <w:rPr>
          <w:b/>
        </w:rPr>
        <w:t>UKUPNO: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 w:rsidR="00EF36E3">
        <w:rPr>
          <w:b/>
        </w:rPr>
        <w:t xml:space="preserve"> </w:t>
      </w:r>
      <w:r w:rsidR="0067239B">
        <w:rPr>
          <w:b/>
        </w:rPr>
        <w:t xml:space="preserve"> </w:t>
      </w:r>
      <w:r w:rsidR="00FB1C7C">
        <w:rPr>
          <w:b/>
        </w:rPr>
        <w:t xml:space="preserve">       </w:t>
      </w:r>
      <w:r w:rsidR="00271976">
        <w:rPr>
          <w:b/>
        </w:rPr>
        <w:t xml:space="preserve">  </w:t>
      </w:r>
      <w:r w:rsidR="00FB1C7C">
        <w:rPr>
          <w:b/>
        </w:rPr>
        <w:t xml:space="preserve"> </w:t>
      </w:r>
      <w:r w:rsidR="0057107F">
        <w:rPr>
          <w:b/>
        </w:rPr>
        <w:t xml:space="preserve"> </w:t>
      </w:r>
      <w:r>
        <w:rPr>
          <w:b/>
        </w:rPr>
        <w:t xml:space="preserve">u iznosu od </w:t>
      </w:r>
      <w:r w:rsidR="00271976">
        <w:rPr>
          <w:b/>
        </w:rPr>
        <w:t xml:space="preserve">   </w:t>
      </w:r>
      <w:r w:rsidR="0032488A">
        <w:rPr>
          <w:b/>
        </w:rPr>
        <w:t xml:space="preserve"> </w:t>
      </w:r>
      <w:r w:rsidR="00271976">
        <w:rPr>
          <w:b/>
        </w:rPr>
        <w:t>1.383.348,17</w:t>
      </w:r>
      <w:r w:rsidR="0009249A">
        <w:rPr>
          <w:b/>
        </w:rPr>
        <w:t xml:space="preserve"> </w:t>
      </w:r>
      <w:r w:rsidR="0057107F" w:rsidRPr="0057107F">
        <w:rPr>
          <w:b/>
        </w:rPr>
        <w:t>Kn</w:t>
      </w:r>
    </w:p>
    <w:p w:rsidRDefault="009422FF" w:rsidP="00A368D4" w:rsidR="009422FF">
      <w:pPr>
        <w:jc w:val="both"/>
        <w:rPr>
          <w:b/>
        </w:rPr>
      </w:pPr>
    </w:p>
    <w:p w:rsidRDefault="00CF4B5F" w:rsidP="00A368D4" w:rsidR="00CF4B5F">
      <w:pPr>
        <w:jc w:val="both"/>
        <w:rPr>
          <w:b/>
        </w:rPr>
      </w:pPr>
    </w:p>
    <w:p w:rsidRDefault="00686DCE" w:rsidP="0077309D" w:rsidR="00961C13">
      <w:pPr>
        <w:jc w:val="both"/>
        <w:rPr>
          <w:b/>
        </w:rPr>
      </w:pPr>
      <w:r w:rsidRPr="00376ACA">
        <w:rPr>
          <w:b/>
        </w:rPr>
        <w:t xml:space="preserve"> </w:t>
      </w:r>
      <w:r w:rsidR="0077309D">
        <w:rPr>
          <w:b/>
        </w:rPr>
        <w:t xml:space="preserve">                  </w:t>
      </w:r>
      <w:r w:rsidR="00CF4B5F">
        <w:rPr>
          <w:b/>
        </w:rPr>
        <w:t xml:space="preserve">                                                   </w:t>
      </w:r>
      <w:r w:rsidR="0077309D">
        <w:rPr>
          <w:b/>
        </w:rPr>
        <w:t xml:space="preserve">                              </w:t>
      </w:r>
    </w:p>
    <w:p w:rsidRDefault="00961C13" w:rsidP="00A368D4" w:rsidR="00961C13">
      <w:pPr>
        <w:jc w:val="both"/>
      </w:pPr>
      <w:r>
        <w:rPr>
          <w:b/>
        </w:rPr>
        <w:tab/>
      </w:r>
      <w:r>
        <w:rPr>
          <w:b/>
        </w:rPr>
        <w:tab/>
        <w:t>II.</w:t>
      </w:r>
      <w:r w:rsidR="0028636A">
        <w:rPr>
          <w:b/>
        </w:rPr>
        <w:t xml:space="preserve"> </w:t>
      </w:r>
      <w:r w:rsidR="00B07D34">
        <w:rPr>
          <w:b/>
        </w:rPr>
        <w:t>Osporene su</w:t>
      </w:r>
      <w:r>
        <w:t xml:space="preserve"> tražbine stečajnih vjerovnika </w:t>
      </w:r>
      <w:r w:rsidR="00E54518">
        <w:t>prvog višeg isplatnog reda u</w:t>
      </w:r>
      <w:r>
        <w:t xml:space="preserve"> iznosima kako slijedi</w:t>
      </w:r>
      <w:r w:rsidR="00E54518">
        <w:t>:</w:t>
      </w:r>
    </w:p>
    <w:p w:rsidRDefault="00961C13" w:rsidP="00A368D4" w:rsidR="00961C13">
      <w:pPr>
        <w:jc w:val="both"/>
      </w:pPr>
    </w:p>
    <w:p w:rsidRDefault="00FB1C7C" w:rsidP="00FB1C7C" w:rsidR="00FB1C7C" w:rsidRPr="00717E58">
      <w:pPr>
        <w:jc w:val="both"/>
      </w:pPr>
      <w:r>
        <w:t xml:space="preserve">1. </w:t>
      </w:r>
      <w:r w:rsidRPr="00717E58">
        <w:t>REPUBLIKA HRVATSKA</w:t>
      </w:r>
    </w:p>
    <w:p w:rsidRDefault="00FB1C7C" w:rsidP="00FB1C7C" w:rsidR="00FB1C7C" w:rsidRPr="00717E58">
      <w:pPr>
        <w:jc w:val="both"/>
      </w:pPr>
      <w:r w:rsidRPr="00717E58">
        <w:t>Ministarstvo financija, Porezna uprava,</w:t>
      </w:r>
    </w:p>
    <w:p w:rsidRDefault="00FB1C7C" w:rsidP="00FB1C7C" w:rsidR="00FB1C7C">
      <w:pPr>
        <w:jc w:val="both"/>
      </w:pPr>
      <w:r w:rsidRPr="00717E58">
        <w:t xml:space="preserve">Područni ured Slavonija i Baranja, </w:t>
      </w:r>
    </w:p>
    <w:p w:rsidRDefault="00FB1C7C" w:rsidP="00FB1C7C" w:rsidR="00FB1C7C" w:rsidRPr="00717E58">
      <w:pPr>
        <w:jc w:val="both"/>
      </w:pPr>
      <w:r w:rsidRPr="00717E58">
        <w:t xml:space="preserve">OIB 18683136487                       </w:t>
      </w:r>
      <w:r>
        <w:tab/>
      </w:r>
      <w:r>
        <w:tab/>
        <w:t xml:space="preserve">               </w:t>
      </w:r>
      <w:r w:rsidRPr="00717E58">
        <w:t xml:space="preserve"> </w:t>
      </w:r>
      <w:r>
        <w:t xml:space="preserve">         u iznosu od     </w:t>
      </w:r>
      <w:r w:rsidR="00FA47AA" w:rsidRPr="00FA47AA">
        <w:t xml:space="preserve">63.531,58 Kn </w:t>
      </w:r>
    </w:p>
    <w:p w:rsidRDefault="00FB1C7C" w:rsidP="00A368D4" w:rsidR="00CD56B6">
      <w:pPr>
        <w:jc w:val="both"/>
      </w:pPr>
      <w:r>
        <w:t xml:space="preserve"> </w:t>
      </w:r>
    </w:p>
    <w:p w:rsidRDefault="00961C13" w:rsidP="00A368D4" w:rsidR="009D0415">
      <w:pPr>
        <w:jc w:val="both"/>
        <w:rPr>
          <w:b/>
        </w:rPr>
      </w:pPr>
      <w:r w:rsidRPr="00961C13">
        <w:rPr>
          <w:b/>
        </w:rPr>
        <w:t>UKUPNO</w:t>
      </w:r>
      <w:r>
        <w:rPr>
          <w:b/>
        </w:rPr>
        <w:t xml:space="preserve">:                                       </w:t>
      </w:r>
      <w:r w:rsidR="00954CD1">
        <w:rPr>
          <w:b/>
        </w:rPr>
        <w:t xml:space="preserve">                              </w:t>
      </w:r>
      <w:r w:rsidR="00E16FBA">
        <w:rPr>
          <w:b/>
        </w:rPr>
        <w:t xml:space="preserve"> </w:t>
      </w:r>
      <w:r w:rsidR="0067239B">
        <w:rPr>
          <w:b/>
        </w:rPr>
        <w:t xml:space="preserve">     </w:t>
      </w:r>
      <w:r w:rsidR="00E16FBA">
        <w:rPr>
          <w:b/>
        </w:rPr>
        <w:t xml:space="preserve">u iznosu od        </w:t>
      </w:r>
      <w:r w:rsidR="00FA47AA" w:rsidRPr="00FA47AA">
        <w:rPr>
          <w:b/>
        </w:rPr>
        <w:t xml:space="preserve">63.531,58 Kn </w:t>
      </w:r>
    </w:p>
    <w:p w:rsidRDefault="00CD56B6" w:rsidP="00A368D4" w:rsidR="00CD56B6">
      <w:pPr>
        <w:jc w:val="both"/>
        <w:rPr>
          <w:b/>
        </w:rPr>
      </w:pPr>
    </w:p>
    <w:p w:rsidRDefault="00C80AB6" w:rsidR="00C80AB6">
      <w:pPr>
        <w:rPr>
          <w:b/>
        </w:rPr>
      </w:pPr>
    </w:p>
    <w:p w:rsidRDefault="00C80AB6" w:rsidP="00E54518" w:rsidR="00C80AB6">
      <w:pPr>
        <w:jc w:val="both"/>
      </w:pPr>
      <w:r>
        <w:rPr>
          <w:b/>
        </w:rPr>
        <w:tab/>
      </w:r>
      <w:r>
        <w:rPr>
          <w:b/>
        </w:rPr>
        <w:tab/>
      </w:r>
      <w:r w:rsidRPr="0057107F">
        <w:rPr>
          <w:b/>
        </w:rPr>
        <w:t>III.</w:t>
      </w:r>
      <w:r w:rsidR="00E54518">
        <w:rPr>
          <w:b/>
        </w:rPr>
        <w:t xml:space="preserve"> </w:t>
      </w:r>
      <w:r w:rsidR="0069341B">
        <w:t>Za osporenu tražbinu</w:t>
      </w:r>
      <w:r>
        <w:t xml:space="preserve"> prvo</w:t>
      </w:r>
      <w:r w:rsidR="009262EC">
        <w:t xml:space="preserve">g višeg isplatnog reda u iznosu </w:t>
      </w:r>
      <w:r w:rsidR="009238B1">
        <w:t xml:space="preserve">od </w:t>
      </w:r>
      <w:r w:rsidR="00FA47AA" w:rsidRPr="00FA47AA">
        <w:t xml:space="preserve">63.531,58 Kn </w:t>
      </w:r>
      <w:r w:rsidR="009262EC">
        <w:t xml:space="preserve">stečajni vjerovnik </w:t>
      </w:r>
      <w:r w:rsidR="00E54518">
        <w:t xml:space="preserve">REPUBLIKA HRVATSKA, </w:t>
      </w:r>
      <w:r w:rsidR="00E54518" w:rsidRPr="00E54518">
        <w:t>Ministarstvo financija, Porezna uprava,</w:t>
      </w:r>
      <w:r w:rsidR="00E54518">
        <w:t xml:space="preserve"> </w:t>
      </w:r>
      <w:r w:rsidR="00E54518" w:rsidRPr="00E54518">
        <w:t>Pod</w:t>
      </w:r>
      <w:r w:rsidR="00E54518">
        <w:t xml:space="preserve">ručni ured Slavonija i Baranja, </w:t>
      </w:r>
      <w:r w:rsidR="00E54518" w:rsidRPr="00E54518">
        <w:t xml:space="preserve">OIB 18683136487                       </w:t>
      </w:r>
      <w:r w:rsidR="009262EC">
        <w:t xml:space="preserve"> upućuje</w:t>
      </w:r>
      <w:r w:rsidR="00A944CC">
        <w:t xml:space="preserve"> se</w:t>
      </w:r>
      <w:r w:rsidR="009262EC">
        <w:t xml:space="preserve"> na parnicu</w:t>
      </w:r>
      <w:r>
        <w:t xml:space="preserve"> radi u</w:t>
      </w:r>
      <w:r w:rsidR="0069341B">
        <w:t>tvrđivanja osporene</w:t>
      </w:r>
      <w:r w:rsidR="009262EC">
        <w:t xml:space="preserve"> tražbine</w:t>
      </w:r>
      <w:r>
        <w:t>.</w:t>
      </w:r>
    </w:p>
    <w:p w:rsidRDefault="00441221" w:rsidP="004F1773" w:rsidR="009730B2">
      <w:pPr>
        <w:jc w:val="both"/>
      </w:pPr>
      <w:r>
        <w:tab/>
      </w:r>
      <w:r>
        <w:tab/>
      </w:r>
    </w:p>
    <w:p w:rsidRDefault="00CC75ED" w:rsidP="004F1773" w:rsidR="00CC75ED">
      <w:pPr>
        <w:jc w:val="both"/>
      </w:pPr>
    </w:p>
    <w:p w:rsidRDefault="00C80AB6" w:rsidP="004F1773" w:rsidR="00A41421">
      <w:pPr>
        <w:jc w:val="both"/>
      </w:pPr>
      <w:r>
        <w:tab/>
      </w:r>
      <w:r>
        <w:tab/>
      </w:r>
      <w:r w:rsidRPr="00A94F79">
        <w:rPr>
          <w:b/>
        </w:rPr>
        <w:t>V.</w:t>
      </w:r>
      <w:r>
        <w:t xml:space="preserve"> Ako </w:t>
      </w:r>
      <w:r w:rsidR="00A41421">
        <w:t xml:space="preserve">osoba koja je upućena na parnicu ne pokrene parnicu u roku od osam dana od dana pravomoćnosti rješenja o upućivanju na parnicu, odnosno primitka drugostupanjske odluke, smatrat će se da je odustala od prava na vođenje parnice. </w:t>
      </w:r>
    </w:p>
    <w:p w:rsidRDefault="00A41421" w:rsidP="004F1773" w:rsidR="00A41421">
      <w:pPr>
        <w:jc w:val="both"/>
      </w:pPr>
      <w:r>
        <w:t xml:space="preserve"> </w:t>
      </w:r>
      <w:r>
        <w:tab/>
        <w:t xml:space="preserve"> </w:t>
      </w:r>
      <w:r>
        <w:tab/>
        <w:t xml:space="preserve">Ako je u vrijeme otvaranja stečajnog postupka već pokrenut parnični postupak o tražbini pred državnim i arbitražnim sudom, postupak radi utvrđivanja tražbine nastavit će se preuzimanjem te parnice.  </w:t>
      </w:r>
    </w:p>
    <w:p w:rsidRDefault="00961C13" w:rsidP="00FA6A11" w:rsidR="00686DCE" w:rsidRPr="00595CB9">
      <w:pPr>
        <w:jc w:val="both"/>
      </w:pPr>
      <w:r>
        <w:lastRenderedPageBreak/>
        <w:t xml:space="preserve">   </w:t>
      </w:r>
    </w:p>
    <w:p w:rsidRDefault="006261B8" w:rsidP="004F1773" w:rsidR="006261B8">
      <w:pPr>
        <w:jc w:val="both"/>
      </w:pPr>
    </w:p>
    <w:p w:rsidRDefault="001D5104" w:rsidP="005C1325" w:rsidR="001D5104" w:rsidRPr="00441221">
      <w:pPr>
        <w:ind w:hanging="720" w:left="720"/>
        <w:jc w:val="center"/>
      </w:pPr>
      <w:r w:rsidRPr="00441221">
        <w:t>Obrazloženje</w:t>
      </w:r>
    </w:p>
    <w:p w:rsidRDefault="001D5104" w:rsidP="004F1773" w:rsidR="001D5104">
      <w:pPr>
        <w:jc w:val="both"/>
        <w:rPr>
          <w:b/>
        </w:rPr>
      </w:pPr>
    </w:p>
    <w:p w:rsidRDefault="00FA6A11" w:rsidP="00FA6A11" w:rsidR="00FA6A11" w:rsidRPr="00FA6A11">
      <w:pPr>
        <w:jc w:val="both"/>
      </w:pPr>
      <w:r>
        <w:t xml:space="preserve"> </w:t>
      </w:r>
      <w:r>
        <w:tab/>
        <w:t xml:space="preserve"> </w:t>
      </w:r>
      <w:r>
        <w:tab/>
      </w:r>
      <w:r w:rsidRPr="00FA6A11">
        <w:t>Rješenjem poslovni broj 7/St-</w:t>
      </w:r>
      <w:r w:rsidR="0028636A">
        <w:t>1537</w:t>
      </w:r>
      <w:r w:rsidRPr="00FA6A11">
        <w:t>/201</w:t>
      </w:r>
      <w:r w:rsidR="00B07D34">
        <w:t>6</w:t>
      </w:r>
      <w:r w:rsidRPr="00FA6A11">
        <w:t>-</w:t>
      </w:r>
      <w:r w:rsidR="0028636A">
        <w:t>8</w:t>
      </w:r>
      <w:r w:rsidRPr="00FA6A11">
        <w:t xml:space="preserve"> od </w:t>
      </w:r>
      <w:r w:rsidR="0028636A">
        <w:t>08. rujna</w:t>
      </w:r>
      <w:r w:rsidRPr="00FA6A11">
        <w:t xml:space="preserve"> 201</w:t>
      </w:r>
      <w:r w:rsidR="00B07D34">
        <w:t>6</w:t>
      </w:r>
      <w:r w:rsidRPr="00FA6A11">
        <w:t xml:space="preserve">. godine otvoren je stečajni postupak nad stečajnim dužnikom </w:t>
      </w:r>
      <w:r w:rsidR="0028636A" w:rsidRPr="0028636A">
        <w:t>EURO UNIVERZAL društvo s ograničenom odgovornošću za trgovinu i usluge "u stečaju", skraćena tvrtka: EURO UNIVERZAL d.o.o. "u stečaju", Gornja Vrba, Savska 3, OIB: 42198185552</w:t>
      </w:r>
      <w:r w:rsidRPr="00FA6A11">
        <w:t>.</w:t>
      </w:r>
    </w:p>
    <w:p w:rsidRDefault="006261B8" w:rsidP="0057107F" w:rsidR="00A41421">
      <w:pPr>
        <w:jc w:val="both"/>
      </w:pPr>
      <w:r>
        <w:tab/>
      </w:r>
      <w:r>
        <w:tab/>
      </w:r>
      <w:r w:rsidR="001D5104">
        <w:t xml:space="preserve">Na ispitnom ročištu </w:t>
      </w:r>
      <w:r>
        <w:t>održanom dana</w:t>
      </w:r>
      <w:r w:rsidR="00515EE8">
        <w:t xml:space="preserve"> </w:t>
      </w:r>
      <w:r w:rsidR="0028636A">
        <w:t>28. studenog</w:t>
      </w:r>
      <w:r w:rsidR="00515EE8">
        <w:t xml:space="preserve"> 201</w:t>
      </w:r>
      <w:r w:rsidR="001C6D7E">
        <w:t>6</w:t>
      </w:r>
      <w:r w:rsidR="00515EE8">
        <w:t>.</w:t>
      </w:r>
      <w:r w:rsidR="001D5104">
        <w:t xml:space="preserve"> godine ispitane su sve</w:t>
      </w:r>
      <w:r w:rsidR="00FF3A6E">
        <w:t xml:space="preserve"> prijavljene</w:t>
      </w:r>
      <w:r w:rsidR="001D5104">
        <w:t xml:space="preserve"> tražbine</w:t>
      </w:r>
      <w:r w:rsidR="00C77087">
        <w:t xml:space="preserve"> stečajnih vjerovnika</w:t>
      </w:r>
      <w:r w:rsidR="00FF3A6E">
        <w:t xml:space="preserve"> prema svojim iznosima i </w:t>
      </w:r>
      <w:r w:rsidR="00231D19">
        <w:t>isplatnim redovima</w:t>
      </w:r>
      <w:r w:rsidR="00FF3A6E">
        <w:t xml:space="preserve"> te je sukladno</w:t>
      </w:r>
      <w:r w:rsidR="00A41421">
        <w:t xml:space="preserve"> odredbi čl. 264. </w:t>
      </w:r>
      <w:r w:rsidR="00A944CC">
        <w:t>Stečajnog zakona (NN 71/15</w:t>
      </w:r>
      <w:r w:rsidR="00590791">
        <w:t>, dalje: SZ</w:t>
      </w:r>
      <w:r w:rsidR="00A944CC">
        <w:t>)</w:t>
      </w:r>
      <w:r w:rsidR="00FF3A6E">
        <w:t xml:space="preserve"> sud sastavio</w:t>
      </w:r>
      <w:r w:rsidR="00A41421" w:rsidRPr="00A41421">
        <w:t xml:space="preserve"> tablic</w:t>
      </w:r>
      <w:r w:rsidR="00FF3A6E">
        <w:t>u</w:t>
      </w:r>
      <w:r w:rsidR="00A41421" w:rsidRPr="00A41421">
        <w:t xml:space="preserve"> ispitanih tražbina</w:t>
      </w:r>
      <w:r w:rsidR="00FF3A6E">
        <w:t>.</w:t>
      </w:r>
      <w:r w:rsidR="00A41421" w:rsidRPr="00A41421">
        <w:t xml:space="preserve"> </w:t>
      </w:r>
      <w:r w:rsidR="00DE358B" w:rsidRPr="00A41421">
        <w:t xml:space="preserve"> </w:t>
      </w:r>
    </w:p>
    <w:p w:rsidRDefault="00590791" w:rsidP="0057107F" w:rsidR="00590791">
      <w:pPr>
        <w:jc w:val="both"/>
      </w:pPr>
      <w:r>
        <w:t xml:space="preserve"> </w:t>
      </w:r>
      <w:r>
        <w:tab/>
        <w:t xml:space="preserve"> </w:t>
      </w:r>
      <w:r>
        <w:tab/>
        <w:t>Odluke pod točkom I. a) i I. b) izreke rješenja temelje se na odredbi čl. 263. SZ-a jer je prijavljene tražbine stečajnih vjerovnika priznao stečajni upravitelj, a nisu osporili stečajni vjerovnici</w:t>
      </w:r>
      <w:r w:rsidR="00231D19">
        <w:t>,</w:t>
      </w:r>
      <w:r>
        <w:t xml:space="preserve"> pa je nastupila zakonska presumpcija da se tražbine smatraju utvrđenim. </w:t>
      </w:r>
    </w:p>
    <w:p w:rsidRDefault="00590791" w:rsidP="0057107F" w:rsidR="00590791">
      <w:pPr>
        <w:jc w:val="both"/>
      </w:pPr>
      <w:r>
        <w:t xml:space="preserve"> </w:t>
      </w:r>
      <w:r>
        <w:tab/>
        <w:t xml:space="preserve"> </w:t>
      </w:r>
      <w:r>
        <w:tab/>
        <w:t>Tražbin</w:t>
      </w:r>
      <w:r w:rsidR="00302972">
        <w:t>u stečajnog</w:t>
      </w:r>
      <w:r>
        <w:t xml:space="preserve"> vjerovnika navede</w:t>
      </w:r>
      <w:r w:rsidR="00302972">
        <w:t>nog</w:t>
      </w:r>
      <w:r>
        <w:t xml:space="preserve"> u toč</w:t>
      </w:r>
      <w:r w:rsidR="0028636A">
        <w:t>ci</w:t>
      </w:r>
      <w:r>
        <w:t xml:space="preserve"> II. izreke rješenja</w:t>
      </w:r>
      <w:r w:rsidR="00231D19">
        <w:t xml:space="preserve"> osporio je</w:t>
      </w:r>
      <w:r>
        <w:t xml:space="preserve"> stečajni upravitelj</w:t>
      </w:r>
      <w:r w:rsidR="00302972">
        <w:t xml:space="preserve"> jer je taj iznos priznat kroz bruto plaće radnika prvog višeg isplatnog reda</w:t>
      </w:r>
      <w:r>
        <w:t xml:space="preserve">, a izjavljeno osporavanje nije otklonjeno </w:t>
      </w:r>
      <w:r w:rsidR="00C77087">
        <w:t xml:space="preserve">pa se odluka temelji na </w:t>
      </w:r>
      <w:r>
        <w:t>odredbama čl. 260. i čl. 26</w:t>
      </w:r>
      <w:r w:rsidR="00C77087">
        <w:t>6</w:t>
      </w:r>
      <w:r>
        <w:t xml:space="preserve">. SZ-a. </w:t>
      </w:r>
    </w:p>
    <w:p w:rsidRDefault="009422FF" w:rsidP="0028636A" w:rsidR="00231D19">
      <w:pPr>
        <w:jc w:val="both"/>
      </w:pPr>
      <w:r>
        <w:t xml:space="preserve">                        </w:t>
      </w:r>
      <w:r w:rsidR="00C50B5D">
        <w:t>Stečajni v</w:t>
      </w:r>
      <w:r w:rsidR="00FC36EF">
        <w:t>jerovn</w:t>
      </w:r>
      <w:r w:rsidR="005B0BF4">
        <w:t>i</w:t>
      </w:r>
      <w:r w:rsidR="00590791">
        <w:t>k</w:t>
      </w:r>
      <w:r w:rsidR="00FC36EF">
        <w:t xml:space="preserve"> </w:t>
      </w:r>
      <w:r w:rsidR="00590791">
        <w:t xml:space="preserve">Republika Hrvatska, </w:t>
      </w:r>
      <w:r w:rsidR="00590791" w:rsidRPr="00590791">
        <w:t>Ministarstvo financija, Porezna uprava, Područni ured Slavonija i Baranja, OIB 18683136487</w:t>
      </w:r>
      <w:r w:rsidR="007D6839">
        <w:t xml:space="preserve"> za osporenu tražbinu</w:t>
      </w:r>
      <w:r w:rsidR="00302972">
        <w:t xml:space="preserve"> prvog višeg isplatnog reda</w:t>
      </w:r>
      <w:r w:rsidR="007D6839">
        <w:t xml:space="preserve"> u iznosu od </w:t>
      </w:r>
      <w:r w:rsidR="0028636A" w:rsidRPr="0028636A">
        <w:t xml:space="preserve">63.531,58 Kn </w:t>
      </w:r>
      <w:r w:rsidR="00590791">
        <w:t>upućen</w:t>
      </w:r>
      <w:r w:rsidR="00302972">
        <w:t>a</w:t>
      </w:r>
      <w:r w:rsidR="00590791">
        <w:t xml:space="preserve"> je na parnicu protiv stečajnog dužnika radi utvrđivanja osporene tražbine sukladno odredbi čl. 266. st. 1</w:t>
      </w:r>
      <w:r w:rsidR="00C50B5D">
        <w:t>.</w:t>
      </w:r>
      <w:r w:rsidR="00590791">
        <w:t xml:space="preserve"> SZ-a jer je stečajn</w:t>
      </w:r>
      <w:r w:rsidR="00302972">
        <w:t>a</w:t>
      </w:r>
      <w:r w:rsidR="00590791">
        <w:t xml:space="preserve"> upravitelj</w:t>
      </w:r>
      <w:r w:rsidR="00302972">
        <w:t>ica</w:t>
      </w:r>
      <w:r w:rsidR="00590791">
        <w:t xml:space="preserve"> ospor</w:t>
      </w:r>
      <w:r w:rsidR="00231D19">
        <w:t>i</w:t>
      </w:r>
      <w:r w:rsidR="00302972">
        <w:t>la ovu</w:t>
      </w:r>
      <w:r w:rsidR="00231D19">
        <w:t xml:space="preserve"> tražbinu</w:t>
      </w:r>
      <w:r w:rsidR="007D6839">
        <w:t xml:space="preserve"> </w:t>
      </w:r>
      <w:r w:rsidR="00302972">
        <w:t>s obzirom da ju je priznala</w:t>
      </w:r>
      <w:r w:rsidR="007D6839">
        <w:t xml:space="preserve"> kroz bruto plaće radni</w:t>
      </w:r>
      <w:r w:rsidR="00302972">
        <w:t xml:space="preserve">ka u prvom višem isplatnom redu, a temelji se na vjerodostojnim ispravama. </w:t>
      </w:r>
      <w:r w:rsidR="007D6839">
        <w:t xml:space="preserve"> </w:t>
      </w:r>
      <w:r w:rsidR="008860B1">
        <w:t xml:space="preserve"> </w:t>
      </w:r>
    </w:p>
    <w:p w:rsidRDefault="00231D19" w:rsidP="00CF4B5F" w:rsidR="00CD56B6">
      <w:pPr>
        <w:jc w:val="both"/>
      </w:pPr>
      <w:r>
        <w:t xml:space="preserve"> </w:t>
      </w:r>
      <w:r>
        <w:tab/>
        <w:t xml:space="preserve"> </w:t>
      </w:r>
      <w:r>
        <w:tab/>
      </w:r>
      <w:r w:rsidR="00FC36EF">
        <w:t>Pod toč</w:t>
      </w:r>
      <w:r>
        <w:t>kom</w:t>
      </w:r>
      <w:r w:rsidR="00FC36EF">
        <w:t xml:space="preserve"> V</w:t>
      </w:r>
      <w:r w:rsidR="00E617B5">
        <w:t>.</w:t>
      </w:r>
      <w:r w:rsidR="00FC36EF">
        <w:t xml:space="preserve"> izreke rješenja odlučeno je na temelju odredb</w:t>
      </w:r>
      <w:r>
        <w:t>i</w:t>
      </w:r>
      <w:r w:rsidR="00FC36EF">
        <w:t xml:space="preserve"> čl</w:t>
      </w:r>
      <w:r>
        <w:t>.</w:t>
      </w:r>
      <w:r w:rsidR="00FC36EF">
        <w:t xml:space="preserve"> </w:t>
      </w:r>
      <w:r>
        <w:t>267. i čl. 269.</w:t>
      </w:r>
      <w:r w:rsidR="00FC36EF">
        <w:t xml:space="preserve"> </w:t>
      </w:r>
      <w:r w:rsidR="005B0BF4">
        <w:t>SZ-a.</w:t>
      </w:r>
    </w:p>
    <w:p w:rsidRDefault="001D5104" w:rsidP="00CF4B5F" w:rsidR="001D5104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1D5104" w:rsidP="001D5104" w:rsidR="001D5104">
      <w:pPr>
        <w:jc w:val="both"/>
      </w:pPr>
      <w:r>
        <w:tab/>
        <w:t xml:space="preserve">   </w:t>
      </w:r>
      <w:r w:rsidR="00A34AB3">
        <w:t xml:space="preserve">          U Slavonskom Brodu, </w:t>
      </w:r>
      <w:r w:rsidR="0028636A">
        <w:t>29. studenog</w:t>
      </w:r>
      <w:r w:rsidR="00A34AB3">
        <w:t xml:space="preserve"> 201</w:t>
      </w:r>
      <w:r w:rsidR="005B523C">
        <w:t>6</w:t>
      </w:r>
      <w:r>
        <w:t>. godine</w:t>
      </w:r>
      <w:r w:rsidR="00CF4B5F">
        <w:t>.</w:t>
      </w:r>
    </w:p>
    <w:p w:rsidRDefault="00CD56B6" w:rsidP="001D5104" w:rsidR="00CD56B6">
      <w:pPr>
        <w:jc w:val="both"/>
      </w:pPr>
    </w:p>
    <w:p w:rsidRDefault="0056431C" w:rsidP="001D5104" w:rsidR="001D510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AC523A">
        <w:t xml:space="preserve"> </w:t>
      </w:r>
      <w:r w:rsidR="001D5104">
        <w:t>Stečajna sutkinja:</w:t>
      </w:r>
    </w:p>
    <w:p w:rsidRDefault="001D5104" w:rsidP="00FA6A11" w:rsidR="00595292">
      <w:pPr>
        <w:jc w:val="both"/>
      </w:pPr>
      <w:r>
        <w:tab/>
      </w:r>
      <w:r>
        <w:tab/>
      </w:r>
      <w:r>
        <w:tab/>
      </w:r>
      <w:r>
        <w:tab/>
        <w:t xml:space="preserve">                      </w:t>
      </w:r>
      <w:r w:rsidR="0056431C">
        <w:t xml:space="preserve">                        </w:t>
      </w:r>
      <w:r w:rsidR="00FA6A11">
        <w:t xml:space="preserve">   </w:t>
      </w:r>
      <w:r w:rsidR="0056431C">
        <w:t xml:space="preserve"> </w:t>
      </w:r>
      <w:r>
        <w:t>Mirna Vujčić</w:t>
      </w:r>
    </w:p>
    <w:p w:rsidRDefault="00E65647" w:rsidP="001D5104" w:rsidR="001D5104">
      <w:pPr>
        <w:jc w:val="both"/>
      </w:pPr>
      <w:r>
        <w:t xml:space="preserve">                                                </w:t>
      </w:r>
      <w:r w:rsidR="0028636A">
        <w:t xml:space="preserve">                              </w:t>
      </w:r>
    </w:p>
    <w:p w:rsidRDefault="001D5104" w:rsidP="001D5104" w:rsidR="001D5104" w:rsidRPr="00427D29">
      <w:pPr>
        <w:jc w:val="both"/>
        <w:rPr>
          <w:sz w:val="20"/>
          <w:szCs w:val="20"/>
        </w:rPr>
      </w:pPr>
    </w:p>
    <w:p w:rsidRDefault="001D5104" w:rsidP="001D5104" w:rsidR="001D5104" w:rsidRPr="00427D29">
      <w:pPr>
        <w:jc w:val="both"/>
        <w:rPr>
          <w:b/>
          <w:sz w:val="20"/>
          <w:szCs w:val="20"/>
        </w:rPr>
      </w:pPr>
      <w:r w:rsidRPr="00427D29">
        <w:rPr>
          <w:b/>
          <w:sz w:val="20"/>
          <w:szCs w:val="20"/>
        </w:rPr>
        <w:t>POUKA O PRAVNOM LIJEKU:</w:t>
      </w:r>
    </w:p>
    <w:p w:rsidRDefault="001D5104" w:rsidP="001D5104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 xml:space="preserve">Protiv ovog rješenja </w:t>
      </w:r>
      <w:r w:rsidR="003A484A">
        <w:rPr>
          <w:sz w:val="20"/>
          <w:szCs w:val="20"/>
        </w:rPr>
        <w:t xml:space="preserve"> pravo na </w:t>
      </w:r>
      <w:r w:rsidRPr="00427D29">
        <w:rPr>
          <w:sz w:val="20"/>
          <w:szCs w:val="20"/>
        </w:rPr>
        <w:t>žalbu</w:t>
      </w:r>
      <w:r w:rsidR="003A484A">
        <w:rPr>
          <w:sz w:val="20"/>
          <w:szCs w:val="20"/>
        </w:rPr>
        <w:t xml:space="preserve"> ima svaki vjerovnik </w:t>
      </w:r>
      <w:r w:rsidRPr="00427D29">
        <w:rPr>
          <w:sz w:val="20"/>
          <w:szCs w:val="20"/>
        </w:rPr>
        <w:t xml:space="preserve">u dijelu koji </w:t>
      </w:r>
    </w:p>
    <w:p w:rsidRDefault="001D5104" w:rsidP="001D5104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>se tiče njegove prijavljene tražbine</w:t>
      </w:r>
      <w:r w:rsidR="003A484A">
        <w:rPr>
          <w:sz w:val="20"/>
          <w:szCs w:val="20"/>
        </w:rPr>
        <w:t>, odnosno tražbine koju je osporio</w:t>
      </w:r>
      <w:r w:rsidRPr="00427D29">
        <w:rPr>
          <w:sz w:val="20"/>
          <w:szCs w:val="20"/>
        </w:rPr>
        <w:t xml:space="preserve"> i </w:t>
      </w:r>
    </w:p>
    <w:p w:rsidRDefault="001D5104" w:rsidP="00AB54B9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>stečajni upravitelj.</w:t>
      </w:r>
      <w:r w:rsidR="00CE440E">
        <w:rPr>
          <w:sz w:val="20"/>
          <w:szCs w:val="20"/>
        </w:rPr>
        <w:t xml:space="preserve"> </w:t>
      </w:r>
      <w:r w:rsidRPr="00427D29">
        <w:rPr>
          <w:sz w:val="20"/>
          <w:szCs w:val="20"/>
        </w:rPr>
        <w:t xml:space="preserve">Žalba se podnosi Viskom trgovačkom sudu Republike </w:t>
      </w:r>
    </w:p>
    <w:p w:rsidRDefault="001D5104" w:rsidP="00AB54B9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 xml:space="preserve">Hrvatske putem ovoga suda </w:t>
      </w:r>
      <w:r w:rsidR="00AB54B9" w:rsidRPr="00AB54B9">
        <w:rPr>
          <w:sz w:val="20"/>
          <w:szCs w:val="20"/>
        </w:rPr>
        <w:t xml:space="preserve">u roku od osam dana od isteka osmog dana od </w:t>
      </w:r>
    </w:p>
    <w:p w:rsidRDefault="00AB54B9" w:rsidP="00AB54B9" w:rsidR="001D5104" w:rsidRPr="00427D29">
      <w:pPr>
        <w:rPr>
          <w:sz w:val="20"/>
          <w:szCs w:val="20"/>
        </w:rPr>
      </w:pPr>
      <w:r w:rsidRPr="00AB54B9">
        <w:rPr>
          <w:sz w:val="20"/>
          <w:szCs w:val="20"/>
        </w:rPr>
        <w:t>dana objave</w:t>
      </w:r>
      <w:r>
        <w:rPr>
          <w:sz w:val="20"/>
          <w:szCs w:val="20"/>
        </w:rPr>
        <w:t xml:space="preserve"> </w:t>
      </w:r>
      <w:r w:rsidRPr="00AB54B9">
        <w:rPr>
          <w:sz w:val="20"/>
          <w:szCs w:val="20"/>
        </w:rPr>
        <w:t>rješenja na mrežnoj stranici e-Oglasna ploča sudova</w:t>
      </w:r>
      <w:r w:rsidR="00F26EBD">
        <w:rPr>
          <w:sz w:val="20"/>
          <w:szCs w:val="20"/>
        </w:rPr>
        <w:t>, u tri primjerka.</w:t>
      </w:r>
    </w:p>
    <w:p w:rsidRDefault="001D5104" w:rsidP="001D5104" w:rsidR="001D5104" w:rsidRPr="00427D29">
      <w:pPr>
        <w:rPr>
          <w:sz w:val="20"/>
          <w:szCs w:val="20"/>
        </w:rPr>
      </w:pPr>
      <w:r w:rsidRPr="00427D29">
        <w:rPr>
          <w:sz w:val="20"/>
          <w:szCs w:val="20"/>
        </w:rPr>
        <w:t xml:space="preserve">  </w:t>
      </w:r>
    </w:p>
    <w:p w:rsidRDefault="001D5104" w:rsidP="001D5104" w:rsidR="001D5104"/>
    <w:p w:rsidRDefault="004B4134" w:rsidP="001D5104" w:rsidR="004B4134"/>
    <w:p w:rsidRDefault="004B4134" w:rsidP="001D5104" w:rsidR="00CD56B6">
      <w:r>
        <w:t>DNA:</w:t>
      </w:r>
    </w:p>
    <w:p w:rsidRDefault="00AB54B9" w:rsidP="001D5104" w:rsidR="005B523C">
      <w:r>
        <w:t>-</w:t>
      </w:r>
      <w:r w:rsidR="005B523C">
        <w:t>Objaviti na mrežnoj stranici e-Oglasna ploča sudova</w:t>
      </w:r>
    </w:p>
    <w:sectPr w:rsidSect="00203A23" w:rsidR="005B523C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68F3" w:rsidR="007568F3">
      <w:r>
        <w:separator/>
      </w:r>
    </w:p>
  </w:endnote>
  <w:endnote w:id="0" w:type="continuationSeparator">
    <w:p w:rsidRDefault="007568F3" w:rsidR="007568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68F3" w:rsidR="007568F3">
      <w:r>
        <w:separator/>
      </w:r>
    </w:p>
  </w:footnote>
  <w:footnote w:id="0" w:type="continuationSeparator">
    <w:p w:rsidRDefault="007568F3" w:rsidR="007568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647" w:rsidP="00686393" w:rsidR="00E656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5647" w:rsidR="00E656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647" w:rsidP="00686393" w:rsidR="00E656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52A8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28636A" w:rsidP="00B07D34" w:rsidR="00E65647" w:rsidRPr="00760960">
    <w:pPr>
      <w:pStyle w:val="Zaglavlje"/>
      <w:jc w:val="right"/>
      <w:rPr>
        <w:b/>
      </w:rPr>
    </w:pPr>
    <w:r w:rsidRPr="0028636A">
      <w:rPr>
        <w:b/>
      </w:rPr>
      <w:t>Broj: 7/St-1537/2016-19</w:t>
    </w:r>
    <w:r w:rsidR="00E65647" w:rsidRPr="00356088">
      <w:rPr>
        <w:b/>
      </w:rPr>
      <w:t xml:space="preserve">                                                                       </w:t>
    </w:r>
    <w:r w:rsidR="00E65647">
      <w:rPr>
        <w:b/>
      </w:rPr>
      <w:t xml:space="preserve">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AD7A11"/>
    <w:multiLevelType w:val="hybridMultilevel"/>
    <w:tmpl w:val="42FE9234"/>
    <w:lvl w:tplc="041A000F"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5F11661"/>
    <w:multiLevelType w:val="hybridMultilevel"/>
    <w:tmpl w:val="2F6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830893"/>
    <w:multiLevelType w:val="hybridMultilevel"/>
    <w:tmpl w:val="C4C8DCA0"/>
    <w:lvl w:tplc="041A000F"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A772B5D"/>
    <w:multiLevelType w:val="hybridMultilevel"/>
    <w:tmpl w:val="AD2C27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5A06980"/>
    <w:multiLevelType w:val="hybridMultilevel"/>
    <w:tmpl w:val="9986304A"/>
    <w:lvl w:tplc="C732713C" w:ilvl="0">
      <w:start w:val="1"/>
      <w:numFmt w:val="upperRoman"/>
      <w:lvlText w:val="%1."/>
      <w:lvlJc w:val="left"/>
      <w:pPr>
        <w:ind w:hanging="720" w:left="21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5397"/>
    <w:rsid w:val="00002FD1"/>
    <w:rsid w:val="00006780"/>
    <w:rsid w:val="00046955"/>
    <w:rsid w:val="000600E4"/>
    <w:rsid w:val="00061F36"/>
    <w:rsid w:val="000624D0"/>
    <w:rsid w:val="0006366B"/>
    <w:rsid w:val="00067870"/>
    <w:rsid w:val="0009249A"/>
    <w:rsid w:val="000A2F0D"/>
    <w:rsid w:val="000F0FCD"/>
    <w:rsid w:val="001112F6"/>
    <w:rsid w:val="001219BB"/>
    <w:rsid w:val="001373D4"/>
    <w:rsid w:val="00155CEB"/>
    <w:rsid w:val="001715D0"/>
    <w:rsid w:val="0018553C"/>
    <w:rsid w:val="001C6D7E"/>
    <w:rsid w:val="001C79C9"/>
    <w:rsid w:val="001D5104"/>
    <w:rsid w:val="001E1EB6"/>
    <w:rsid w:val="001F529C"/>
    <w:rsid w:val="001F5308"/>
    <w:rsid w:val="00203A23"/>
    <w:rsid w:val="00231D19"/>
    <w:rsid w:val="00241FFB"/>
    <w:rsid w:val="00253557"/>
    <w:rsid w:val="00271976"/>
    <w:rsid w:val="00284AE6"/>
    <w:rsid w:val="0028636A"/>
    <w:rsid w:val="002A1F76"/>
    <w:rsid w:val="002B0525"/>
    <w:rsid w:val="002B3E5E"/>
    <w:rsid w:val="002E0AD2"/>
    <w:rsid w:val="002E1104"/>
    <w:rsid w:val="002E79FB"/>
    <w:rsid w:val="002F42C3"/>
    <w:rsid w:val="00302972"/>
    <w:rsid w:val="00313D8F"/>
    <w:rsid w:val="00317E98"/>
    <w:rsid w:val="0032488A"/>
    <w:rsid w:val="00327943"/>
    <w:rsid w:val="0033254F"/>
    <w:rsid w:val="00334DC6"/>
    <w:rsid w:val="00336697"/>
    <w:rsid w:val="00353B47"/>
    <w:rsid w:val="00356088"/>
    <w:rsid w:val="00356C9E"/>
    <w:rsid w:val="00376ACA"/>
    <w:rsid w:val="003853AE"/>
    <w:rsid w:val="003933F1"/>
    <w:rsid w:val="003A484A"/>
    <w:rsid w:val="003D2ABA"/>
    <w:rsid w:val="004070EB"/>
    <w:rsid w:val="00423106"/>
    <w:rsid w:val="00441221"/>
    <w:rsid w:val="0045505F"/>
    <w:rsid w:val="004565ED"/>
    <w:rsid w:val="00492EA6"/>
    <w:rsid w:val="004B4134"/>
    <w:rsid w:val="004C6175"/>
    <w:rsid w:val="004D2BE8"/>
    <w:rsid w:val="004E0A5C"/>
    <w:rsid w:val="004E2867"/>
    <w:rsid w:val="004F1773"/>
    <w:rsid w:val="004F18C1"/>
    <w:rsid w:val="004F7E3E"/>
    <w:rsid w:val="005022FC"/>
    <w:rsid w:val="005042C8"/>
    <w:rsid w:val="00505926"/>
    <w:rsid w:val="00515EE8"/>
    <w:rsid w:val="005168F2"/>
    <w:rsid w:val="005369A3"/>
    <w:rsid w:val="00551C85"/>
    <w:rsid w:val="0056431C"/>
    <w:rsid w:val="0057107F"/>
    <w:rsid w:val="00576E5B"/>
    <w:rsid w:val="00585A31"/>
    <w:rsid w:val="00590791"/>
    <w:rsid w:val="00595292"/>
    <w:rsid w:val="00595CB9"/>
    <w:rsid w:val="005B0BF4"/>
    <w:rsid w:val="005B523C"/>
    <w:rsid w:val="005C0665"/>
    <w:rsid w:val="005C1325"/>
    <w:rsid w:val="005C17D4"/>
    <w:rsid w:val="005C2234"/>
    <w:rsid w:val="005D0D79"/>
    <w:rsid w:val="005D225E"/>
    <w:rsid w:val="005D4FB4"/>
    <w:rsid w:val="005E4D9F"/>
    <w:rsid w:val="005F58B7"/>
    <w:rsid w:val="00613263"/>
    <w:rsid w:val="00617119"/>
    <w:rsid w:val="006249E3"/>
    <w:rsid w:val="006261B8"/>
    <w:rsid w:val="006622AE"/>
    <w:rsid w:val="0067239B"/>
    <w:rsid w:val="00681510"/>
    <w:rsid w:val="00686393"/>
    <w:rsid w:val="00686DCE"/>
    <w:rsid w:val="006933FF"/>
    <w:rsid w:val="0069341B"/>
    <w:rsid w:val="006C033E"/>
    <w:rsid w:val="006C231C"/>
    <w:rsid w:val="006D59CD"/>
    <w:rsid w:val="006D7BF5"/>
    <w:rsid w:val="00700125"/>
    <w:rsid w:val="0071153D"/>
    <w:rsid w:val="007140B8"/>
    <w:rsid w:val="00717E58"/>
    <w:rsid w:val="007314A7"/>
    <w:rsid w:val="007568F3"/>
    <w:rsid w:val="00760960"/>
    <w:rsid w:val="0077309D"/>
    <w:rsid w:val="00775F10"/>
    <w:rsid w:val="007B451E"/>
    <w:rsid w:val="007D6839"/>
    <w:rsid w:val="008065CE"/>
    <w:rsid w:val="00807948"/>
    <w:rsid w:val="0083427E"/>
    <w:rsid w:val="00835870"/>
    <w:rsid w:val="008400B5"/>
    <w:rsid w:val="00841824"/>
    <w:rsid w:val="00844EDC"/>
    <w:rsid w:val="00845871"/>
    <w:rsid w:val="00852FC6"/>
    <w:rsid w:val="00855A99"/>
    <w:rsid w:val="008860B1"/>
    <w:rsid w:val="008870C2"/>
    <w:rsid w:val="0089347E"/>
    <w:rsid w:val="008A7A1E"/>
    <w:rsid w:val="008B1664"/>
    <w:rsid w:val="008B5FEB"/>
    <w:rsid w:val="008B6C52"/>
    <w:rsid w:val="008C1F91"/>
    <w:rsid w:val="00906D33"/>
    <w:rsid w:val="00914DF4"/>
    <w:rsid w:val="009238B1"/>
    <w:rsid w:val="0092627D"/>
    <w:rsid w:val="009262EC"/>
    <w:rsid w:val="00927BAD"/>
    <w:rsid w:val="0093515D"/>
    <w:rsid w:val="009422FF"/>
    <w:rsid w:val="00944F6B"/>
    <w:rsid w:val="00954CD1"/>
    <w:rsid w:val="0096192A"/>
    <w:rsid w:val="00961C13"/>
    <w:rsid w:val="00967F3E"/>
    <w:rsid w:val="009730B2"/>
    <w:rsid w:val="00981CD9"/>
    <w:rsid w:val="00986102"/>
    <w:rsid w:val="0098723A"/>
    <w:rsid w:val="00996E7F"/>
    <w:rsid w:val="009A2DDC"/>
    <w:rsid w:val="009D0415"/>
    <w:rsid w:val="00A03740"/>
    <w:rsid w:val="00A04D64"/>
    <w:rsid w:val="00A34AB3"/>
    <w:rsid w:val="00A368D4"/>
    <w:rsid w:val="00A41421"/>
    <w:rsid w:val="00A46155"/>
    <w:rsid w:val="00A505BA"/>
    <w:rsid w:val="00A7143C"/>
    <w:rsid w:val="00A944CC"/>
    <w:rsid w:val="00A946F4"/>
    <w:rsid w:val="00A94F79"/>
    <w:rsid w:val="00AB18C1"/>
    <w:rsid w:val="00AB54B9"/>
    <w:rsid w:val="00AC0A8C"/>
    <w:rsid w:val="00AC523A"/>
    <w:rsid w:val="00AD0D14"/>
    <w:rsid w:val="00AE5D5E"/>
    <w:rsid w:val="00AF2245"/>
    <w:rsid w:val="00B04E6A"/>
    <w:rsid w:val="00B07D34"/>
    <w:rsid w:val="00B115FD"/>
    <w:rsid w:val="00B14292"/>
    <w:rsid w:val="00B34AC0"/>
    <w:rsid w:val="00B700A8"/>
    <w:rsid w:val="00B86E6E"/>
    <w:rsid w:val="00B92C83"/>
    <w:rsid w:val="00B97B92"/>
    <w:rsid w:val="00BA3561"/>
    <w:rsid w:val="00BB7793"/>
    <w:rsid w:val="00BD19CB"/>
    <w:rsid w:val="00C05676"/>
    <w:rsid w:val="00C0685D"/>
    <w:rsid w:val="00C0790C"/>
    <w:rsid w:val="00C23A65"/>
    <w:rsid w:val="00C44096"/>
    <w:rsid w:val="00C50B5D"/>
    <w:rsid w:val="00C55738"/>
    <w:rsid w:val="00C5665D"/>
    <w:rsid w:val="00C77087"/>
    <w:rsid w:val="00C80AB6"/>
    <w:rsid w:val="00C82135"/>
    <w:rsid w:val="00C871ED"/>
    <w:rsid w:val="00C9703B"/>
    <w:rsid w:val="00CC6A20"/>
    <w:rsid w:val="00CC75ED"/>
    <w:rsid w:val="00CD56B6"/>
    <w:rsid w:val="00CE440E"/>
    <w:rsid w:val="00CE7AF8"/>
    <w:rsid w:val="00CF2ACD"/>
    <w:rsid w:val="00CF4B5F"/>
    <w:rsid w:val="00CF5E03"/>
    <w:rsid w:val="00D229E7"/>
    <w:rsid w:val="00D35C59"/>
    <w:rsid w:val="00D44CF7"/>
    <w:rsid w:val="00D45417"/>
    <w:rsid w:val="00D52819"/>
    <w:rsid w:val="00D62348"/>
    <w:rsid w:val="00D717F8"/>
    <w:rsid w:val="00D74C16"/>
    <w:rsid w:val="00D82CF5"/>
    <w:rsid w:val="00D946FD"/>
    <w:rsid w:val="00D95E6F"/>
    <w:rsid w:val="00DE358B"/>
    <w:rsid w:val="00DF0CEC"/>
    <w:rsid w:val="00E025A0"/>
    <w:rsid w:val="00E12C85"/>
    <w:rsid w:val="00E16E9E"/>
    <w:rsid w:val="00E16FBA"/>
    <w:rsid w:val="00E54518"/>
    <w:rsid w:val="00E617B5"/>
    <w:rsid w:val="00E65647"/>
    <w:rsid w:val="00E71524"/>
    <w:rsid w:val="00E74E31"/>
    <w:rsid w:val="00EC5315"/>
    <w:rsid w:val="00EE746C"/>
    <w:rsid w:val="00EF17AB"/>
    <w:rsid w:val="00EF36E3"/>
    <w:rsid w:val="00EF47B6"/>
    <w:rsid w:val="00F0373E"/>
    <w:rsid w:val="00F26EBD"/>
    <w:rsid w:val="00F34F87"/>
    <w:rsid w:val="00F4061E"/>
    <w:rsid w:val="00F50277"/>
    <w:rsid w:val="00F66DF2"/>
    <w:rsid w:val="00F93908"/>
    <w:rsid w:val="00F96CE1"/>
    <w:rsid w:val="00F97EBE"/>
    <w:rsid w:val="00FA47AA"/>
    <w:rsid w:val="00FA6A11"/>
    <w:rsid w:val="00FB009E"/>
    <w:rsid w:val="00FB1C7C"/>
    <w:rsid w:val="00FC0401"/>
    <w:rsid w:val="00FC36EF"/>
    <w:rsid w:val="00FD51F8"/>
    <w:rsid w:val="00FE503F"/>
    <w:rsid w:val="00FE52A8"/>
    <w:rsid w:val="00FF1D4E"/>
    <w:rsid w:val="00FF3A6E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F5397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03A2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03A23"/>
  </w:style>
  <w:style w:styleId="Podnoje" w:type="paragraph">
    <w:name w:val="footer"/>
    <w:basedOn w:val="Normal"/>
    <w:rsid w:val="00F93908"/>
    <w:pPr>
      <w:tabs>
        <w:tab w:pos="4320" w:val="center"/>
        <w:tab w:pos="8640" w:val="right"/>
      </w:tabs>
    </w:pPr>
  </w:style>
  <w:style w:customStyle="true" w:styleId="Bezproreda1" w:type="paragraph">
    <w:name w:val="Bez proreda1"/>
    <w:rsid w:val="00BD19CB"/>
    <w:rPr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B07D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07D34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E52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52A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52A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52A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52A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F5397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03A2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03A23"/>
  </w:style>
  <w:style w:styleId="Podnoje" w:type="paragraph">
    <w:name w:val="footer"/>
    <w:basedOn w:val="Normal"/>
    <w:rsid w:val="00F93908"/>
    <w:pPr>
      <w:tabs>
        <w:tab w:pos="4320" w:val="center"/>
        <w:tab w:pos="8640" w:val="right"/>
      </w:tabs>
    </w:pPr>
  </w:style>
  <w:style w:customStyle="1" w:styleId="Bezproreda1" w:type="paragraph">
    <w:name w:val="Bez proreda1"/>
    <w:rsid w:val="00BD19CB"/>
    <w:rPr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B07D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07D34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E52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52A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52A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52A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52A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St-1537/2016-19</izvorni_sadrzaj>
    <derivirana_varijabla naziv="DomainObject.Oznaka_1">St-1537/2016-19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1537</izvorni_sadrzaj>
    <derivirana_varijabla naziv="DomainObject.Predmet.Broj_1">1537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St-1537/2016</izvorni_sadrzaj>
    <derivirana_varijabla naziv="DomainObject.Predmet.OznakaBroj_1">St-1537/2016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UNIVERZAL društvo s ograničenom odgovornošću za trgovinu i usluge; EURO UNIVERZAL društvo s ograničenom odgovornošću za trgovinu i usluge</izvorni_sadrzaj>
    <derivirana_varijabla naziv="DomainObject.Predmet.ProtustrankaFormated_1">  EURO UNIVERZAL društvo s ograničenom odgovornošću za trgovinu i usluge; EURO UNIVERZAL društvo s ograničenom odgovornošću za trgovinu i usluge</derivirana_varijabla>
  </DomainObject.Predmet.ProtustrankaFormated>
  <DomainObject.Predmet.ProtustrankaFormatedOIB>
    <izvorni_sadrzaj>  EURO UNIVERZAL društvo s ograničenom odgovornošću za trgovinu i usluge, OIB 42198185552; EURO UNIVERZAL društvo s ograničenom odgovornošću za trgovinu i usluge, OIB 42198185552</izvorni_sadrzaj>
    <derivirana_varijabla naziv="DomainObject.Predmet.ProtustrankaFormatedOIB_1">  EURO UNIVERZAL društvo s ograničenom odgovornošću za trgovinu i usluge, OIB 42198185552; EURO UNIVERZAL društvo s ograničenom odgovornošću za trgovinu i usluge, OIB 42198185552</derivirana_varijabla>
  </DomainObject.Predmet.ProtustrankaFormatedOIB>
  <DomainObject.Predmet.ProtustrankaFormatedWithAdress>
    <izvorni_sadrzaj> EURO UNIVERZAL društvo s ograničenom odgovornošću za trgovinu i usluge, Savska 3 , 35000 Gornja Vrba; EURO UNIVERZAL društvo s ograničenom odgovornošću za trgovinu i usluge, Savska 3 , 35000 Gornja Vrba</izvorni_sadrzaj>
    <derivirana_varijabla naziv="DomainObject.Predmet.ProtustrankaFormatedWithAdress_1"> EURO UNIVERZAL društvo s ograničenom odgovornošću za trgovinu i usluge, Savska 3 , 35000 Gornja Vrba; EURO UNIVERZAL društvo s ograničenom odgovornošću za trgovinu i usluge, Savska 3 , 35000 Gornja Vrba</derivirana_varijabla>
  </DomainObject.Predmet.ProtustrankaFormatedWithAdress>
  <DomainObject.Predmet.ProtustrankaFormatedWithAdressOIB>
    <izvorni_sadrzaj> EURO UNIVERZAL društvo s ograničenom odgovornošću za trgovinu i usluge, OIB 42198185552, Savska 3 , 35000 Gornja Vrba; EURO UNIVERZAL društvo s ograničenom odgovornošću za trgovinu i usluge, OIB 42198185552, Savska 3 , 35000 Gornja Vrba</izvorni_sadrzaj>
    <derivirana_varijabla naziv="DomainObject.Predmet.ProtustrankaFormatedWithAdressOIB_1"> EURO UNIVERZAL društvo s ograničenom odgovornošću za trgovinu i usluge, OIB 42198185552, Savska 3 , 35000 Gornja Vrba; EURO UNIVERZAL društvo s ograničenom odgovornošću za trgovinu i usluge, OIB 42198185552, Savska 3 , 35000 Gornja Vrba</derivirana_varijabla>
  </DomainObject.Predmet.ProtustrankaFormatedWithAdressOIB>
  <DomainObject.Predmet.ProtustrankaWithAdress>
    <izvorni_sadrzaj>EURO UNIVERZAL društvo s ograničenom odgovornošću za trgovinu i usluge Savska 3 , 35000 Gornja Vrba, EURO UNIVERZAL društvo s ograničenom odgovornošću za trgovinu i usluge Savska 3 , 35000 Gornja Vrba</izvorni_sadrzaj>
    <derivirana_varijabla naziv="DomainObject.Predmet.ProtustrankaWithAdress_1">EURO UNIVERZAL društvo s ograničenom odgovornošću za trgovinu i usluge Savska 3 , 35000 Gornja Vrba, EURO UNIVERZAL društvo s ograničenom odgovornošću za trgovinu i usluge Savska 3 , 35000 Gornja Vrba</derivirana_varijabla>
  </DomainObject.Predmet.ProtustrankaWithAdress>
  <DomainObject.Predmet.ProtustrankaWithAdressOIB>
    <izvorni_sadrzaj>EURO UNIVERZAL društvo s ograničenom odgovornošću za trgovinu i usluge, OIB 42198185552, Savska 3 , 35000 Gornja Vrba, EURO UNIVERZAL društvo s ograničenom odgovornošću za trgovinu i usluge, OIB 42198185552, Savska 3 , 35000 Gornja Vrba</izvorni_sadrzaj>
    <derivirana_varijabla naziv="DomainObject.Predmet.ProtustrankaWithAdressOIB_1">EURO UNIVERZAL društvo s ograničenom odgovornošću za trgovinu i usluge, OIB 42198185552, Savska 3 , 35000 Gornja Vrba, EURO UNIVERZAL društvo s ograničenom odgovornošću za trgovinu i usluge, OIB 42198185552, Savska 3 , 35000 Gornja Vrba</derivirana_varijabla>
  </DomainObject.Predmet.ProtustrankaWithAdressOIB>
  <DomainObject.Predmet.ProtustrankaNazivFormated>
    <izvorni_sadrzaj>EURO UNIVERZAL društvo s ograničenom odgovornošću za trgovinu i usluge,EURO UNIVERZAL društvo s ograničenom odgovornošću za trgovinu i usluge</izvorni_sadrzaj>
    <derivirana_varijabla naziv="DomainObject.Predmet.ProtustrankaNazivFormated_1">EURO UNIVERZAL društvo s ograničenom odgovornošću za trgovinu i usluge,EURO UNIVERZAL društvo s ograničenom odgovornošću za trgovinu i usluge</derivirana_varijabla>
  </DomainObject.Predmet.ProtustrankaNazivFormated>
  <DomainObject.Predmet.ProtustrankaNazivFormatedOIB>
    <izvorni_sadrzaj>EURO UNIVERZAL društvo s ograničenom odgovornošću za trgovinu i usluge, OIB 42198185552,EURO UNIVERZAL društvo s ograničenom odgovornošću za trgovinu i usluge, OIB 42198185552</izvorni_sadrzaj>
    <derivirana_varijabla naziv="DomainObject.Predmet.ProtustrankaNazivFormatedOIB_1">EURO UNIVERZAL društvo s ograničenom odgovornošću za trgovinu i usluge, OIB 42198185552,EURO UNIVERZAL društvo s ograničenom odgovornošću za trgovinu i usluge, OIB 42198185552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učinkovitost; REPUBLIKA HRVATSKA ,MINISTARSTVO FINANCIJA -POREZNA UPRAVA SLAV. BROD zastupanog po punomoćniku ŽUPANIJSKO DRŽAVNO ODVJETNIŠTVO SLAV. BROD; Vesna Lazarić; Gabrijel Zovak</izvorni_sadrzaj>
    <derivirana_varijabla naziv="DomainObject.Predmet.StrankaFormated_1">  Fond za zaštitu okoliša i energetsku učinkovitost; REPUBLIKA HRVATSKA ,MINISTARSTVO FINANCIJA -POREZNA UPRAVA SLAV. BROD zastupanog po punomoćniku ŽUPANIJSKO DRŽAVNO ODVJETNIŠTVO SLAV. BROD; Vesna Lazarić; Gabrijel Zovak</derivirana_varijabla>
  </DomainObject.Predmet.StrankaFormated>
  <DomainObject.Predmet.StrankaFormatedOIB>
    <izvorni_sadrzaj>  Fond za zaštitu okoliša i energetsku učinkovitost, OIB 85828625994; REPUBLIKA HRVATSKA ,MINISTARSTVO FINANCIJA -POREZNA UPRAVA SLAV. BROD, OIB 18683136487 zastupanog po punomoćniku ŽUPANIJSKO DRŽAVNO ODVJETNIŠTVO SLAV. BROD; Vesna Lazarić; Gabrijel Zovak</izvorni_sadrzaj>
    <derivirana_varijabla naziv="DomainObject.Predmet.StrankaFormatedOIB_1">  Fond za zaštitu okoliša i energetsku učinkovitost, OIB 85828625994; REPUBLIKA HRVATSKA ,MINISTARSTVO FINANCIJA -POREZNA UPRAVA SLAV. BROD, OIB 18683136487 zastupanog po punomoćniku ŽUPANIJSKO DRŽAVNO ODVJETNIŠTVO SLAV. BROD; Vesna Lazarić; Gabrijel Zovak</derivirana_varijabla>
  </DomainObject.Predmet.StrankaFormatedOIB>
  <DomainObject.Predmet.StrankaFormatedWithAdress>
    <izvorni_sadrzaj> Fond za zaštitu okoliša i energetsku učinkovitost, Radnička cesta 80, 10000 Zagreb; REPUBLIKA HRVATSKA ,MINISTARSTVO FINANCIJA -POREZNA UPRAVA SLAV. BROD zastupanog po punomoćniku ŽUPANIJSKO DRŽAVNO ODVJETNIŠTVO SLAV. BROD; Vesna Lazarić; Gabrijel Zovak</izvorni_sadrzaj>
    <derivirana_varijabla naziv="DomainObject.Predmet.StrankaFormatedWithAdress_1"> Fond za zaštitu okoliša i energetsku učinkovitost, Radnička cesta 80, 10000 Zagreb; REPUBLIKA HRVATSKA ,MINISTARSTVO FINANCIJA -POREZNA UPRAVA SLAV. BROD zastupanog po punomoćniku ŽUPANIJSKO DRŽAVNO ODVJETNIŠTVO SLAV. BROD; Vesna Lazarić; Gabrijel Zovak</derivirana_varijabla>
  </DomainObject.Predmet.StrankaFormatedWithAdress>
  <DomainObject.Predmet.StrankaFormatedWithAdressOIB>
    <izvorni_sadrzaj> Fond za zaštitu okoliša i energetsku učinkovitost, OIB 85828625994, Radnička cesta 80, 10000 Zagreb; REPUBLIKA HRVATSKA ,MINISTARSTVO FINANCIJA -POREZNA UPRAVA SLAV. BROD, OIB 18683136487 zastupanog po punomoćniku ŽUPANIJSKO DRŽAVNO ODVJETNIŠTVO SLAV. BROD; Vesna Lazarić; Gabrijel Zovak</izvorni_sadrzaj>
    <derivirana_varijabla naziv="DomainObject.Predmet.StrankaFormatedWithAdressOIB_1"> Fond za zaštitu okoliša i energetsku učinkovitost, OIB 85828625994, Radnička cesta 80, 10000 Zagreb; REPUBLIKA HRVATSKA ,MINISTARSTVO FINANCIJA -POREZNA UPRAVA SLAV. BROD, OIB 18683136487 zastupanog po punomoćniku ŽUPANIJSKO DRŽAVNO ODVJETNIŠTVO SLAV. BROD; Vesna Lazarić; Gabrijel Zovak</derivirana_varijabla>
  </DomainObject.Predmet.StrankaFormatedWithAdressOIB>
  <DomainObject.Predmet.StrankaWithAdress>
    <izvorni_sadrzaj>Fond za zaštitu okoliša i energetsku učinkovitost Radnička cesta 80,10000 Zagreb,REPUBLIKA HRVATSKA ,MINISTARSTVO FINANCIJA -POREZNA UPRAVA SLAV. BROD </izvorni_sadrzaj>
    <derivirana_varijabla naziv="DomainObject.Predmet.StrankaWithAdress_1">Fond za zaštitu okoliša i energetsku učinkovitost Radnička cesta 80,10000 Zagreb,REPUBLIKA HRVATSKA ,MINISTARSTVO FINANCIJA -POREZNA UPRAVA SLAV. BROD </derivirana_varijabla>
  </DomainObject.Predmet.StrankaWithAdress>
  <DomainObject.Predmet.StrankaWithAdressOIB>
    <izvorni_sadrzaj>Fond za zaštitu okoliša i energetsku učinkovitost, OIB 85828625994, Radnička cesta 80,10000 Zagreb,REPUBLIKA HRVATSKA ,MINISTARSTVO FINANCIJA -POREZNA UPRAVA SLAV. BROD, OIB 18683136487</izvorni_sadrzaj>
    <derivirana_varijabla naziv="DomainObject.Predmet.StrankaWithAdressOIB_1">Fond za zaštitu okoliša i energetsku učinkovitost, OIB 85828625994, Radnička cesta 80,10000 Zagreb,REPUBLIKA HRVATSKA ,MINISTARSTVO FINANCIJA -POREZNA UPRAVA SLAV. BROD, OIB 18683136487</derivirana_varijabla>
  </DomainObject.Predmet.StrankaWithAdressOIB>
  <DomainObject.Predmet.StrankaNazivFormated>
    <izvorni_sadrzaj>Fond za zaštitu okoliša i energetsku učinkovitost,REPUBLIKA HRVATSKA ,MINISTARSTVO FINANCIJA -POREZNA UPRAVA SLAV. BROD</izvorni_sadrzaj>
    <derivirana_varijabla naziv="DomainObject.Predmet.StrankaNazivFormated_1">Fond za zaštitu okoliša i energetsku učinkovitost,REPUBLIKA HRVATSKA ,MINISTARSTVO FINANCIJA -POREZNA UPRAVA SLAV. BROD</derivirana_varijabla>
  </DomainObject.Predmet.StrankaNazivFormated>
  <DomainObject.Predmet.StrankaNazivFormatedOIB>
    <izvorni_sadrzaj>Fond za zaštitu okoliša i energetsku učinkovitost, OIB 85828625994,REPUBLIKA HRVATSKA ,MINISTARSTVO FINANCIJA -POREZNA UPRAVA SLAV. BROD, OIB 18683136487</izvorni_sadrzaj>
    <derivirana_varijabla naziv="DomainObject.Predmet.StrankaNazivFormatedOIB_1">Fond za zaštitu okoliša i energetsku učinkovitost, OIB 85828625994,REPUBLIKA HRVATSKA ,MINISTARSTVO FINANCIJA -POREZNA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Fond za zaštitu okoliša i energetsku učinkovitost</item>
      <item>REPUBLIKA HRVATSKA ,MINISTARSTVO FINANCIJA -POREZNA UPRAVA SLAV. BROD zastupanog po punomoćniku ŽUPANIJSKO DRŽAVNO ODVJETNIŠTVO SLAV. BROD; Vesna Lazarić; Gabrijel Zovak</item>
    </izvorni_sadrzaj>
    <derivirana_varijabla naziv="DomainObject.Predmet.StrankaListFormated_1">
      <item>Fond za zaštitu okoliša i energetsku učinkovitost</item>
      <item>REPUBLIKA HRVATSKA ,MINISTARSTVO FINANCIJA -POREZNA UPRAVA SLAV. BROD zastupanog po punomoćniku ŽUPANIJSKO DRŽAVNO ODVJETNIŠTVO SLAV. BROD; Vesna Lazarić; Gabrijel Zovak</item>
    </derivirana_varijabla>
  </DomainObject.Predmet.StrankaListFormated>
  <DomainObject.Predmet.StrankaListFormatedOIB>
    <izvorni_sadrzaj>
      <item>Fond za zaštitu okoliša i energetsku učinkovitost, OIB 85828625994</item>
      <item>REPUBLIKA HRVATSKA ,MINISTARSTVO FINANCIJA -POREZNA UPRAVA SLAV. BROD, OIB 18683136487 zastupanog po punomoćniku ŽUPANIJSKO DRŽAVNO ODVJETNIŠTVO SLAV. BROD; Vesna Lazarić; Gabrijel Zovak</item>
    </izvorni_sadrzaj>
    <derivirana_varijabla naziv="DomainObject.Predmet.StrankaListFormatedOIB_1">
      <item>Fond za zaštitu okoliša i energetsku učinkovitost, OIB 85828625994</item>
      <item>REPUBLIKA HRVATSKA ,MINISTARSTVO FINANCIJA -POREZNA UPRAVA SLAV. BROD, OIB 18683136487 zastupanog po punomoćniku ŽUPANIJSKO DRŽAVNO ODVJETNIŠTVO SLAV. BROD; Vesna Lazarić; Gabrijel Zovak</item>
    </derivirana_varijabla>
  </DomainObject.Predmet.StrankaListFormatedOIB>
  <DomainObject.Predmet.StrankaListFormatedWithAdress>
    <izvorni_sadrzaj>
      <item>Fond za zaštitu okoliša i energetsku učinkovitost, Radnička cesta 80, 10000 Zagreb</item>
      <item>REPUBLIKA HRVATSKA ,MINISTARSTVO FINANCIJA -POREZNA UPRAVA SLAV. BROD zastupanog po punomoćniku ŽUPANIJSKO DRŽAVNO ODVJETNIŠTVO SLAV. BROD; Vesna Lazarić; Gabrijel Zovak</item>
    </izvorni_sadrzaj>
    <derivirana_varijabla naziv="DomainObject.Predmet.StrankaListFormatedWithAdress_1">
      <item>Fond za zaštitu okoliša i energetsku učinkovitost, Radnička cesta 80, 10000 Zagreb</item>
      <item>REPUBLIKA HRVATSKA ,MINISTARSTVO FINANCIJA -POREZNA UPRAVA SLAV. BROD zastupanog po punomoćniku ŽUPANIJSKO DRŽAVNO ODVJETNIŠTVO SLAV. BROD; Vesna Lazarić; Gabrijel Zovak</item>
    </derivirana_varijabla>
  </DomainObject.Predmet.StrankaListFormatedWithAdress>
  <DomainObject.Predmet.StrankaListFormatedWithAdressOIB>
    <izvorni_sadrzaj>
      <item>Fond za zaštitu okoliša i energetsku učinkovitost, OIB 85828625994, Radnička cesta 80, 10000 Zagreb</item>
      <item>REPUBLIKA HRVATSKA ,MINISTARSTVO FINANCIJA -POREZNA UPRAVA SLAV. BROD, OIB 18683136487 zastupanog po punomoćniku ŽUPANIJSKO DRŽAVNO ODVJETNIŠTVO SLAV. BROD; Vesna Lazarić; Gabrijel Zovak</item>
    </izvorni_sadrzaj>
    <derivirana_varijabla naziv="DomainObject.Predmet.StrankaListFormatedWithAdressOIB_1">
      <item>Fond za zaštitu okoliša i energetsku učinkovitost, OIB 85828625994, Radnička cesta 80, 10000 Zagreb</item>
      <item>REPUBLIKA HRVATSKA ,MINISTARSTVO FINANCIJA -POREZNA UPRAVA SLAV. BROD, OIB 18683136487 zastupanog po punomoćniku ŽUPANIJSKO DRŽAVNO ODVJETNIŠTVO SLAV. BROD; Vesna Lazarić; Gabrijel Zovak</item>
    </derivirana_varijabla>
  </DomainObject.Predmet.StrankaListFormatedWithAdressOIB>
  <DomainObject.Predmet.StrankaListNazivFormated>
    <izvorni_sadrzaj>
      <item>Fond za zaštitu okoliša i energetsku učinkovitost</item>
      <item>REPUBLIKA HRVATSKA ,MINISTARSTVO FINANCIJA -POREZNA UPRAVA SLAV. BROD</item>
    </izvorni_sadrzaj>
    <derivirana_varijabla naziv="DomainObject.Predmet.StrankaListNazivFormated_1">
      <item>Fond za zaštitu okoliša i energetsku učinkovitost</item>
      <item>REPUBLIKA HRVATSKA ,MINISTARSTVO FINANCIJA -POREZNA UPRAVA SLAV. BROD</item>
    </derivirana_varijabla>
  </DomainObject.Predmet.StrankaListNazivFormated>
  <DomainObject.Predmet.StrankaListNazivFormatedOIB>
    <izvorni_sadrzaj>
      <item>Fond za zaštitu okoliša i energetsku učinkovitost, OIB 85828625994</item>
      <item>REPUBLIKA HRVATSKA ,MINISTARSTVO FINANCIJA -POREZNA UPRAVA SLAV. BROD, OIB 18683136487</item>
    </izvorni_sadrzaj>
    <derivirana_varijabla naziv="DomainObject.Predmet.StrankaListNazivFormatedOIB_1">
      <item>Fond za zaštitu okoliša i energetsku učinkovitost, OIB 85828625994</item>
      <item>REPUBLIKA HRVATSKA ,MINISTARSTVO FINANCIJA -POREZNA UPRAVA SLAV. BROD, OIB 18683136487</item>
    </derivirana_varijabla>
  </DomainObject.Predmet.StrankaListNazivFormatedOIB>
  <DomainObject.Predmet.ProtuStrankaListFormated>
    <izvorni_sadrzaj>
      <item>EURO UNIVERZAL društvo s ograničenom odgovornošću za trgovinu i usluge</item>
      <item>EURO UNIVERZAL društvo s ograničenom odgovornošću za trgovinu i usluge</item>
    </izvorni_sadrzaj>
    <derivirana_varijabla naziv="DomainObject.Predmet.ProtuStrankaListFormated_1">
      <item>EURO UNIVERZAL društvo s ograničenom odgovornošću za trgovinu i usluge</item>
      <item>EURO UNIVERZAL društvo s ograničenom odgovornošću za trgovinu i usluge</item>
    </derivirana_varijabla>
  </DomainObject.Predmet.ProtuStrankaListFormated>
  <DomainObject.Predmet.ProtuStrankaListFormatedOIB>
    <izvorni_sadrzaj>
      <item>EURO UNIVERZAL društvo s ograničenom odgovornošću za trgovinu i usluge, OIB 42198185552</item>
      <item>EURO UNIVERZAL društvo s ograničenom odgovornošću za trgovinu i usluge, OIB 42198185552</item>
    </izvorni_sadrzaj>
    <derivirana_varijabla naziv="DomainObject.Predmet.ProtuStrankaListFormatedOIB_1">
      <item>EURO UNIVERZAL društvo s ograničenom odgovornošću za trgovinu i usluge, OIB 42198185552</item>
      <item>EURO UNIVERZAL društvo s ograničenom odgovornošću za trgovinu i usluge, OIB 42198185552</item>
    </derivirana_varijabla>
  </DomainObject.Predmet.ProtuStrankaListFormatedOIB>
  <DomainObject.Predmet.ProtuStrankaListFormatedWithAdress>
    <izvorni_sadrzaj>
      <item>EURO UNIVERZAL društvo s ograničenom odgovornošću za trgovinu i usluge, Savska 3 , 35000 Gornja Vrba</item>
      <item>EURO UNIVERZAL društvo s ograničenom odgovornošću za trgovinu i usluge, Savska 3 , 35000 Gornja Vrba</item>
    </izvorni_sadrzaj>
    <derivirana_varijabla naziv="DomainObject.Predmet.ProtuStrankaListFormatedWithAdress_1">
      <item>EURO UNIVERZAL društvo s ograničenom odgovornošću za trgovinu i usluge, Savska 3 , 35000 Gornja Vrba</item>
      <item>EURO UNIVERZAL društvo s ograničenom odgovornošću za trgovinu i usluge, Savska 3 , 35000 Gornja Vrba</item>
    </derivirana_varijabla>
  </DomainObject.Predmet.ProtuStrankaListFormatedWithAdress>
  <DomainObject.Predmet.ProtuStrankaListFormatedWithAdressOIB>
    <izvorni_sadrzaj>
      <item>EURO UNIVERZAL društvo s ograničenom odgovornošću za trgovinu i usluge, OIB 42198185552, Savska 3 , 35000 Gornja Vrba</item>
      <item>EURO UNIVERZAL društvo s ograničenom odgovornošću za trgovinu i usluge, OIB 42198185552, Savska 3 , 35000 Gornja Vrba</item>
    </izvorni_sadrzaj>
    <derivirana_varijabla naziv="DomainObject.Predmet.ProtuStrankaListFormatedWithAdressOIB_1">
      <item>EURO UNIVERZAL društvo s ograničenom odgovornošću za trgovinu i usluge, OIB 42198185552, Savska 3 , 35000 Gornja Vrba</item>
      <item>EURO UNIVERZAL društvo s ograničenom odgovornošću za trgovinu i usluge, OIB 42198185552, Savska 3 , 35000 Gornja Vrba</item>
    </derivirana_varijabla>
  </DomainObject.Predmet.ProtuStrankaListFormatedWithAdressOIB>
  <DomainObject.Predmet.ProtuStrankaListNazivFormated>
    <izvorni_sadrzaj>
      <item>EURO UNIVERZAL društvo s ograničenom odgovornošću za trgovinu i usluge</item>
      <item>EURO UNIVERZAL društvo s ograničenom odgovornošću za trgovinu i usluge</item>
    </izvorni_sadrzaj>
    <derivirana_varijabla naziv="DomainObject.Predmet.ProtuStrankaListNazivFormated_1">
      <item>EURO UNIVERZAL društvo s ograničenom odgovornošću za trgovinu i usluge</item>
      <item>EURO UNIVERZAL društvo s ograničenom odgovornošću za trgovinu i usluge</item>
    </derivirana_varijabla>
  </DomainObject.Predmet.ProtuStrankaListNazivFormated>
  <DomainObject.Predmet.ProtuStrankaListNazivFormatedOIB>
    <izvorni_sadrzaj>
      <item>EURO UNIVERZAL društvo s ograničenom odgovornošću za trgovinu i usluge, OIB 42198185552</item>
      <item>EURO UNIVERZAL društvo s ograničenom odgovornošću za trgovinu i usluge, OIB 42198185552</item>
    </izvorni_sadrzaj>
    <derivirana_varijabla naziv="DomainObject.Predmet.ProtuStrankaListNazivFormatedOIB_1">
      <item>EURO UNIVERZAL društvo s ograničenom odgovornošću za trgovinu i usluge, OIB 42198185552</item>
      <item>EURO UNIVERZAL društvo s ograničenom odgovornošću za trgovinu i usluge, OIB 42198185552</item>
    </derivirana_varijabla>
  </DomainObject.Predmet.ProtuStrankaListNazivFormatedOIB>
  <DomainObject.Predmet.OstaliListFormated>
    <izvorni_sadrzaj>
      <item>ŽUPANIJSKO DRŽAVNO ODVJETNIŠTVO SLAV. BROD punomoćnik sudionika u postupku REPUBLIKA HRVATSKA ,MINISTARSTVO FINANCIJA -POREZNA UPRAVA SLAV. BROD</item>
      <item>Manda Matijević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</item>
      <item>Paula Čandrlić-Mesarić</item>
    </izvorni_sadrzaj>
    <derivirana_varijabla naziv="DomainObject.Predmet.OstaliListFormated_1">
      <item>ŽUPANIJSKO DRŽAVNO ODVJETNIŠTVO SLAV. BROD punomoćnik sudionika u postupku REPUBLIKA HRVATSKA ,MINISTARSTVO FINANCIJA -POREZNA UPRAVA SLAV. BROD</item>
      <item>Manda Matijević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</item>
      <item>Paula Čandrlić-Mesarić</item>
    </derivirana_varijabla>
  </DomainObject.Predmet.OstaliListFormated>
  <DomainObject.Predmet.OstaliListFormatedOIB>
    <izvorni_sadrzaj>
      <item>ŽUPANIJSKO DRŽAVNO ODVJETNIŠTVO SLAV. BROD punomoćnik sudionika u postupku REPUBLIKA HRVATSKA ,MINISTARSTVO FINANCIJA -POREZNA UPRAVA SLAV. BROD</item>
      <item>Manda Matijević, OIB 93579350545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</item>
      <item>Paula Čandrlić-Mesarić, OIB 89394772015</item>
    </izvorni_sadrzaj>
    <derivirana_varijabla naziv="DomainObject.Predmet.OstaliListFormatedOIB_1">
      <item>ŽUPANIJSKO DRŽAVNO ODVJETNIŠTVO SLAV. BROD punomoćnik sudionika u postupku REPUBLIKA HRVATSKA ,MINISTARSTVO FINANCIJA -POREZNA UPRAVA SLAV. BROD</item>
      <item>Manda Matijević, OIB 93579350545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</item>
      <item>Paula Čandrlić-Mesarić, OIB 89394772015</item>
    </derivirana_varijabla>
  </DomainObject.Predmet.OstaliListFormatedOIB>
  <DomainObject.Predmet.OstaliListFormatedWithAdress>
    <izvorni_sadrzaj>
      <item>ŽUPANIJSKO DRŽAVNO ODVJETNIŠTVO SLAV. BROD punomoćnik sudionika u postupku REPUBLIKA HRVATSKA ,MINISTARSTVO FINANCIJA -POREZNA UPRAVA SLAV. BROD</item>
      <item>Manda Matijević, Savska 3, 35000 Gornja Vrba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</item>
      <item>Paula Čandrlić-Mesarić, Zagrebačka 6, 31000 Osijek</item>
    </izvorni_sadrzaj>
    <derivirana_varijabla naziv="DomainObject.Predmet.OstaliListFormatedWithAdress_1">
      <item>ŽUPANIJSKO DRŽAVNO ODVJETNIŠTVO SLAV. BROD punomoćnik sudionika u postupku REPUBLIKA HRVATSKA ,MINISTARSTVO FINANCIJA -POREZNA UPRAVA SLAV. BROD</item>
      <item>Manda Matijević, Savska 3, 35000 Gornja Vrba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</item>
      <item>Paula Čandrlić-Mesarić, Zagrebačka 6, 31000 Osijek</item>
    </derivirana_varijabla>
  </DomainObject.Predmet.OstaliListFormatedWithAdress>
  <DomainObject.Predmet.OstaliListFormatedWithAdressOIB>
    <izvorni_sadrzaj>
      <item>ŽUPANIJSKO DRŽAVNO ODVJETNIŠTVO SLAV. BROD punomoćnik sudionika u postupku REPUBLIKA HRVATSKA ,MINISTARSTVO FINANCIJA -POREZNA UPRAVA SLAV. BROD</item>
      <item>Manda Matijević, OIB 93579350545, Savska 3, 35000 Gornja Vrba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</item>
      <item>Paula Čandrlić-Mesarić, OIB 89394772015, Zagrebačka 6, 31000 Osijek</item>
    </izvorni_sadrzaj>
    <derivirana_varijabla naziv="DomainObject.Predmet.OstaliListFormatedWithAdressOIB_1">
      <item>ŽUPANIJSKO DRŽAVNO ODVJETNIŠTVO SLAV. BROD punomoćnik sudionika u postupku REPUBLIKA HRVATSKA ,MINISTARSTVO FINANCIJA -POREZNA UPRAVA SLAV. BROD</item>
      <item>Manda Matijević, OIB 93579350545, Savska 3, 35000 Gornja Vrba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</item>
      <item>Paula Čandrlić-Mesarić, OIB 89394772015, Zagrebačka 6, 31000 Osijek</item>
    </derivirana_varijabla>
  </DomainObject.Predmet.OstaliListFormatedWithAdressOIB>
  <DomainObject.Predmet.OstaliListNazivFormated>
    <izvorni_sadrzaj>
      <item>ŽUPANIJSKO DRŽAVNO ODVJETNIŠTVO SLAV. BROD</item>
      <item>Manda Matijević</item>
      <item>Vesna Lazarić</item>
      <item>Gabrijel Zovak</item>
      <item>Ante Mamić</item>
      <item>Mirko Jelić</item>
      <item>Paula Čandrlić-Mesarić</item>
    </izvorni_sadrzaj>
    <derivirana_varijabla naziv="DomainObject.Predmet.OstaliListNazivFormated_1">
      <item>ŽUPANIJSKO DRŽAVNO ODVJETNIŠTVO SLAV. BROD</item>
      <item>Manda Matijević</item>
      <item>Vesna Lazarić</item>
      <item>Gabrijel Zovak</item>
      <item>Ante Mamić</item>
      <item>Mirko Jelić</item>
      <item>Paula Čandrlić-Mesarić</item>
    </derivirana_varijabla>
  </DomainObject.Predmet.OstaliListNazivFormated>
  <DomainObject.Predmet.OstaliListNazivFormatedOIB>
    <izvorni_sadrzaj>
      <item>ŽUPANIJSKO DRŽAVNO ODVJETNIŠTVO SLAV. BROD</item>
      <item>Manda Matijević, OIB 93579350545</item>
      <item>Vesna Lazarić</item>
      <item>Gabrijel Zovak</item>
      <item>Ante Mamić</item>
      <item>Mirko Jelić</item>
      <item>Paula Čandrlić-Mesarić, OIB 89394772015</item>
    </izvorni_sadrzaj>
    <derivirana_varijabla naziv="DomainObject.Predmet.OstaliListNazivFormatedOIB_1">
      <item>ŽUPANIJSKO DRŽAVNO ODVJETNIŠTVO SLAV. BROD</item>
      <item>Manda Matijević, OIB 93579350545</item>
      <item>Vesna Lazarić</item>
      <item>Gabrijel Zovak</item>
      <item>Ante Mamić</item>
      <item>Mirko Jelić</item>
      <item>Paula Čandrlić-Mesarić, OIB 89394772015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>St-1537/2016-19</izvorni_sadrzaj>
    <derivirana_varijabla naziv="DomainObject.PoslovniBrojDokumenta_1">St-1537/2016-19</derivirana_varijabla>
  </DomainObject.PoslovniBrojDokumenta>
  <DomainObject.Predmet.StrankaIDrugi>
    <izvorni_sadrzaj>REPUBLIKA HRVATSKA ,MINISTARSTVO FINANCIJA -POREZNA UPRAVA SLAV. BROD i dr.</izvorni_sadrzaj>
    <derivirana_varijabla naziv="DomainObject.Predmet.StrankaIDrugi_1">REPUBLIKA HRVATSKA ,MINISTARSTVO FINANCIJA -POREZNA UPRAVA SLAV. BROD i dr.</derivirana_varijabla>
  </DomainObject.Predmet.StrankaIDrugi>
  <DomainObject.Predmet.ProtustrankaIDrugi>
    <izvorni_sadrzaj>EURO UNIVERZAL društvo s ograničenom odgovornošću za trgovinu i usluge i dr.</izvorni_sadrzaj>
    <derivirana_varijabla naziv="DomainObject.Predmet.ProtustrankaIDrugi_1">EURO UNIVERZAL društvo s ograničenom odgovornošću za trgovinu i usluge i dr.</derivirana_varijabla>
  </DomainObject.Predmet.ProtustrankaIDrugi>
  <DomainObject.Predmet.StrankaIDrugiAdressOIB>
    <izvorni_sadrzaj>REPUBLIKA HRVATSKA ,MINISTARSTVO FINANCIJA -POREZNA UPRAVA SLAV. BROD, OIB 18683136487 i dr.</izvorni_sadrzaj>
    <derivirana_varijabla naziv="DomainObject.Predmet.StrankaIDrugiAdressOIB_1">REPUBLIKA HRVATSKA ,MINISTARSTVO FINANCIJA -POREZNA UPRAVA SLAV. BROD, OIB 18683136487 i dr.</derivirana_varijabla>
  </DomainObject.Predmet.StrankaIDrugiAdressOIB>
  <DomainObject.Predmet.ProtustrankaIDrugiAdressOIB>
    <izvorni_sadrzaj>EURO UNIVERZAL društvo s ograničenom odgovornošću za trgovinu i usluge, OIB 42198185552, Savska 3 , 35000 Gornja Vrba i dr.</izvorni_sadrzaj>
    <derivirana_varijabla naziv="DomainObject.Predmet.ProtustrankaIDrugiAdressOIB_1">EURO UNIVERZAL društvo s ograničenom odgovornošću za trgovinu i usluge, OIB 42198185552, Savska 3 , 35000 Gornja Vrba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UNIVERZAL društvo s ograničenom odgovornošću za trgovinu i usluge</item>
      <item>Fond za zaštitu okoliša i energetsku učinkovitost</item>
      <item>EURO UNIVERZAL društvo s ograničenom odgovornošću za trgovinu i usluge</item>
      <item>REPUBLIKA HRVATSKA ,MINISTARSTVO FINANCIJA -POREZNA UPRAVA SLAV. BROD</item>
      <item>ŽUPANIJSKO DRŽAVNO ODVJETNIŠTVO SLAV. BROD</item>
      <item>Manda Matijević</item>
      <item>Vesna Lazarić</item>
      <item>Gabrijel Zovak</item>
      <item>Ante Mamić</item>
      <item>Mirko Jelić</item>
      <item>Paula Čandrlić-Mesarić</item>
    </izvorni_sadrzaj>
    <derivirana_varijabla naziv="DomainObject.Predmet.SudioniciListNaziv_1">
      <item>EURO UNIVERZAL društvo s ograničenom odgovornošću za trgovinu i usluge</item>
      <item>Fond za zaštitu okoliša i energetsku učinkovitost</item>
      <item>EURO UNIVERZAL društvo s ograničenom odgovornošću za trgovinu i usluge</item>
      <item>REPUBLIKA HRVATSKA ,MINISTARSTVO FINANCIJA -POREZNA UPRAVA SLAV. BROD</item>
      <item>ŽUPANIJSKO DRŽAVNO ODVJETNIŠTVO SLAV. BROD</item>
      <item>Manda Matijević</item>
      <item>Vesna Lazarić</item>
      <item>Gabrijel Zovak</item>
      <item>Ante Mamić</item>
      <item>Mirko Jelić</item>
      <item>Paula Čandrlić-Mesarić</item>
    </derivirana_varijabla>
  </DomainObject.Predmet.SudioniciListNaziv>
  <DomainObject.Predmet.SudioniciListAdressOIB>
    <izvorni_sadrzaj>
      <item>EURO UNIVERZAL društvo s ograničenom odgovornošću za trgovinu i usluge, OIB 42198185552, Savska 3 ,35000 Gornja Vrba</item>
      <item>Fond za zaštitu okoliša i energetsku učinkovitost, OIB 85828625994, Radnička cesta 80,10000 Zagreb</item>
      <item>EURO UNIVERZAL društvo s ograničenom odgovornošću za trgovinu i usluge, OIB 42198185552, Savska 3 ,35000 Gornja Vrba</item>
      <item>REPUBLIKA HRVATSKA ,MINISTARSTVO FINANCIJA -POREZNA UPRAVA SLAV. BROD, OIB 18683136487</item>
      <item>ŽUPANIJSKO DRŽAVNO ODVJETNIŠTVO SLAV. BROD</item>
      <item>Manda Matijević, OIB 93579350545, Savska 3,35000 Gornja Vrba</item>
      <item>Vesna Lazarić</item>
      <item>Gabrijel Zovak</item>
      <item>Ante Mamić</item>
      <item>Mirko Jelić</item>
      <item>Paula Čandrlić-Mesarić, OIB 89394772015, Zagrebačka 6,31000 Osijek</item>
    </izvorni_sadrzaj>
    <derivirana_varijabla naziv="DomainObject.Predmet.SudioniciListAdressOIB_1">
      <item>EURO UNIVERZAL društvo s ograničenom odgovornošću za trgovinu i usluge, OIB 42198185552, Savska 3 ,35000 Gornja Vrba</item>
      <item>Fond za zaštitu okoliša i energetsku učinkovitost, OIB 85828625994, Radnička cesta 80,10000 Zagreb</item>
      <item>EURO UNIVERZAL društvo s ograničenom odgovornošću za trgovinu i usluge, OIB 42198185552, Savska 3 ,35000 Gornja Vrba</item>
      <item>REPUBLIKA HRVATSKA ,MINISTARSTVO FINANCIJA -POREZNA UPRAVA SLAV. BROD, OIB 18683136487</item>
      <item>ŽUPANIJSKO DRŽAVNO ODVJETNIŠTVO SLAV. BROD</item>
      <item>Manda Matijević, OIB 93579350545, Savska 3,35000 Gornja Vrba</item>
      <item>Vesna Lazarić</item>
      <item>Gabrijel Zovak</item>
      <item>Ante Mamić</item>
      <item>Mirko Jelić</item>
      <item>Paula Čandrlić-Mesarić, OIB 89394772015, Zagrebačka 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42198185552</item>
      <item>, OIB 85828625994</item>
      <item>, OIB 42198185552</item>
      <item>, OIB 18683136487</item>
      <item>, OIB null</item>
      <item>, OIB 93579350545</item>
      <item>, OIB null</item>
      <item>, OIB null</item>
      <item>, OIB null</item>
      <item>, OIB null</item>
      <item>, OIB 89394772015</item>
    </izvorni_sadrzaj>
    <derivirana_varijabla naziv="DomainObject.Predmet.SudioniciListNazivOIB_1">
      <item>, OIB 42198185552</item>
      <item>, OIB 85828625994</item>
      <item>, OIB 42198185552</item>
      <item>, OIB 18683136487</item>
      <item>, OIB null</item>
      <item>, OIB 93579350545</item>
      <item>, OIB null</item>
      <item>, OIB null</item>
      <item>, OIB null</item>
      <item>, OIB null</item>
      <item>, OIB 89394772015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10E970-CA15-4672-810E-52DC97FB96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998</properties:Words>
  <properties:Characters>5384</properties:Characters>
  <properties:Lines>181</properties:Lines>
  <properties:Paragraphs>93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</vt:lpstr>
    </vt:vector>
  </properties:TitlesOfParts>
  <properties:LinksUpToDate>false</properties:LinksUpToDate>
  <properties:CharactersWithSpaces>7915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2016-09-06T12:43:00Z</dcterms:created>
  <dc:creator>zbiondic</dc:creator>
  <dc:description/>
  <cp:keywords/>
  <cp:lastModifiedBy>wsadmin</cp:lastModifiedBy>
  <cp:lastPrinted>2016-11-29T13:07:00Z</cp:lastPrinted>
  <dcterms:modified xmlns:xsi="http://www.w3.org/2001/XMLSchema-instance" xsi:type="dcterms:W3CDTF">2016-11-29T13:12:00Z</dcterms:modified>
  <cp:revision>15</cp:revision>
  <dc:subject/>
  <dc:title>REPUBLIKA HRVATSKA 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St-1537/2016-19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