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2c33" w14:paraId="5cf2c33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41529E">
        <w:rPr>
          <w:sz w:val="24"/>
          <w:szCs w:val="24"/>
        </w:rPr>
        <w:t>1572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EF5857" w:rsidP="0041529E" w:rsidR="00EF5857" w:rsidRPr="00335AF5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 xml:space="preserve">dužnikom </w:t>
      </w:r>
      <w:r w:rsidR="0041529E" w:rsidRPr="0041529E">
        <w:rPr>
          <w:sz w:val="24"/>
          <w:szCs w:val="24"/>
        </w:rPr>
        <w:t>METALING d.o.o. za metaloprerađivačku djelatnost u stečaju, Sisak, Božidara Adžije 2, MBS:080307196, OIB:76134860175</w:t>
      </w:r>
      <w:r w:rsidRPr="00A626FA">
        <w:rPr>
          <w:sz w:val="24"/>
          <w:szCs w:val="24"/>
        </w:rPr>
        <w:t xml:space="preserve">, </w:t>
      </w:r>
      <w:r w:rsidR="00311500">
        <w:rPr>
          <w:sz w:val="24"/>
          <w:szCs w:val="24"/>
        </w:rPr>
        <w:t>22</w:t>
      </w:r>
      <w:r w:rsidRPr="00A626FA">
        <w:rPr>
          <w:sz w:val="24"/>
          <w:szCs w:val="24"/>
        </w:rPr>
        <w:t xml:space="preserve">. </w:t>
      </w:r>
      <w:r w:rsidR="0041529E">
        <w:rPr>
          <w:sz w:val="24"/>
          <w:szCs w:val="24"/>
        </w:rPr>
        <w:t>ožujka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2B5C8B" w:rsidP="0041529E" w:rsidR="002B5C8B">
      <w:pPr>
        <w:jc w:val="both"/>
        <w:rPr>
          <w:sz w:val="24"/>
          <w:szCs w:val="24"/>
        </w:rPr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99"/>
        <w:gridCol w:w="236"/>
        <w:gridCol w:w="6026"/>
        <w:gridCol w:w="2126"/>
      </w:tblGrid>
      <w:tr w:rsidTr="0041529E" w:rsidR="0041529E" w:rsidRPr="0041529E">
        <w:trPr>
          <w:trHeight w:val="255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Red. br.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Vjerovnik, adresa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Iznos utvrđene tražbine u (kn)</w:t>
            </w:r>
          </w:p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ARABADŽIĆ  ANTO                                                                  </w:t>
            </w:r>
            <w:r w:rsidRPr="0041529E">
              <w:rPr>
                <w:sz w:val="24"/>
                <w:szCs w:val="24"/>
              </w:rPr>
              <w:t xml:space="preserve"> KINJAČKA 23,44210 SUNJA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56.190,68</w:t>
            </w:r>
          </w:p>
        </w:tc>
      </w:tr>
      <w:tr w:rsidTr="0041529E" w:rsidR="0041529E" w:rsidRPr="0041529E">
        <w:trPr>
          <w:trHeight w:val="99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BAĆAN ŽELJKO  </w:t>
            </w:r>
            <w:r w:rsidRPr="0041529E">
              <w:rPr>
                <w:sz w:val="24"/>
                <w:szCs w:val="24"/>
              </w:rPr>
              <w:t xml:space="preserve">                                                  DRAGUTINA CAREKA 2,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17.847,22    </w:t>
            </w:r>
          </w:p>
        </w:tc>
      </w:tr>
      <w:tr w:rsidTr="0041529E" w:rsidR="0041529E" w:rsidRPr="0041529E">
        <w:trPr>
          <w:trHeight w:val="99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BAJRIĆ FIKRET </w:t>
            </w:r>
            <w:r w:rsidRPr="0041529E">
              <w:rPr>
                <w:sz w:val="24"/>
                <w:szCs w:val="24"/>
              </w:rPr>
              <w:t xml:space="preserve">  BLINJSKI KUT 107, 44010 BLINJSKI KUT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7.296,09    </w:t>
            </w:r>
          </w:p>
        </w:tc>
      </w:tr>
      <w:tr w:rsidTr="0041529E" w:rsidR="0041529E" w:rsidRPr="0041529E">
        <w:trPr>
          <w:trHeight w:val="99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 BRANČEK IVICA   </w:t>
            </w:r>
            <w:r w:rsidRPr="0041529E">
              <w:rPr>
                <w:sz w:val="24"/>
                <w:szCs w:val="24"/>
              </w:rPr>
              <w:t>GORNJE KOMAREVO - CESTA 13, 44010 GORNJE KOMAREVO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53.421,75    </w:t>
            </w:r>
          </w:p>
        </w:tc>
      </w:tr>
      <w:tr w:rsidTr="0041529E" w:rsidR="0041529E" w:rsidRPr="0041529E">
        <w:trPr>
          <w:trHeight w:val="99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BATKOVIĆ BOŽO </w:t>
            </w:r>
            <w:r w:rsidRPr="0041529E">
              <w:rPr>
                <w:sz w:val="24"/>
                <w:szCs w:val="24"/>
              </w:rPr>
              <w:t xml:space="preserve">                                                KINJAČKA 42, 44210 SUNJA                                 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15.009,98    </w:t>
            </w:r>
          </w:p>
        </w:tc>
      </w:tr>
      <w:tr w:rsidTr="0041529E" w:rsidR="0041529E" w:rsidRPr="0041529E">
        <w:trPr>
          <w:trHeight w:val="99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BENČAK STJEPAN </w:t>
            </w:r>
            <w:r w:rsidRPr="0041529E">
              <w:rPr>
                <w:sz w:val="24"/>
                <w:szCs w:val="24"/>
              </w:rPr>
              <w:t xml:space="preserve">                                            RUĐERA BOŠKOVIĆA 35,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BESEDNIK BRANKO </w:t>
            </w:r>
            <w:r w:rsidRPr="0041529E">
              <w:rPr>
                <w:sz w:val="24"/>
                <w:szCs w:val="24"/>
              </w:rPr>
              <w:t xml:space="preserve">                                      UL.KNEZA BRANIMIRA 24,44 010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75.362,69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BIJELIĆ IVANKA                                       </w:t>
            </w:r>
            <w:r w:rsidRPr="0041529E">
              <w:rPr>
                <w:sz w:val="24"/>
                <w:szCs w:val="24"/>
              </w:rPr>
              <w:t>R.BOŠKOVIĆA 24,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25.749,34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 BILIĆ JOSIP</w:t>
            </w:r>
            <w:r w:rsidRPr="0041529E">
              <w:rPr>
                <w:sz w:val="24"/>
                <w:szCs w:val="24"/>
              </w:rPr>
              <w:t xml:space="preserve">   DRLJAČA 119, 44210  SUNJA                                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47.105,37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BJELOBRK DRAGO </w:t>
            </w:r>
            <w:r w:rsidRPr="0041529E">
              <w:rPr>
                <w:sz w:val="24"/>
                <w:szCs w:val="24"/>
              </w:rPr>
              <w:t xml:space="preserve">                                              ODRANSKA 51, 44000 SISAK                            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66.083,66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BJELJAC MIROSLAV </w:t>
            </w:r>
            <w:r w:rsidRPr="0041529E">
              <w:rPr>
                <w:sz w:val="24"/>
                <w:szCs w:val="24"/>
              </w:rPr>
              <w:t xml:space="preserve">  IVE ANDRIĆA 3. ODVOJAK 1, 44250 PETRINJA                               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38.408,71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BLAGOJEVIĆ SLOBODAN  </w:t>
            </w:r>
            <w:r w:rsidRPr="0041529E">
              <w:rPr>
                <w:sz w:val="24"/>
                <w:szCs w:val="24"/>
              </w:rPr>
              <w:t xml:space="preserve">                                        A. HEBRANGA 15,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36.062,13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BLAŽEVIĆ DOMINIK</w:t>
            </w:r>
            <w:r w:rsidRPr="0041529E">
              <w:rPr>
                <w:sz w:val="24"/>
                <w:szCs w:val="24"/>
              </w:rPr>
              <w:t xml:space="preserve">                                           DRLJAČA 34A,44210 DRLJAČA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65.813,43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BOGIČEVIĆ DAVOR </w:t>
            </w:r>
            <w:r w:rsidRPr="0041529E">
              <w:rPr>
                <w:sz w:val="24"/>
                <w:szCs w:val="24"/>
              </w:rPr>
              <w:t xml:space="preserve">                                                HRV.NAR.PREPORODA 22, 44010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14.534,52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BOŠNJAK GORAN</w:t>
            </w:r>
            <w:r w:rsidRPr="0041529E">
              <w:rPr>
                <w:sz w:val="24"/>
                <w:szCs w:val="24"/>
              </w:rPr>
              <w:t xml:space="preserve">                                                GALDOVAČKA 239,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7.654,62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BOŽIĆ ZORISLAV  </w:t>
            </w:r>
            <w:r w:rsidRPr="0041529E">
              <w:rPr>
                <w:sz w:val="24"/>
                <w:szCs w:val="24"/>
              </w:rPr>
              <w:t xml:space="preserve">                                              MIHAJLA PUPINA 7,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93.754,80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BUNJEVAC TOMISLAV</w:t>
            </w:r>
            <w:r w:rsidRPr="0041529E">
              <w:rPr>
                <w:sz w:val="24"/>
                <w:szCs w:val="24"/>
              </w:rPr>
              <w:t xml:space="preserve">                              ZELENI BRIJEG 26,44000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32.538,06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BURIĆ MILAN  </w:t>
            </w:r>
            <w:r w:rsidRPr="0041529E">
              <w:rPr>
                <w:sz w:val="24"/>
                <w:szCs w:val="24"/>
              </w:rPr>
              <w:t xml:space="preserve">                                                       ČETVRTKOVAC 39, 44210 SUNJA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1.660,46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BURIVODA GORAN</w:t>
            </w:r>
            <w:r w:rsidRPr="0041529E">
              <w:rPr>
                <w:sz w:val="24"/>
                <w:szCs w:val="24"/>
              </w:rPr>
              <w:t xml:space="preserve">  LJ. BABIĆA 27,44010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55.794,99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BURIVODA JOSIP</w:t>
            </w:r>
            <w:r w:rsidRPr="0041529E">
              <w:rPr>
                <w:sz w:val="24"/>
                <w:szCs w:val="24"/>
              </w:rPr>
              <w:t xml:space="preserve">                                              CAPRAŠKE POLJANE 71, 44010 SISAK                       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101.641,79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CINAC ĐEMA</w:t>
            </w:r>
            <w:r w:rsidRPr="0041529E">
              <w:rPr>
                <w:sz w:val="24"/>
                <w:szCs w:val="24"/>
              </w:rPr>
              <w:t>L    V. BANJANINA 12,44010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61.469,74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CUNDIĆ ŽELJKO  </w:t>
            </w:r>
            <w:r w:rsidRPr="0041529E">
              <w:rPr>
                <w:sz w:val="24"/>
                <w:szCs w:val="24"/>
              </w:rPr>
              <w:t xml:space="preserve">                                                    PAVLA MARKOVIĆA 1,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3.034,48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CVITKOVIĆ JURICA  </w:t>
            </w:r>
            <w:r w:rsidRPr="0041529E">
              <w:rPr>
                <w:sz w:val="24"/>
                <w:szCs w:val="24"/>
              </w:rPr>
              <w:t xml:space="preserve">                                                 NOVO PRAĆNO 15, 44010 NOVO PRAĆNO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9.531,85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ČAVRAK VESNA</w:t>
            </w:r>
            <w:r w:rsidRPr="0041529E">
              <w:rPr>
                <w:sz w:val="24"/>
                <w:szCs w:val="24"/>
              </w:rPr>
              <w:t xml:space="preserve">                                                      I.BRLIĆ MAŽURANIĆ 1,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107.361,41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ČIČA TOMISLAV</w:t>
            </w:r>
            <w:r w:rsidRPr="0041529E">
              <w:rPr>
                <w:sz w:val="24"/>
                <w:szCs w:val="24"/>
              </w:rPr>
              <w:t xml:space="preserve">                                             STJEPANA ROŽANKOVIĆA 32,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45.171,95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ČIZMIĆ SANJIN  </w:t>
            </w:r>
            <w:r w:rsidRPr="0041529E">
              <w:rPr>
                <w:sz w:val="24"/>
                <w:szCs w:val="24"/>
              </w:rPr>
              <w:t xml:space="preserve">                                       GALDOVAČKA 236,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25.903,89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ĆORIĆ IVICA   </w:t>
            </w:r>
            <w:r w:rsidRPr="0041529E">
              <w:rPr>
                <w:sz w:val="24"/>
                <w:szCs w:val="24"/>
              </w:rPr>
              <w:t>BAĆAN 56, 44430 HRVATSKA DUBICA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52.782,47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ĆOSIĆ ANĐELKO</w:t>
            </w:r>
            <w:r w:rsidRPr="0041529E">
              <w:rPr>
                <w:sz w:val="24"/>
                <w:szCs w:val="24"/>
              </w:rPr>
              <w:t xml:space="preserve">                                                    IVANA MALINE 111,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53.708,15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29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DAMJANOVSKI SLOBODAN  </w:t>
            </w:r>
            <w:r w:rsidRPr="0041529E">
              <w:rPr>
                <w:sz w:val="24"/>
                <w:szCs w:val="24"/>
              </w:rPr>
              <w:t xml:space="preserve">                  KRALJA TOMISLAVA 15, 44250 MOŠĆENICA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1.853,09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DAVIDOVIĆ MILAN  </w:t>
            </w:r>
            <w:r w:rsidRPr="0041529E">
              <w:rPr>
                <w:sz w:val="24"/>
                <w:szCs w:val="24"/>
              </w:rPr>
              <w:t xml:space="preserve">                                        A.K.MIOŠIĆA 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16.065,77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DEBELJAK JOZO</w:t>
            </w:r>
            <w:r w:rsidRPr="0041529E">
              <w:rPr>
                <w:sz w:val="24"/>
                <w:szCs w:val="24"/>
              </w:rPr>
              <w:t xml:space="preserve">                                         VUKOVARSKA 28, 44210 SUNJA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28.680,98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32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DEDIĆ DEAN </w:t>
            </w:r>
            <w:r w:rsidRPr="0041529E">
              <w:rPr>
                <w:sz w:val="24"/>
                <w:szCs w:val="24"/>
              </w:rPr>
              <w:t xml:space="preserve"> PETRINJSKA 9D,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10.451,15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33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DERONJIĆ DAVOR</w:t>
            </w:r>
            <w:r w:rsidRPr="0041529E">
              <w:rPr>
                <w:sz w:val="24"/>
                <w:szCs w:val="24"/>
              </w:rPr>
              <w:t xml:space="preserve">                                          A.B.ŠIMIĆA 3, 44 000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81.103,88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34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DEVIĆ MILJENKO  </w:t>
            </w:r>
            <w:r w:rsidRPr="0041529E">
              <w:rPr>
                <w:sz w:val="24"/>
                <w:szCs w:val="24"/>
              </w:rPr>
              <w:t>IVANA GUNDULIĆA 10,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9.383,31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DIZDAREVIĆ ENES</w:t>
            </w:r>
            <w:r w:rsidRPr="0041529E">
              <w:rPr>
                <w:sz w:val="24"/>
                <w:szCs w:val="24"/>
              </w:rPr>
              <w:t xml:space="preserve">                                        A.HEBRANGA 8,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3.339,27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DUJLOVIĆ BLAŽ  </w:t>
            </w:r>
            <w:r w:rsidRPr="0041529E">
              <w:rPr>
                <w:sz w:val="24"/>
                <w:szCs w:val="24"/>
              </w:rPr>
              <w:t xml:space="preserve">   GREDA SUNJSKA 21A, 44210 SUNJA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28.305,25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DUJMIĆ TIHOMIR </w:t>
            </w:r>
            <w:r w:rsidRPr="0041529E">
              <w:rPr>
                <w:sz w:val="24"/>
                <w:szCs w:val="24"/>
              </w:rPr>
              <w:t xml:space="preserve">   I. MEŠTROVIĆA 20,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78.732,82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DUNGER PAVLE </w:t>
            </w:r>
            <w:r w:rsidRPr="0041529E">
              <w:rPr>
                <w:sz w:val="24"/>
                <w:szCs w:val="24"/>
              </w:rPr>
              <w:t xml:space="preserve">                                           HRV.NAR.PREPORODA 8,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FARARIK NADA</w:t>
            </w:r>
            <w:r w:rsidRPr="0041529E">
              <w:rPr>
                <w:sz w:val="24"/>
                <w:szCs w:val="24"/>
              </w:rPr>
              <w:t xml:space="preserve">                                       N.MARAKOVIĆA 9,44010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58.261,77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FRANOVIĆ STJEPAN</w:t>
            </w:r>
            <w:r w:rsidRPr="0041529E">
              <w:rPr>
                <w:sz w:val="24"/>
                <w:szCs w:val="24"/>
              </w:rPr>
              <w:t xml:space="preserve">     RATKA DJETELIĆA,  44430 HRVATSKA KOSTAJNICA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19.537,40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GARVANOVIĆ ADAM  </w:t>
            </w:r>
            <w:r w:rsidRPr="0041529E">
              <w:rPr>
                <w:sz w:val="24"/>
                <w:szCs w:val="24"/>
              </w:rPr>
              <w:t xml:space="preserve">  SKRADINSKA 7,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3.862,07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HADŽIPAŠIĆ HASAN </w:t>
            </w:r>
            <w:r w:rsidRPr="0041529E">
              <w:rPr>
                <w:sz w:val="24"/>
                <w:szCs w:val="24"/>
              </w:rPr>
              <w:t xml:space="preserve"> BRAĆE RADIĆ 95,44250 MOŠĆENICA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105.616,72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HARBAŠ EDIN   </w:t>
            </w:r>
            <w:r w:rsidRPr="0041529E">
              <w:rPr>
                <w:sz w:val="24"/>
                <w:szCs w:val="24"/>
              </w:rPr>
              <w:t xml:space="preserve"> MATIJE FINTIĆA 45,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1.163,07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HASKIĆ FATIMA</w:t>
            </w:r>
            <w:r w:rsidRPr="0041529E">
              <w:rPr>
                <w:sz w:val="24"/>
                <w:szCs w:val="24"/>
              </w:rPr>
              <w:t xml:space="preserve">                                         A.G.MATOŠA 23,44000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110.522,32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IBRADŽIĆ MUJO </w:t>
            </w:r>
            <w:r w:rsidRPr="0041529E">
              <w:rPr>
                <w:sz w:val="24"/>
                <w:szCs w:val="24"/>
              </w:rPr>
              <w:t xml:space="preserve">    IVANA BUIĆA 13,44010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52.588,85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IMŠIROVIĆ SAMIR  </w:t>
            </w:r>
            <w:r w:rsidRPr="0041529E">
              <w:rPr>
                <w:sz w:val="24"/>
                <w:szCs w:val="24"/>
              </w:rPr>
              <w:t>VLADIMIRA GORTANA 12,44000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2.000,00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IVANČIĆ JADRANKO  </w:t>
            </w:r>
            <w:r w:rsidRPr="0041529E">
              <w:rPr>
                <w:sz w:val="24"/>
                <w:szCs w:val="24"/>
              </w:rPr>
              <w:t>Franje Jelačića 16,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451.318,03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IVANETIĆ BRANKO </w:t>
            </w:r>
            <w:r w:rsidRPr="0041529E">
              <w:rPr>
                <w:sz w:val="24"/>
                <w:szCs w:val="24"/>
              </w:rPr>
              <w:t xml:space="preserve">  BISKUPA KVIRINA 4,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3.340,56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IVANETIĆ </w:t>
            </w:r>
            <w:r w:rsidRPr="0041529E">
              <w:rPr>
                <w:sz w:val="24"/>
                <w:szCs w:val="24"/>
              </w:rPr>
              <w:t>ISKUPA KVIRINA 4,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3.771,00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IVANKOVIĆ ANTUN</w:t>
            </w:r>
            <w:r w:rsidRPr="0041529E">
              <w:rPr>
                <w:sz w:val="24"/>
                <w:szCs w:val="24"/>
              </w:rPr>
              <w:t xml:space="preserve">  GUŠĆE 238, 44203 GUŠĆE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84.163,90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51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IVIČIĆ DAMIR </w:t>
            </w:r>
            <w:r w:rsidRPr="0041529E">
              <w:rPr>
                <w:sz w:val="24"/>
                <w:szCs w:val="24"/>
              </w:rPr>
              <w:t xml:space="preserve">  KNEZA DOMAGOJA 2A, 44010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3.400,55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52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IVINOVIĆ FATMA  </w:t>
            </w:r>
            <w:r w:rsidRPr="0041529E">
              <w:rPr>
                <w:sz w:val="24"/>
                <w:szCs w:val="24"/>
              </w:rPr>
              <w:t xml:space="preserve">                                                  STUPNO 118,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6.125,72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53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JAJČANIN JOSIP</w:t>
            </w:r>
            <w:r w:rsidRPr="0041529E">
              <w:rPr>
                <w:sz w:val="24"/>
                <w:szCs w:val="24"/>
              </w:rPr>
              <w:t xml:space="preserve">                                        HRV.NAR.PREPORODA 2, 44010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4.570,95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JANUŠIĆ DRAGAN</w:t>
            </w:r>
            <w:r w:rsidRPr="0041529E">
              <w:rPr>
                <w:sz w:val="24"/>
                <w:szCs w:val="24"/>
              </w:rPr>
              <w:t xml:space="preserve">   ULICA BRAĆE ČULIG 9,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6.557,83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JARČEVIĆ MIROSLAV</w:t>
            </w:r>
            <w:r w:rsidRPr="0041529E">
              <w:rPr>
                <w:sz w:val="24"/>
                <w:szCs w:val="24"/>
              </w:rPr>
              <w:t xml:space="preserve">                                      LIVADARSKI PUT 49,44250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25.312,97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JOVANOVIĆ GOJKO</w:t>
            </w:r>
            <w:r w:rsidRPr="0041529E">
              <w:rPr>
                <w:sz w:val="24"/>
                <w:szCs w:val="24"/>
              </w:rPr>
              <w:t xml:space="preserve">                                     A.K.MIOŠIĆA 11,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JUKIĆ MARINA </w:t>
            </w:r>
            <w:r w:rsidRPr="0041529E">
              <w:rPr>
                <w:sz w:val="24"/>
                <w:szCs w:val="24"/>
              </w:rPr>
              <w:t xml:space="preserve"> FERDE HEFELEA 41,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25.193,42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JURKOVIĆ ŽELIMIR </w:t>
            </w:r>
            <w:r w:rsidRPr="0041529E">
              <w:rPr>
                <w:sz w:val="24"/>
                <w:szCs w:val="24"/>
              </w:rPr>
              <w:t xml:space="preserve"> KOMAREVO CESTA 60,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1.477,88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59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KESEROVIĆ IVO </w:t>
            </w:r>
            <w:r w:rsidRPr="0041529E">
              <w:rPr>
                <w:sz w:val="24"/>
                <w:szCs w:val="24"/>
              </w:rPr>
              <w:t xml:space="preserve">                                                  BRĐANI CESTA 26C, 44210 SUNJA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47.485,34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KIRETA NURKIĆ MARIJANA  </w:t>
            </w:r>
            <w:r w:rsidRPr="0041529E">
              <w:rPr>
                <w:sz w:val="24"/>
                <w:szCs w:val="24"/>
              </w:rPr>
              <w:t xml:space="preserve">                        M.MAKANCA DESNI ODVOJAK 2C,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11.666,13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KLASNIĆ IVICA </w:t>
            </w:r>
            <w:r w:rsidRPr="0041529E">
              <w:rPr>
                <w:sz w:val="24"/>
                <w:szCs w:val="24"/>
              </w:rPr>
              <w:t xml:space="preserve"> SELA 79,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7.724,14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KOLIĆ JOSIP </w:t>
            </w:r>
            <w:r w:rsidRPr="0041529E">
              <w:rPr>
                <w:sz w:val="24"/>
                <w:szCs w:val="24"/>
              </w:rPr>
              <w:t xml:space="preserve"> STAZA 60, 44210 SUNJA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KOLIĆ PREDRAG  </w:t>
            </w:r>
            <w:r w:rsidRPr="0041529E">
              <w:rPr>
                <w:sz w:val="24"/>
                <w:szCs w:val="24"/>
              </w:rPr>
              <w:t>ČAPLJANI 43, 44210 SUNJA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1.640,54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KOLJAJA SVETLANA</w:t>
            </w:r>
            <w:r w:rsidRPr="0041529E">
              <w:rPr>
                <w:sz w:val="24"/>
                <w:szCs w:val="24"/>
              </w:rPr>
              <w:t xml:space="preserve">                                                            KNEZA DOMAGOJA 1,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46.170,61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KOŠPIĆ ASMIRA  </w:t>
            </w:r>
            <w:r w:rsidRPr="0041529E">
              <w:rPr>
                <w:sz w:val="24"/>
                <w:szCs w:val="24"/>
              </w:rPr>
              <w:t xml:space="preserve">                                                CELJSKA 37,44000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33.599,87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KOVAČ MLADEN  </w:t>
            </w:r>
            <w:r w:rsidRPr="0041529E">
              <w:rPr>
                <w:sz w:val="24"/>
                <w:szCs w:val="24"/>
              </w:rPr>
              <w:t>ODRA SISAČKA 97A,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1.203,59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KOVAČEVIĆ JOSIP  </w:t>
            </w:r>
            <w:r w:rsidRPr="0041529E">
              <w:rPr>
                <w:sz w:val="24"/>
                <w:szCs w:val="24"/>
              </w:rPr>
              <w:t>SLANA 141,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84.572,33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KOVAČEVIĆ MILANKA</w:t>
            </w:r>
            <w:r w:rsidRPr="0041529E">
              <w:rPr>
                <w:sz w:val="24"/>
                <w:szCs w:val="24"/>
              </w:rPr>
              <w:t xml:space="preserve">                                  A.K.MIOŠIĆ 19,44000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101.735,05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KOVAČEVIĆ ZDRAVKO</w:t>
            </w:r>
            <w:r w:rsidRPr="0041529E">
              <w:rPr>
                <w:sz w:val="24"/>
                <w:szCs w:val="24"/>
              </w:rPr>
              <w:t xml:space="preserve">                                                       I.GUNDULIĆA 4,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108.920,52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70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KREČUN MARIO </w:t>
            </w:r>
            <w:r w:rsidRPr="0041529E">
              <w:rPr>
                <w:sz w:val="24"/>
                <w:szCs w:val="24"/>
              </w:rPr>
              <w:t xml:space="preserve">                                   HRV.NAR.PREPORODA 4, 44010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5.946,99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71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KRIŽANIĆ ANA </w:t>
            </w:r>
            <w:r w:rsidRPr="0041529E">
              <w:rPr>
                <w:sz w:val="24"/>
                <w:szCs w:val="24"/>
              </w:rPr>
              <w:t xml:space="preserve">                                               JALŠEVAČKA 5,44202  TOPOLOVAC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98.696,34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72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KROUPA SREĆKO</w:t>
            </w:r>
            <w:r w:rsidRPr="0041529E">
              <w:rPr>
                <w:sz w:val="24"/>
                <w:szCs w:val="24"/>
              </w:rPr>
              <w:t xml:space="preserve"> A. HEBRANGA 18, 44010SISAK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5.758,52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KUKURIĆ SLAVICA</w:t>
            </w:r>
            <w:r w:rsidRPr="0041529E">
              <w:rPr>
                <w:sz w:val="24"/>
                <w:szCs w:val="24"/>
              </w:rPr>
              <w:t xml:space="preserve">                                          SAJMIŠTE I 1, 44202 TOPOLOVAC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53.741,23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KURTOVIĆ ARMIN  </w:t>
            </w:r>
            <w:r w:rsidRPr="0041529E">
              <w:rPr>
                <w:sz w:val="24"/>
                <w:szCs w:val="24"/>
              </w:rPr>
              <w:t xml:space="preserve">                              HRV.NAR.PREPORODA,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4.737,15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KURTOVIĆ ERMIN </w:t>
            </w:r>
            <w:r w:rsidRPr="0041529E">
              <w:rPr>
                <w:sz w:val="24"/>
                <w:szCs w:val="24"/>
              </w:rPr>
              <w:t xml:space="preserve"> IVANA RUKAVINE SIĐE 43,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7.172,96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LAKTAŠIĆ ANKICA </w:t>
            </w:r>
            <w:r w:rsidRPr="0041529E">
              <w:rPr>
                <w:sz w:val="24"/>
                <w:szCs w:val="24"/>
              </w:rPr>
              <w:t xml:space="preserve">                                                               I.MEŠTROVIĆ 22,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57.125,54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LAKTAŠIĆ KRISTIJAN  </w:t>
            </w:r>
            <w:r w:rsidRPr="0041529E">
              <w:rPr>
                <w:sz w:val="24"/>
                <w:szCs w:val="24"/>
              </w:rPr>
              <w:t xml:space="preserve">                                J.J.STROSSMAYERA 58A,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9.134,29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LIPOVAC MARIJA </w:t>
            </w:r>
            <w:r w:rsidRPr="0041529E">
              <w:rPr>
                <w:sz w:val="24"/>
                <w:szCs w:val="24"/>
              </w:rPr>
              <w:t xml:space="preserve">                                          M.S.BOLŠIĆA 6, 10000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124.653,62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LOVREČIĆ DRAŽEN </w:t>
            </w:r>
            <w:r w:rsidRPr="0041529E">
              <w:rPr>
                <w:sz w:val="24"/>
                <w:szCs w:val="24"/>
              </w:rPr>
              <w:t xml:space="preserve">                                  MARTINSKA VES 147, 44000 MARTINSKA VES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14.801,20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LOVREKOVIĆ HRVOJE</w:t>
            </w:r>
            <w:r w:rsidRPr="0041529E">
              <w:rPr>
                <w:sz w:val="24"/>
                <w:szCs w:val="24"/>
              </w:rPr>
              <w:t xml:space="preserve">                                        LIČKA 18A,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1.642,58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LOVREKOVIĆ VLADO</w:t>
            </w:r>
            <w:r w:rsidRPr="0041529E">
              <w:rPr>
                <w:sz w:val="24"/>
                <w:szCs w:val="24"/>
              </w:rPr>
              <w:t xml:space="preserve">  LIČKA 18A,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8.363,03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LUČAN KRUNOSLAV</w:t>
            </w:r>
            <w:r w:rsidRPr="0041529E">
              <w:rPr>
                <w:sz w:val="24"/>
                <w:szCs w:val="24"/>
              </w:rPr>
              <w:t xml:space="preserve">                                                          ODRA SISAČKA 2, 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36.836,91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LUKETIĆ ZLATKO   </w:t>
            </w:r>
            <w:r w:rsidRPr="0041529E">
              <w:rPr>
                <w:sz w:val="24"/>
                <w:szCs w:val="24"/>
              </w:rPr>
              <w:t>KUPSKA 6,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    689,66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MAJETIĆ ZAHID </w:t>
            </w:r>
            <w:r w:rsidRPr="0041529E">
              <w:rPr>
                <w:sz w:val="24"/>
                <w:szCs w:val="24"/>
              </w:rPr>
              <w:t>ANTE STARČEVIĆA 98,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14.705,63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MALJKOVIĆ MILAN  </w:t>
            </w:r>
            <w:r w:rsidRPr="0041529E">
              <w:rPr>
                <w:sz w:val="24"/>
                <w:szCs w:val="24"/>
              </w:rPr>
              <w:t xml:space="preserve">                                     TOPOLOVAC 49, 44202  TOPOLOVAC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2.554,29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MARIĆ ANITA </w:t>
            </w:r>
            <w:r w:rsidRPr="0041529E">
              <w:rPr>
                <w:sz w:val="24"/>
                <w:szCs w:val="24"/>
              </w:rPr>
              <w:t>VERE GROZAJ 7,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3.896,40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MARIĆ FRANJO</w:t>
            </w:r>
            <w:r w:rsidRPr="0041529E">
              <w:rPr>
                <w:sz w:val="24"/>
                <w:szCs w:val="24"/>
              </w:rPr>
              <w:t xml:space="preserve"> BOGOSLAVA ŠULEKA 15,44250 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7.448,09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MARIĆ NEDELJKO </w:t>
            </w:r>
            <w:r w:rsidRPr="0041529E">
              <w:rPr>
                <w:sz w:val="24"/>
                <w:szCs w:val="24"/>
              </w:rPr>
              <w:t xml:space="preserve">  VERE GROZAJ 7, 44250 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70.079,19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89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MARINČIĆ JASMINKA                                          </w:t>
            </w:r>
            <w:r w:rsidRPr="0041529E">
              <w:rPr>
                <w:sz w:val="24"/>
                <w:szCs w:val="24"/>
              </w:rPr>
              <w:t>Primorska 10,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90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MARTINIĆ MARKO  </w:t>
            </w:r>
            <w:r w:rsidRPr="0041529E">
              <w:rPr>
                <w:sz w:val="24"/>
                <w:szCs w:val="24"/>
              </w:rPr>
              <w:t>STARO PRAĆNO 38,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14.641,70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MATANOVIĆ MILE </w:t>
            </w:r>
            <w:r w:rsidRPr="0041529E">
              <w:rPr>
                <w:sz w:val="24"/>
                <w:szCs w:val="24"/>
              </w:rPr>
              <w:t xml:space="preserve">                                   HRV.NAR,PREPORODA 5/13, 44010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13.500,00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MATIĆ FRANJO </w:t>
            </w:r>
            <w:r w:rsidRPr="0041529E">
              <w:rPr>
                <w:sz w:val="24"/>
                <w:szCs w:val="24"/>
              </w:rPr>
              <w:t xml:space="preserve">  ULICA GOMOVA 69,44250 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39.129,85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MATKOVIĆ JOSIP</w:t>
            </w:r>
            <w:r w:rsidRPr="0041529E">
              <w:rPr>
                <w:sz w:val="24"/>
                <w:szCs w:val="24"/>
              </w:rPr>
              <w:t xml:space="preserve">                                                POLJSKA 40,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5.526,22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MATOKOVIĆ MARIJAN  </w:t>
            </w:r>
            <w:r w:rsidRPr="0041529E">
              <w:rPr>
                <w:sz w:val="24"/>
                <w:szCs w:val="24"/>
              </w:rPr>
              <w:t xml:space="preserve">                                          HRASTELNICA 86,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101.452,64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MAŽAR JADRANKO </w:t>
            </w:r>
            <w:r w:rsidRPr="0041529E">
              <w:rPr>
                <w:sz w:val="24"/>
                <w:szCs w:val="24"/>
              </w:rPr>
              <w:t xml:space="preserve">                                                           ŠTEFA KLARIĆA 3,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35.846,14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MAŽAR ZLATKO  </w:t>
            </w:r>
            <w:r w:rsidRPr="0041529E">
              <w:rPr>
                <w:sz w:val="24"/>
                <w:szCs w:val="24"/>
              </w:rPr>
              <w:t xml:space="preserve">                                                           ŠTEFA KLARIĆA 3,44000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51.874,48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MESIĆ ZORAN  </w:t>
            </w:r>
            <w:r w:rsidRPr="0041529E">
              <w:rPr>
                <w:sz w:val="24"/>
                <w:szCs w:val="24"/>
              </w:rPr>
              <w:t xml:space="preserve">                                    HRV.DOMOBRANA 74,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6.369,07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MIANI DARIO  </w:t>
            </w:r>
            <w:r w:rsidRPr="0041529E">
              <w:rPr>
                <w:sz w:val="24"/>
                <w:szCs w:val="24"/>
              </w:rPr>
              <w:t xml:space="preserve">                                                 BOŽIDARA ADŽIJE 3,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19.720,13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99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MIHANIĆ JOSIP </w:t>
            </w:r>
            <w:r w:rsidRPr="0041529E">
              <w:rPr>
                <w:sz w:val="24"/>
                <w:szCs w:val="24"/>
              </w:rPr>
              <w:t>PLITVIČKA 12,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4.000,00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MIJATOVIĆ BERISLAV                                       </w:t>
            </w:r>
            <w:r w:rsidRPr="0041529E">
              <w:rPr>
                <w:sz w:val="24"/>
                <w:szCs w:val="24"/>
              </w:rPr>
              <w:t>KRALJA ZVONIMIRA, 44250 MOŠĆENICA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53.901,62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MILAKOVIĆ PERO</w:t>
            </w:r>
            <w:r w:rsidRPr="0041529E">
              <w:rPr>
                <w:sz w:val="24"/>
                <w:szCs w:val="24"/>
              </w:rPr>
              <w:t xml:space="preserve">                                     J.J.STROSSMAYERA 114,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45.534,20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MIRKOVIĆ STEVAN </w:t>
            </w:r>
            <w:r w:rsidRPr="0041529E">
              <w:rPr>
                <w:sz w:val="24"/>
                <w:szCs w:val="24"/>
              </w:rPr>
              <w:t>IVE RUKAVINE SIĐE 30,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MIŠČEVIĆ DUŠKO </w:t>
            </w:r>
            <w:r w:rsidRPr="0041529E">
              <w:rPr>
                <w:sz w:val="24"/>
                <w:szCs w:val="24"/>
              </w:rPr>
              <w:t>A. HEBRANGA 13,44010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79.489,18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MOMČILOVIĆ MIRA </w:t>
            </w:r>
            <w:r w:rsidRPr="0041529E">
              <w:rPr>
                <w:sz w:val="24"/>
                <w:szCs w:val="24"/>
              </w:rPr>
              <w:t xml:space="preserve"> KNEZA BRANIMIRA 14,44010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213.695,01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MORAVAC ŽELJKO  </w:t>
            </w:r>
            <w:r w:rsidRPr="0041529E">
              <w:rPr>
                <w:sz w:val="24"/>
                <w:szCs w:val="24"/>
              </w:rPr>
              <w:t xml:space="preserve">                                               RADE KONČARA 31,44010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65.552,77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 MRAKOVIĆ STANKO</w:t>
            </w:r>
            <w:r w:rsidRPr="0041529E">
              <w:rPr>
                <w:sz w:val="24"/>
                <w:szCs w:val="24"/>
              </w:rPr>
              <w:t xml:space="preserve">                                                         A.G.MATOŠA 19,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52.682,66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MUJIĆ RIJAD   </w:t>
            </w:r>
            <w:r w:rsidRPr="0041529E">
              <w:rPr>
                <w:sz w:val="24"/>
                <w:szCs w:val="24"/>
              </w:rPr>
              <w:t xml:space="preserve">                                STROSSMAYEROVA, 44250 MOŠĆENICA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1.777,11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MUŠAN VIKTOR </w:t>
            </w:r>
            <w:r w:rsidRPr="0041529E">
              <w:rPr>
                <w:sz w:val="24"/>
                <w:szCs w:val="24"/>
              </w:rPr>
              <w:t xml:space="preserve">  KINJAČKA 17A, 44210 SUNJA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30.528,32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109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NOVAKOVIĆ MIJODRAG </w:t>
            </w:r>
            <w:r w:rsidRPr="0041529E">
              <w:rPr>
                <w:sz w:val="24"/>
                <w:szCs w:val="24"/>
              </w:rPr>
              <w:t xml:space="preserve">                               TRG HRV.DRŽAVNOSTI 1,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5.943,97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110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NOŽINIĆ SAŠA </w:t>
            </w:r>
            <w:r w:rsidRPr="0041529E">
              <w:rPr>
                <w:sz w:val="24"/>
                <w:szCs w:val="24"/>
              </w:rPr>
              <w:t xml:space="preserve"> A.HEBRANGA 7, 44010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11.809,86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OLIJA IVICA  </w:t>
            </w:r>
            <w:r w:rsidRPr="0041529E">
              <w:rPr>
                <w:sz w:val="24"/>
                <w:szCs w:val="24"/>
              </w:rPr>
              <w:t xml:space="preserve">  ODRANSKA 6,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4.982,57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OREŠKOVIĆ DAMIR</w:t>
            </w:r>
            <w:r w:rsidRPr="0041529E">
              <w:rPr>
                <w:sz w:val="24"/>
                <w:szCs w:val="24"/>
              </w:rPr>
              <w:t xml:space="preserve">                                           BREZOVAČKOG ODREDA 81, 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86.410,97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OSTOJIĆ DRAGAN   </w:t>
            </w:r>
            <w:r w:rsidRPr="0041529E">
              <w:rPr>
                <w:sz w:val="24"/>
                <w:szCs w:val="24"/>
              </w:rPr>
              <w:t>KNEZA BRANIMIRA 1,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5.170,47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PAKOZDI BOŽICA  </w:t>
            </w:r>
            <w:r w:rsidRPr="0041529E">
              <w:rPr>
                <w:sz w:val="24"/>
                <w:szCs w:val="24"/>
              </w:rPr>
              <w:t xml:space="preserve">                                            PETRINJSKA 75,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127.054,71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PAPEŠ ANA</w:t>
            </w:r>
            <w:r w:rsidRPr="0041529E">
              <w:rPr>
                <w:sz w:val="24"/>
                <w:szCs w:val="24"/>
              </w:rPr>
              <w:t xml:space="preserve">   NOVA DRENČINA 73,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10.500,00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PAVLICA ZORAN  </w:t>
            </w:r>
            <w:r w:rsidRPr="0041529E">
              <w:rPr>
                <w:sz w:val="24"/>
                <w:szCs w:val="24"/>
              </w:rPr>
              <w:t xml:space="preserve">                                        MOŠĆENICA 41A,44250  MOŠĆENICA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7.061,49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PELIKAN DAMIR</w:t>
            </w:r>
            <w:r w:rsidRPr="0041529E">
              <w:rPr>
                <w:sz w:val="24"/>
                <w:szCs w:val="24"/>
              </w:rPr>
              <w:t xml:space="preserve">                                                     ODRANSKA 49,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51.925,75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PENDEŠ DALIBOR </w:t>
            </w:r>
            <w:r w:rsidRPr="0041529E">
              <w:rPr>
                <w:sz w:val="24"/>
                <w:szCs w:val="24"/>
              </w:rPr>
              <w:t xml:space="preserve">  Đ. TILJKA 18,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1.975,68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PETROVIĆ ANĐELKO  </w:t>
            </w:r>
            <w:r w:rsidRPr="0041529E">
              <w:rPr>
                <w:sz w:val="24"/>
                <w:szCs w:val="24"/>
              </w:rPr>
              <w:t xml:space="preserve">                                          BRAĆE RADIĆ 98,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6.949,67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PEZIĆ MIRO</w:t>
            </w:r>
            <w:r w:rsidRPr="0041529E">
              <w:rPr>
                <w:sz w:val="24"/>
                <w:szCs w:val="24"/>
              </w:rPr>
              <w:t xml:space="preserve">                                                           BRĐANI CESTA 49, 44210 BRĐANI CESTA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43.122,09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PINTAR BORIS </w:t>
            </w:r>
            <w:r w:rsidRPr="0041529E">
              <w:rPr>
                <w:sz w:val="24"/>
                <w:szCs w:val="24"/>
              </w:rPr>
              <w:t xml:space="preserve">  GREDA 262, 44000 GREDA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12.312,99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PLAHUTAR IVICA </w:t>
            </w:r>
            <w:r w:rsidRPr="0041529E">
              <w:rPr>
                <w:sz w:val="24"/>
                <w:szCs w:val="24"/>
              </w:rPr>
              <w:t xml:space="preserve">                                              SISAČKA 91,44250 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7.847,24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PLEVANČ MIROSLAV </w:t>
            </w:r>
            <w:r w:rsidRPr="0041529E">
              <w:rPr>
                <w:sz w:val="24"/>
                <w:szCs w:val="24"/>
              </w:rPr>
              <w:t xml:space="preserve"> KNEZA TRPIMIRA 6, 44010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8.000,00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PLEVANČ RUŽA  </w:t>
            </w:r>
            <w:r w:rsidRPr="0041529E">
              <w:rPr>
                <w:sz w:val="24"/>
                <w:szCs w:val="24"/>
              </w:rPr>
              <w:t>KNEZA TRPIMIRA 6, 44010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4.684,19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125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PODOLNJAK DARKO </w:t>
            </w:r>
            <w:r w:rsidRPr="0041529E">
              <w:rPr>
                <w:sz w:val="24"/>
                <w:szCs w:val="24"/>
              </w:rPr>
              <w:t xml:space="preserve">                                     MARIJANA CELJAKA 28,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4.160,70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PODRAPOVIĆ HELENA  </w:t>
            </w:r>
            <w:r w:rsidRPr="0041529E">
              <w:rPr>
                <w:sz w:val="24"/>
                <w:szCs w:val="24"/>
              </w:rPr>
              <w:t xml:space="preserve">                                       LJ.BABIĆA 13,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46.126,88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127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POKLAR  DAMIR</w:t>
            </w:r>
            <w:r w:rsidRPr="0041529E">
              <w:rPr>
                <w:sz w:val="24"/>
                <w:szCs w:val="24"/>
              </w:rPr>
              <w:t xml:space="preserve">  P. MARKOVCA 8, 44010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46.682,89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128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PROSEN JOZEF </w:t>
            </w:r>
            <w:r w:rsidRPr="0041529E">
              <w:rPr>
                <w:sz w:val="24"/>
                <w:szCs w:val="24"/>
              </w:rPr>
              <w:t>VILKA PANACA 5,44250  PETRINJA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8.432,50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129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RADIĆ DAMIR </w:t>
            </w:r>
            <w:r w:rsidRPr="0041529E">
              <w:rPr>
                <w:sz w:val="24"/>
                <w:szCs w:val="24"/>
              </w:rPr>
              <w:t xml:space="preserve">  DESNO TREBARJEVO, 44000 DESNO TREBARJEVO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40.286,31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RADIŠIĆ MILAN   </w:t>
            </w:r>
            <w:r w:rsidRPr="0041529E">
              <w:rPr>
                <w:sz w:val="24"/>
                <w:szCs w:val="24"/>
              </w:rPr>
              <w:t>SELA 179,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83.118,22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RAJIĆ DINKO  </w:t>
            </w:r>
            <w:r w:rsidRPr="0041529E">
              <w:rPr>
                <w:sz w:val="24"/>
                <w:szCs w:val="24"/>
              </w:rPr>
              <w:t xml:space="preserve"> RADNIČKA ULICA DESNI ODVOJAK 11,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3.336,93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RAJKOVIĆ ANTO </w:t>
            </w:r>
            <w:r w:rsidRPr="0041529E">
              <w:rPr>
                <w:sz w:val="24"/>
                <w:szCs w:val="24"/>
              </w:rPr>
              <w:t xml:space="preserve"> ULICA GROMOVA 130,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9.295,08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RAMLJAK FRANO</w:t>
            </w:r>
            <w:r w:rsidRPr="0041529E">
              <w:rPr>
                <w:sz w:val="24"/>
                <w:szCs w:val="24"/>
              </w:rPr>
              <w:t xml:space="preserve">                                                      LIVADARSKI PUT 35,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20.280,82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ROKSANDIĆ SINIŠA  </w:t>
            </w:r>
            <w:r w:rsidRPr="0041529E">
              <w:rPr>
                <w:sz w:val="24"/>
                <w:szCs w:val="24"/>
              </w:rPr>
              <w:t>A.B.ŠIMIĆA 1,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    201,01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ROŽIĆ ANA  </w:t>
            </w:r>
            <w:r w:rsidRPr="0041529E">
              <w:rPr>
                <w:sz w:val="24"/>
                <w:szCs w:val="24"/>
              </w:rPr>
              <w:t>AUGUSTA ŠENOE 21,44000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19.734,51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SAVIĆ BRANKO</w:t>
            </w:r>
            <w:r w:rsidRPr="0041529E">
              <w:rPr>
                <w:sz w:val="24"/>
                <w:szCs w:val="24"/>
              </w:rPr>
              <w:t xml:space="preserve"> UL.BRAĆE KAURIĆA 2,44000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5.149,76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SEFIĆ EMINA </w:t>
            </w:r>
            <w:r w:rsidRPr="0041529E">
              <w:rPr>
                <w:sz w:val="24"/>
                <w:szCs w:val="24"/>
              </w:rPr>
              <w:t xml:space="preserve"> LJUBE BABIĆA 51,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57.159,62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SEFIĆ SAFA  </w:t>
            </w:r>
            <w:r w:rsidRPr="0041529E">
              <w:rPr>
                <w:sz w:val="24"/>
                <w:szCs w:val="24"/>
              </w:rPr>
              <w:t>MAKA DIZDARA 6, 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83.145,20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SIROVINA IVICA</w:t>
            </w:r>
            <w:r w:rsidRPr="0041529E">
              <w:rPr>
                <w:sz w:val="24"/>
                <w:szCs w:val="24"/>
              </w:rPr>
              <w:t xml:space="preserve">                                                PETRINJSKA 44,44000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46.223,82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SOVIĆ TIHOMIR </w:t>
            </w:r>
            <w:r w:rsidRPr="0041529E">
              <w:rPr>
                <w:sz w:val="24"/>
                <w:szCs w:val="24"/>
              </w:rPr>
              <w:t xml:space="preserve">                                                    VUKOVARSKA 15, 44210 SUNJA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68.403,74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STANOJEVIĆ DUBRAVKO</w:t>
            </w:r>
            <w:r w:rsidRPr="0041529E">
              <w:rPr>
                <w:sz w:val="24"/>
                <w:szCs w:val="24"/>
              </w:rPr>
              <w:t xml:space="preserve">                                        MADŽARI 135D, 44010 MAĐARI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43.434,51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142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SUČIĆ ZVONIMIR</w:t>
            </w:r>
            <w:r w:rsidRPr="0041529E">
              <w:rPr>
                <w:sz w:val="24"/>
                <w:szCs w:val="24"/>
              </w:rPr>
              <w:t xml:space="preserve">                                            TABORIŠTE 91A, 44250 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35.680,52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ŠEPIĆ DUBRAVKO </w:t>
            </w:r>
            <w:r w:rsidRPr="0041529E">
              <w:rPr>
                <w:sz w:val="24"/>
                <w:szCs w:val="24"/>
              </w:rPr>
              <w:t xml:space="preserve"> A.K.MIOŠIĆA 15,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7.848,73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ŠIBANC BERNARD   </w:t>
            </w:r>
            <w:r w:rsidRPr="0041529E">
              <w:rPr>
                <w:sz w:val="24"/>
                <w:szCs w:val="24"/>
              </w:rPr>
              <w:t xml:space="preserve">                                                      MARINA DRŽIĆA 5,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43.501,42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ŠIŠKO MAJA </w:t>
            </w:r>
            <w:r w:rsidRPr="0041529E">
              <w:rPr>
                <w:sz w:val="24"/>
                <w:szCs w:val="24"/>
              </w:rPr>
              <w:t xml:space="preserve">   POKUPLJANSKA 17,44000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26.443,07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146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ŠOŠTARIĆ DAMIR  </w:t>
            </w:r>
            <w:r w:rsidRPr="0041529E">
              <w:rPr>
                <w:sz w:val="24"/>
                <w:szCs w:val="24"/>
              </w:rPr>
              <w:t>GUSTAVA KRKLECA 13,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15.897,58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147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ŠTEFANAC BORISLAV  </w:t>
            </w:r>
            <w:r w:rsidRPr="0041529E">
              <w:rPr>
                <w:sz w:val="24"/>
                <w:szCs w:val="24"/>
              </w:rPr>
              <w:t>A.ŠENOE 6,44000 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62.085,77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148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TABORIN LJUBOMIR </w:t>
            </w:r>
            <w:r w:rsidRPr="0041529E">
              <w:rPr>
                <w:sz w:val="24"/>
                <w:szCs w:val="24"/>
              </w:rPr>
              <w:t xml:space="preserve">  FERDE LIVADIĆA 1, 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3.870,55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TIŠLJAR ZORAN</w:t>
            </w:r>
            <w:r w:rsidRPr="0041529E">
              <w:rPr>
                <w:sz w:val="24"/>
                <w:szCs w:val="24"/>
              </w:rPr>
              <w:t xml:space="preserve">  KNEZA BRANIMIRA 26,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33.798,04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TOPALOVIĆ SINIŠA  </w:t>
            </w:r>
            <w:r w:rsidRPr="0041529E">
              <w:rPr>
                <w:sz w:val="24"/>
                <w:szCs w:val="24"/>
              </w:rPr>
              <w:t>KNEZA TRPIMIRA 25,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26.889,79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TUBIĆ ANTO </w:t>
            </w:r>
            <w:r w:rsidRPr="0041529E">
              <w:rPr>
                <w:sz w:val="24"/>
                <w:szCs w:val="24"/>
              </w:rPr>
              <w:t xml:space="preserve"> MIROSLAVA EBNERA 2,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10.395,43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TUŠKANAC KREŠIMIR</w:t>
            </w:r>
            <w:r w:rsidRPr="0041529E">
              <w:rPr>
                <w:sz w:val="24"/>
                <w:szCs w:val="24"/>
              </w:rPr>
              <w:t xml:space="preserve">    ANDRIJE HEBRANGA 28,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4.320,94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UZBAŠIĆ BRANKA </w:t>
            </w:r>
            <w:r w:rsidRPr="0041529E">
              <w:rPr>
                <w:sz w:val="24"/>
                <w:szCs w:val="24"/>
              </w:rPr>
              <w:t xml:space="preserve"> KNEZA DOMAGOJA 11, 44010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56.809,42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VRAČAN MATEO </w:t>
            </w:r>
            <w:r w:rsidRPr="0041529E">
              <w:rPr>
                <w:sz w:val="24"/>
                <w:szCs w:val="24"/>
              </w:rPr>
              <w:t xml:space="preserve">  VATROSLAV LISINSKI 1A,44000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3.768,38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VRBAN MILAN </w:t>
            </w:r>
            <w:r w:rsidRPr="0041529E">
              <w:rPr>
                <w:sz w:val="24"/>
                <w:szCs w:val="24"/>
              </w:rPr>
              <w:t xml:space="preserve">                                                SLATINSKA 38, 44250 PETRINJA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45.945,21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VRBAT LJILJANA </w:t>
            </w:r>
            <w:r w:rsidRPr="0041529E">
              <w:rPr>
                <w:sz w:val="24"/>
                <w:szCs w:val="24"/>
              </w:rPr>
              <w:t xml:space="preserve">  GUSTAVA KRKLECA 15,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15.405,21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VRBAT PAŠKO</w:t>
            </w:r>
            <w:r w:rsidRPr="0041529E">
              <w:rPr>
                <w:sz w:val="24"/>
                <w:szCs w:val="24"/>
              </w:rPr>
              <w:t xml:space="preserve">    GUSTAVA KRKLECA 15,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34.093,90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158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VUKALIĆ ISMET</w:t>
            </w:r>
            <w:r w:rsidRPr="0041529E">
              <w:rPr>
                <w:sz w:val="24"/>
                <w:szCs w:val="24"/>
              </w:rPr>
              <w:t xml:space="preserve">  KNEZA DOMAGOJA 6, 44010 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91.624,90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lastRenderedPageBreak/>
              <w:t>159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ZDIONICA SEAD  </w:t>
            </w:r>
            <w:r w:rsidRPr="0041529E">
              <w:rPr>
                <w:sz w:val="24"/>
                <w:szCs w:val="24"/>
              </w:rPr>
              <w:t xml:space="preserve"> KNEZA DOMAGOJA 11,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  5.315,95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160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ZELJUG DRAGAN  </w:t>
            </w:r>
            <w:r w:rsidRPr="0041529E">
              <w:rPr>
                <w:sz w:val="24"/>
                <w:szCs w:val="24"/>
              </w:rPr>
              <w:t>KRALJA TOMISLAVA 38, 44000 SISAK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10.867,37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161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ŽGELA MILA   </w:t>
            </w:r>
            <w:r w:rsidRPr="0041529E">
              <w:rPr>
                <w:sz w:val="24"/>
                <w:szCs w:val="24"/>
              </w:rPr>
              <w:t xml:space="preserve">                                               P.KOSTELCA 65, 44000 BUDAŠEVO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34.195,44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162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 xml:space="preserve">ŽIVKOVIĆ DAVORIN </w:t>
            </w:r>
            <w:r w:rsidRPr="0041529E">
              <w:rPr>
                <w:sz w:val="24"/>
                <w:szCs w:val="24"/>
              </w:rPr>
              <w:t xml:space="preserve">                                   BRIBIRSKA 13, 1000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134.062,26    </w:t>
            </w:r>
          </w:p>
        </w:tc>
      </w:tr>
      <w:tr w:rsidTr="0041529E" w:rsidR="0041529E" w:rsidRPr="0041529E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>163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602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41529E">
              <w:rPr>
                <w:b/>
                <w:bCs/>
                <w:sz w:val="24"/>
                <w:szCs w:val="24"/>
              </w:rPr>
              <w:t>ŽULJEVAC NIKOLA</w:t>
            </w:r>
            <w:r w:rsidRPr="0041529E">
              <w:rPr>
                <w:sz w:val="24"/>
                <w:szCs w:val="24"/>
              </w:rPr>
              <w:t xml:space="preserve">                                       VINOGRADSKA 58,44000 SISAK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529E" w:rsidP="0041529E" w:rsidR="0041529E" w:rsidRPr="0041529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41529E">
              <w:rPr>
                <w:sz w:val="24"/>
                <w:szCs w:val="24"/>
              </w:rPr>
              <w:t xml:space="preserve">             86.768,27    </w:t>
            </w:r>
          </w:p>
        </w:tc>
      </w:tr>
    </w:tbl>
    <w:p w:rsidRDefault="0041529E" w:rsidP="0041529E" w:rsidR="0041529E">
      <w:pPr>
        <w:jc w:val="both"/>
        <w:rPr>
          <w:sz w:val="24"/>
          <w:szCs w:val="24"/>
        </w:rPr>
      </w:pPr>
    </w:p>
    <w:p w:rsidRDefault="0041529E" w:rsidP="007A2326" w:rsidR="0041529E" w:rsidRPr="00A626FA">
      <w:pPr>
        <w:ind w:firstLine="720"/>
        <w:jc w:val="both"/>
        <w:rPr>
          <w:sz w:val="24"/>
          <w:szCs w:val="24"/>
        </w:rPr>
      </w:pPr>
    </w:p>
    <w:p w:rsidRDefault="00FE412D" w:rsidP="007A2326" w:rsidR="007A2326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7D4FCE" w:rsidP="00A410FC" w:rsidR="007D4FCE" w:rsidRPr="00A626FA">
      <w:pPr>
        <w:ind w:firstLine="720" w:right="-5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C6553B">
        <w:rPr>
          <w:sz w:val="24"/>
          <w:szCs w:val="24"/>
        </w:rPr>
        <w:t xml:space="preserve">                     </w:t>
      </w:r>
    </w:p>
    <w:tbl>
      <w:tblPr>
        <w:tblpPr w:tblpY="1" w:tblpXSpec="center" w:vertAnchor="text" w:rightFromText="180" w:leftFromText="180"/>
        <w:tblOverlap w:val="never"/>
        <w:tblW w:type="pct" w:w="5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2836"/>
        <w:gridCol w:w="1417"/>
        <w:gridCol w:w="3118"/>
        <w:gridCol w:w="283"/>
        <w:gridCol w:w="283"/>
        <w:gridCol w:w="1419"/>
        <w:gridCol w:w="287"/>
      </w:tblGrid>
      <w:tr w:rsidTr="00C40584" w:rsidR="00C40584" w:rsidRPr="00B40BEB">
        <w:trPr>
          <w:trHeight w:val="1620"/>
        </w:trPr>
        <w:tc>
          <w:tcPr>
            <w:tcW w:type="pct" w:w="262"/>
            <w:vAlign w:val="center"/>
          </w:tcPr>
          <w:p w:rsidRDefault="00C40584" w:rsidP="00C40584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pct" w:w="1393"/>
            <w:vAlign w:val="center"/>
          </w:tcPr>
          <w:p w:rsidRDefault="00C40584" w:rsidP="00FE0BCB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96"/>
            <w:vAlign w:val="center"/>
          </w:tcPr>
          <w:p w:rsidRDefault="00C40584" w:rsidP="00FE0BCB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532"/>
            <w:vAlign w:val="center"/>
          </w:tcPr>
          <w:p w:rsidRDefault="00C40584" w:rsidP="00FE0BCB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139"/>
            <w:vAlign w:val="center"/>
          </w:tcPr>
          <w:p w:rsidRDefault="00C40584" w:rsidP="00FE0BCB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9"/>
            <w:vAlign w:val="center"/>
          </w:tcPr>
          <w:p w:rsidRDefault="00C40584" w:rsidP="00FE0BCB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7"/>
            <w:vAlign w:val="center"/>
          </w:tcPr>
          <w:p w:rsidRDefault="00C40584" w:rsidP="00FE0BCB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40584" w:rsidP="00FE0BCB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41"/>
            <w:vAlign w:val="center"/>
          </w:tcPr>
          <w:p w:rsidRDefault="00C40584" w:rsidP="00FE0BCB" w:rsidR="00C405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40584" w:rsidR="00C40584" w:rsidRPr="00B40BEB">
        <w:trPr>
          <w:trHeight w:val="270"/>
        </w:trPr>
        <w:tc>
          <w:tcPr>
            <w:tcW w:type="pct" w:w="262"/>
            <w:vAlign w:val="center"/>
          </w:tcPr>
          <w:p w:rsidRDefault="00C40584" w:rsidP="00FE0BCB" w:rsidR="00C4058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1393"/>
            <w:vAlign w:val="center"/>
          </w:tcPr>
          <w:p w:rsidRDefault="00C40584" w:rsidP="00FE0BCB" w:rsidR="00C40584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Štedbanka d.d.</w:t>
            </w:r>
          </w:p>
        </w:tc>
        <w:tc>
          <w:tcPr>
            <w:tcW w:type="pct" w:w="696"/>
            <w:vAlign w:val="center"/>
          </w:tcPr>
          <w:p w:rsidRDefault="00C40584" w:rsidP="00FE0BCB" w:rsidR="00C4058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58063088591</w:t>
            </w:r>
          </w:p>
        </w:tc>
        <w:tc>
          <w:tcPr>
            <w:tcW w:type="pct" w:w="1532"/>
            <w:vAlign w:val="center"/>
          </w:tcPr>
          <w:p w:rsidRDefault="00C40584" w:rsidP="00FE0BCB" w:rsidR="00C40584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Slavonska avenija 3</w:t>
            </w:r>
          </w:p>
        </w:tc>
        <w:tc>
          <w:tcPr>
            <w:tcW w:type="pct" w:w="139"/>
            <w:vAlign w:val="center"/>
          </w:tcPr>
          <w:p w:rsidRDefault="00C40584" w:rsidP="00FE0BCB" w:rsidR="00C40584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  <w:vAlign w:val="center"/>
          </w:tcPr>
          <w:p w:rsidRDefault="00C40584" w:rsidP="00FE0BCB" w:rsidR="00C40584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  <w:vAlign w:val="center"/>
          </w:tcPr>
          <w:p w:rsidRDefault="00C40584" w:rsidP="00FE0BCB" w:rsidR="00C40584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1.519.212,23</w:t>
            </w:r>
          </w:p>
        </w:tc>
        <w:tc>
          <w:tcPr>
            <w:tcW w:type="pct" w:w="141"/>
            <w:vAlign w:val="center"/>
          </w:tcPr>
          <w:p w:rsidRDefault="00C40584" w:rsidP="00FE0BCB" w:rsidR="00C40584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Bidd-promet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89200580306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Sisačka c.I odvo.  bb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8.883,75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27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HEP-operator distrbucijskog sustava d.o.o. zastupan po Karmen Mikuš, Su-247/14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grada Vukovara 37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304,25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6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Würth-hrvatska d.o.o zastupan po ZOU Dumančić, Rajković, Marić iz Zagreba, Drenovačka 3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52641439848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F.Lučića 32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11.564,68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grada Vukovara 22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46.575,82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 d.o.o. odjel Gornja Sava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grada Vukovara 22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194,08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Gradska plinara Zagreb-opskrba d.o.o. zastupan po Tibor Jureško, Su-978/11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Radnička cesta 1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28.084,42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Zagreb, zastupan po Vesna Bujas, Su-1204/11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S.Radića 1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896,99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Sigmat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47975086540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Slavonski Brod, Gromačnik 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65.398,81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 zastupan po Tomislav Bilić, Su-1132/08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 grada Vukovara 37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1.406,36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R.F. Mihanovića 9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15.356,42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Gospodarenje otpadom Sisak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25388753075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Ivana Kukuljevića 28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63.360,87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5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Đuro Đaković Montaža-dizalice d.o.o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58632456844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Slavonski Brod, Mile Budaka 1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156.400,00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DIV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33890755814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Sambor, Bobovica 10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245.294,74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Hrvatske šume d.o.o. zastupan 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po odvjetniku Zoran Tomić iz Zagreba, Zelinska 2/I 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69693144506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Lj. Vukotinovića 2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296.380,46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Prangl d.o.o. zastupa po OD Lipovšćak i partneri d.o.o, Zagreb, Zelenjak 24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SI68323573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SI-Hoče-Miklavška cesta 82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249.579,80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1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Societe generale – Splitska banka d.d. zastupano po odvjetnica Ema Kalogjera Juranić Zagreb, Trg bana Josipa Jelačića 3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69326397242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Split, Ruđera Boškovića 16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4.923.168,10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radiotelevizija zastupano po OD Hanžeković&amp; partneri Zagreb, Radnička  22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3.647,03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autoceste d.o.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57500462912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Širolina 4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712,55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IBCC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72828639809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Rijeka, Zdenka </w:t>
            </w:r>
            <w:r w:rsidRPr="00023B85">
              <w:rPr>
                <w:rFonts w:hAnsi="Times New Roman" w:ascii="Times New Roman"/>
                <w:sz w:val="18"/>
                <w:szCs w:val="18"/>
              </w:rPr>
              <w:t>Petranovića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3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772.286,21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MF, PU, Područni ured središnja Hrvatska, zastupano po ŽDO Sisak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1868316487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S. i A. Radića 30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691.264,61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8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HZMO, Područni ured Sisak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84397956623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Ulica lipa 4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241.129,92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Sisak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08686015790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Rimska 26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A613F">
              <w:rPr>
                <w:rFonts w:hAnsi="Times New Roman" w:ascii="Times New Roman"/>
                <w:sz w:val="20"/>
                <w:szCs w:val="20"/>
              </w:rPr>
              <w:t>1.314.748,43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1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BIDD-Sambor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04857353497</w:t>
            </w:r>
          </w:p>
        </w:tc>
        <w:tc>
          <w:tcPr>
            <w:tcW w:type="pct" w:w="1532"/>
          </w:tcPr>
          <w:p w:rsidRDefault="00C40584" w:rsidP="00FE0BCB" w:rsidR="00C4058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Sambor,</w:t>
            </w:r>
          </w:p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M.Korvina 7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91.021,11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Sisački vodovod d.o.o. zastupan po </w:t>
            </w:r>
            <w:r w:rsidRPr="006062F9">
              <w:rPr>
                <w:rFonts w:hAnsi="Times New Roman" w:ascii="Times New Roman"/>
                <w:sz w:val="18"/>
                <w:szCs w:val="18"/>
              </w:rPr>
              <w:t>OD Krajinović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6062F9">
              <w:rPr>
                <w:rFonts w:hAnsi="Times New Roman" w:ascii="Times New Roman"/>
                <w:sz w:val="18"/>
                <w:szCs w:val="18"/>
              </w:rPr>
              <w:t>i partneri, Zagreb, Boškovićeva 6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8428628128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Obala Ruđera Boškovića 1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91.462,50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Strojopromet – Zagreb d.o.o. zastupan po odvjetnica Ivana binički Ložnjak, Zagreb, Amruševa 8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97994010225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Šenkovac, Zagrebačka 6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2.996.614,91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5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Croatia osiguranje d.d.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Miramarska 22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456.447,50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5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Kisikana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89918012674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Braće Kavurića 12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603.735,40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4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Centar za kombinirani transport Zagreb d.o.o. punomoćnik odvjetnik Zoran Badovinac, Zagreb, Vrbanovićeva 22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49800593791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senjskih uskoka 7-8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22.081,03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Dalekovod d.d., punomoćnik Ivana Šimić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47911242222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Marijana Čavića 4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4.441,66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3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Dalekovod proizvodnja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79970472123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Dugo Selo, Tronošćica 17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186.577,63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1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Institut IGH d.d.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79766124714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Janka Rakuše 1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2.660,02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00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</w:t>
            </w: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ABS Sisak d.o.o.</w:t>
            </w: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60841850685</w:t>
            </w: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Braće Kavurića 12</w:t>
            </w: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215.244,26</w:t>
            </w: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40584" w:rsidR="00C40584" w:rsidRPr="00B40BEB">
        <w:trPr>
          <w:trHeight w:val="195"/>
        </w:trPr>
        <w:tc>
          <w:tcPr>
            <w:tcW w:type="pct" w:w="262"/>
          </w:tcPr>
          <w:p w:rsidRDefault="00C40584" w:rsidP="00FE0BCB" w:rsidR="00C40584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3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6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532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39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41"/>
          </w:tcPr>
          <w:p w:rsidRDefault="00C40584" w:rsidP="00FE0BCB" w:rsidR="00C4058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2B5C8B" w:rsidP="001F34C2" w:rsidR="002B5C8B" w:rsidRPr="00A626FA">
      <w:pPr>
        <w:jc w:val="both"/>
        <w:rPr>
          <w:b/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F2CD9" w:rsidP="00FF2CD9" w:rsidR="00FF2CD9" w:rsidRPr="00A626FA">
      <w:pPr>
        <w:jc w:val="both"/>
        <w:rPr>
          <w:b/>
          <w:sz w:val="24"/>
          <w:szCs w:val="24"/>
        </w:rPr>
      </w:pPr>
    </w:p>
    <w:p w:rsidRDefault="00E178DA" w:rsidP="00FF2CD9" w:rsidR="00E178DA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tražbine:</w:t>
      </w:r>
    </w:p>
    <w:p w:rsidRDefault="00A626FA" w:rsidP="00A410FC" w:rsidR="006F49F9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1.</w:t>
      </w:r>
      <w:r w:rsidRPr="00A626FA">
        <w:rPr>
          <w:sz w:val="24"/>
          <w:szCs w:val="24"/>
        </w:rPr>
        <w:tab/>
      </w:r>
      <w:r w:rsidR="00CC3D9B" w:rsidRPr="00CC3D9B">
        <w:rPr>
          <w:sz w:val="24"/>
          <w:szCs w:val="24"/>
        </w:rPr>
        <w:t>R</w:t>
      </w:r>
      <w:r w:rsidR="00CC3D9B">
        <w:rPr>
          <w:sz w:val="24"/>
          <w:szCs w:val="24"/>
        </w:rPr>
        <w:t>epublika Hrvatska</w:t>
      </w:r>
      <w:r w:rsidR="00CC3D9B" w:rsidRPr="00CC3D9B">
        <w:rPr>
          <w:sz w:val="24"/>
          <w:szCs w:val="24"/>
        </w:rPr>
        <w:t xml:space="preserve">, </w:t>
      </w:r>
      <w:r w:rsidR="00CC3D9B">
        <w:rPr>
          <w:sz w:val="24"/>
          <w:szCs w:val="24"/>
        </w:rPr>
        <w:t>Ministarstvo Financija</w:t>
      </w:r>
      <w:r w:rsidR="00CC3D9B" w:rsidRPr="00CC3D9B">
        <w:rPr>
          <w:sz w:val="24"/>
          <w:szCs w:val="24"/>
        </w:rPr>
        <w:t>, P</w:t>
      </w:r>
      <w:r w:rsidR="00CC3D9B">
        <w:rPr>
          <w:sz w:val="24"/>
          <w:szCs w:val="24"/>
        </w:rPr>
        <w:t>orezna uprava</w:t>
      </w:r>
      <w:r w:rsidR="00CC3D9B" w:rsidRPr="00CC3D9B">
        <w:rPr>
          <w:sz w:val="24"/>
          <w:szCs w:val="24"/>
        </w:rPr>
        <w:t>, Područni ured središnja Hrvatska, zastupano po ŽDO Sisak</w:t>
      </w:r>
      <w:r w:rsidR="00CC3D9B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u iznosu od </w:t>
      </w:r>
      <w:r w:rsidR="00A410FC">
        <w:rPr>
          <w:sz w:val="24"/>
          <w:szCs w:val="24"/>
        </w:rPr>
        <w:t>1.</w:t>
      </w:r>
      <w:r w:rsidR="00CC3D9B">
        <w:rPr>
          <w:sz w:val="24"/>
          <w:szCs w:val="24"/>
        </w:rPr>
        <w:t>314</w:t>
      </w:r>
      <w:r w:rsidR="00A410FC">
        <w:rPr>
          <w:sz w:val="24"/>
          <w:szCs w:val="24"/>
        </w:rPr>
        <w:t>.</w:t>
      </w:r>
      <w:r w:rsidR="00CC3D9B">
        <w:rPr>
          <w:sz w:val="24"/>
          <w:szCs w:val="24"/>
        </w:rPr>
        <w:t>784</w:t>
      </w:r>
      <w:r w:rsidR="00A410FC">
        <w:rPr>
          <w:sz w:val="24"/>
          <w:szCs w:val="24"/>
        </w:rPr>
        <w:t>,</w:t>
      </w:r>
      <w:r w:rsidR="00CC3D9B">
        <w:rPr>
          <w:sz w:val="24"/>
          <w:szCs w:val="24"/>
        </w:rPr>
        <w:t>99</w:t>
      </w:r>
      <w:r w:rsidRPr="00A626FA">
        <w:rPr>
          <w:sz w:val="24"/>
          <w:szCs w:val="24"/>
        </w:rPr>
        <w:t xml:space="preserve"> kn</w:t>
      </w:r>
      <w:r w:rsidR="00A410FC">
        <w:rPr>
          <w:sz w:val="24"/>
          <w:szCs w:val="24"/>
        </w:rPr>
        <w:t>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</w:t>
      </w:r>
      <w:r w:rsidR="00CC3D9B" w:rsidRPr="00CC3D9B">
        <w:rPr>
          <w:sz w:val="24"/>
          <w:szCs w:val="24"/>
        </w:rPr>
        <w:t>Republika Hrvatska, Ministarstvo Financija, Porezna uprava, Područni ured središnja Hrvatska, zastupano po ŽDO Sisak</w:t>
      </w:r>
      <w:r w:rsidR="00354CC8" w:rsidRPr="00A626FA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A410FC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CC3D9B" w:rsidRPr="00CC3D9B">
        <w:rPr>
          <w:sz w:val="24"/>
          <w:szCs w:val="24"/>
        </w:rPr>
        <w:t>METALING d.o.o. za metaloprerađivačku djelatnost u stečaju, Sisak, Božidara Adžije 2, MBS:080307196, OIB:76134860175</w:t>
      </w:r>
      <w:r w:rsidR="00C6553B">
        <w:rPr>
          <w:sz w:val="24"/>
          <w:szCs w:val="24"/>
        </w:rPr>
        <w:t>,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</w:t>
      </w:r>
      <w:r w:rsidR="00187783" w:rsidRPr="00A626FA">
        <w:rPr>
          <w:sz w:val="24"/>
          <w:szCs w:val="24"/>
        </w:rPr>
        <w:lastRenderedPageBreak/>
        <w:t xml:space="preserve">utvrđivanja osporene tražbine u iznosu </w:t>
      </w:r>
      <w:r w:rsidR="00CC3D9B" w:rsidRPr="00CC3D9B">
        <w:rPr>
          <w:sz w:val="24"/>
          <w:szCs w:val="24"/>
        </w:rPr>
        <w:t>1.314.784,99 kn</w:t>
      </w:r>
      <w:r w:rsidR="00A410FC" w:rsidRPr="00A410FC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Ako vjerovnik koji je upućen na parnicu ne pokrene parnicu u roku od 8 dana od primitka ovog rješenja, smatrat će se da je odustao od prava na vođenje parnice.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516413">
        <w:rPr>
          <w:sz w:val="24"/>
          <w:szCs w:val="24"/>
        </w:rPr>
        <w:t>1</w:t>
      </w:r>
      <w:r w:rsidR="00CC3D9B">
        <w:rPr>
          <w:sz w:val="24"/>
          <w:szCs w:val="24"/>
        </w:rPr>
        <w:t>4</w:t>
      </w:r>
      <w:r w:rsidR="0048769A" w:rsidRPr="00A626FA">
        <w:rPr>
          <w:sz w:val="24"/>
          <w:szCs w:val="24"/>
        </w:rPr>
        <w:t xml:space="preserve">. </w:t>
      </w:r>
      <w:r w:rsidR="00CC3D9B">
        <w:rPr>
          <w:sz w:val="24"/>
          <w:szCs w:val="24"/>
        </w:rPr>
        <w:t>ožujka</w:t>
      </w:r>
      <w:r w:rsidR="0048769A" w:rsidRPr="00A626FA">
        <w:rPr>
          <w:sz w:val="24"/>
          <w:szCs w:val="24"/>
        </w:rPr>
        <w:t xml:space="preserve"> 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2B5C8B" w:rsidP="00516413" w:rsidR="00516413">
      <w:pPr>
        <w:ind w:firstLine="720"/>
        <w:jc w:val="both"/>
        <w:rPr>
          <w:sz w:val="24"/>
          <w:szCs w:val="24"/>
        </w:rPr>
      </w:pPr>
      <w:r w:rsidRPr="00516413">
        <w:rPr>
          <w:sz w:val="24"/>
          <w:szCs w:val="24"/>
        </w:rPr>
        <w:t>Stečajni upravitelj je osporio tražbinu</w:t>
      </w:r>
      <w:r w:rsidR="005D30EF" w:rsidRPr="005D30EF">
        <w:t xml:space="preserve"> </w:t>
      </w:r>
      <w:r w:rsidR="005D30EF" w:rsidRPr="005D30EF">
        <w:rPr>
          <w:sz w:val="24"/>
          <w:szCs w:val="24"/>
        </w:rPr>
        <w:t>Republika Hrvatska, Ministarstvo Financija, Porezna uprava, Područni ured središnja Hrvatska, zastupano po ŽDO Sisak, u iznosu od 1.314.784,99 kn</w:t>
      </w:r>
      <w:r w:rsidR="00516413" w:rsidRPr="00516413">
        <w:rPr>
          <w:sz w:val="24"/>
          <w:szCs w:val="24"/>
        </w:rPr>
        <w:t xml:space="preserve">, </w:t>
      </w:r>
      <w:r w:rsidR="005D30EF">
        <w:rPr>
          <w:sz w:val="24"/>
          <w:szCs w:val="24"/>
        </w:rPr>
        <w:t xml:space="preserve">iz razloga </w:t>
      </w:r>
      <w:r w:rsidR="005D30EF" w:rsidRPr="005D30EF">
        <w:rPr>
          <w:sz w:val="24"/>
          <w:szCs w:val="24"/>
        </w:rPr>
        <w:t xml:space="preserve">što </w:t>
      </w:r>
      <w:r w:rsidR="005D30EF">
        <w:rPr>
          <w:sz w:val="24"/>
          <w:szCs w:val="24"/>
        </w:rPr>
        <w:t xml:space="preserve">je predmetna </w:t>
      </w:r>
      <w:r w:rsidR="005D30EF" w:rsidRPr="005D30EF">
        <w:rPr>
          <w:sz w:val="24"/>
          <w:szCs w:val="24"/>
        </w:rPr>
        <w:t>tražbin</w:t>
      </w:r>
      <w:r w:rsidR="005D30EF">
        <w:rPr>
          <w:sz w:val="24"/>
          <w:szCs w:val="24"/>
        </w:rPr>
        <w:t>a</w:t>
      </w:r>
      <w:r w:rsidR="005D30EF" w:rsidRPr="005D30EF">
        <w:rPr>
          <w:sz w:val="24"/>
          <w:szCs w:val="24"/>
        </w:rPr>
        <w:t xml:space="preserve"> priznat</w:t>
      </w:r>
      <w:r w:rsidR="005D30EF">
        <w:rPr>
          <w:sz w:val="24"/>
          <w:szCs w:val="24"/>
        </w:rPr>
        <w:t>a</w:t>
      </w:r>
      <w:r w:rsidR="005D30EF" w:rsidRPr="005D30EF">
        <w:rPr>
          <w:sz w:val="24"/>
          <w:szCs w:val="24"/>
        </w:rPr>
        <w:t xml:space="preserve"> u </w:t>
      </w:r>
      <w:r w:rsidR="005D30EF">
        <w:rPr>
          <w:sz w:val="24"/>
          <w:szCs w:val="24"/>
        </w:rPr>
        <w:t>I</w:t>
      </w:r>
      <w:r w:rsidR="005D30EF" w:rsidRPr="005D30EF">
        <w:rPr>
          <w:sz w:val="24"/>
          <w:szCs w:val="24"/>
        </w:rPr>
        <w:t xml:space="preserve"> višem isplatnom redu kroz bruto plaće radnika (doprinosi; porez i prirez na dohodak od nesamostalnog rada)</w:t>
      </w:r>
      <w:r w:rsidR="005D30EF">
        <w:rPr>
          <w:sz w:val="24"/>
          <w:szCs w:val="24"/>
        </w:rPr>
        <w:t>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5D30EF">
        <w:rPr>
          <w:sz w:val="24"/>
          <w:szCs w:val="24"/>
        </w:rPr>
        <w:t>266</w:t>
      </w:r>
      <w:r w:rsidR="00D831AA" w:rsidRPr="00A626FA">
        <w:rPr>
          <w:bCs/>
          <w:sz w:val="24"/>
          <w:szCs w:val="24"/>
        </w:rPr>
        <w:t>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</w:t>
      </w:r>
      <w:r w:rsidR="005D30EF">
        <w:rPr>
          <w:sz w:val="24"/>
          <w:szCs w:val="24"/>
        </w:rPr>
        <w:t>sud</w:t>
      </w:r>
      <w:r w:rsidR="00D831AA" w:rsidRPr="00A626FA">
        <w:rPr>
          <w:sz w:val="24"/>
          <w:szCs w:val="24"/>
        </w:rPr>
        <w:t xml:space="preserve">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311500">
        <w:rPr>
          <w:sz w:val="24"/>
          <w:szCs w:val="24"/>
        </w:rPr>
        <w:t>22</w:t>
      </w:r>
      <w:r w:rsidR="002B5C8B" w:rsidRPr="00A626FA">
        <w:rPr>
          <w:sz w:val="24"/>
          <w:szCs w:val="24"/>
        </w:rPr>
        <w:t xml:space="preserve">. </w:t>
      </w:r>
      <w:r w:rsidR="005D30EF">
        <w:rPr>
          <w:sz w:val="24"/>
          <w:szCs w:val="24"/>
        </w:rPr>
        <w:t>ožujka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B00156">
        <w:rPr>
          <w:sz w:val="24"/>
          <w:szCs w:val="24"/>
        </w:rPr>
        <w:t xml:space="preserve"> 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 w:rsidRPr="00B00156">
      <w:pPr>
        <w:jc w:val="both"/>
        <w:rPr>
          <w:sz w:val="24"/>
          <w:szCs w:val="24"/>
        </w:rPr>
      </w:pPr>
    </w:p>
    <w:p w:rsidRDefault="003D1C90" w:rsidR="003D1C90" w:rsidRPr="00B00156">
      <w:pPr>
        <w:rPr>
          <w:sz w:val="24"/>
          <w:szCs w:val="24"/>
        </w:rPr>
      </w:pPr>
    </w:p>
    <w:p w:rsidRDefault="00B00156" w:rsidP="007A1486" w:rsidR="00B00156" w:rsidRPr="00B00156">
      <w:pPr>
        <w:ind w:left="720"/>
        <w:rPr>
          <w:sz w:val="24"/>
          <w:szCs w:val="24"/>
        </w:rPr>
      </w:pP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  <w:t>Za točnost otpravka - ovlašteni službenik</w:t>
      </w:r>
    </w:p>
    <w:p w:rsidRDefault="00B00156" w:rsidP="007A1486" w:rsidR="00B00156" w:rsidRPr="00B00156">
      <w:pPr>
        <w:ind w:left="720"/>
        <w:rPr>
          <w:sz w:val="24"/>
          <w:szCs w:val="24"/>
        </w:rPr>
      </w:pP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</w:r>
      <w:r w:rsidRPr="00B00156">
        <w:rPr>
          <w:sz w:val="24"/>
          <w:szCs w:val="24"/>
        </w:rPr>
        <w:tab/>
        <w:t xml:space="preserve">        Ivana Stampf</w:t>
      </w:r>
    </w:p>
    <w:p w:rsidRDefault="00B00156" w:rsidP="007A1486" w:rsidR="00B00156" w:rsidRPr="00B00156">
      <w:pPr>
        <w:ind w:left="720"/>
        <w:rPr>
          <w:sz w:val="24"/>
          <w:szCs w:val="24"/>
        </w:rPr>
      </w:pPr>
    </w:p>
    <w:p w:rsidRDefault="00B00156" w:rsidR="00B00156" w:rsidRPr="00B00156">
      <w:pPr>
        <w:rPr>
          <w:sz w:val="24"/>
          <w:szCs w:val="24"/>
        </w:rPr>
      </w:pPr>
    </w:p>
    <w:sectPr w:rsidSect="009E7596" w:rsidR="00B00156" w:rsidRPr="00B00156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156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St-1572/15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67804"/>
    <w:rsid w:val="002B5C8B"/>
    <w:rsid w:val="002D2C12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C40D2"/>
    <w:rsid w:val="009D1393"/>
    <w:rsid w:val="009E7596"/>
    <w:rsid w:val="00A042A5"/>
    <w:rsid w:val="00A410FC"/>
    <w:rsid w:val="00A521CF"/>
    <w:rsid w:val="00A626FA"/>
    <w:rsid w:val="00A829ED"/>
    <w:rsid w:val="00A87C46"/>
    <w:rsid w:val="00A93232"/>
    <w:rsid w:val="00AF795F"/>
    <w:rsid w:val="00B00156"/>
    <w:rsid w:val="00B42DE5"/>
    <w:rsid w:val="00B440E5"/>
    <w:rsid w:val="00B5123E"/>
    <w:rsid w:val="00B639DE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St-1572/2015</izvorni_sadrzaj>
    <derivirana_varijabla naziv="DomainObject.Predmet.OznakaBroj_1">St-1572/2015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d.o.o.</izvorni_sadrzaj>
    <derivirana_varijabla naziv="DomainObject.Predmet.ProtustrankaFormated_1">  METALING d.o.o.</derivirana_varijabla>
  </DomainObject.Predmet.ProtustrankaFormated>
  <DomainObject.Predmet.ProtustrankaFormatedOIB>
    <izvorni_sadrzaj>  METALING d.o.o., OIB 76134860175</izvorni_sadrzaj>
    <derivirana_varijabla naziv="DomainObject.Predmet.ProtustrankaFormatedOIB_1">  METALING d.o.o., OIB 76134860175</derivirana_varijabla>
  </DomainObject.Predmet.ProtustrankaFormatedOIB>
  <DomainObject.Predmet.ProtustrankaFormatedWithAdress>
    <izvorni_sadrzaj> METALING d.o.o., Božidara Adžije 2, 44000 Sisak</izvorni_sadrzaj>
    <derivirana_varijabla naziv="DomainObject.Predmet.ProtustrankaFormatedWithAdress_1"> METALING d.o.o., Božidara Adžije 2, 44000 Sisak</derivirana_varijabla>
  </DomainObject.Predmet.ProtustrankaFormatedWithAdress>
  <DomainObject.Predmet.ProtustrankaFormatedWithAdressOIB>
    <izvorni_sadrzaj> METALING d.o.o., OIB 76134860175, Božidara Adžije 2, 44000 Sisak</izvorni_sadrzaj>
    <derivirana_varijabla naziv="DomainObject.Predmet.ProtustrankaFormatedWithAdressOIB_1"> METALING d.o.o., OIB 76134860175, Božidara Adžije 2, 44000 Sisak</derivirana_varijabla>
  </DomainObject.Predmet.ProtustrankaFormatedWithAdressOIB>
  <DomainObject.Predmet.ProtustrankaWithAdress>
    <izvorni_sadrzaj>METALING d.o.o. Božidara Adžije 2, 44000 Sisak</izvorni_sadrzaj>
    <derivirana_varijabla naziv="DomainObject.Predmet.ProtustrankaWithAdress_1">METALING d.o.o. Božidara Adžije 2, 44000 Sisak</derivirana_varijabla>
  </DomainObject.Predmet.ProtustrankaWithAdress>
  <DomainObject.Predmet.ProtustrankaWithAdressOIB>
    <izvorni_sadrzaj>METALING d.o.o., OIB 76134860175, Božidara Adžije 2, 44000 Sisak</izvorni_sadrzaj>
    <derivirana_varijabla naziv="DomainObject.Predmet.ProtustrankaWithAdressOIB_1">METALING d.o.o., OIB 76134860175, Božidara Adžije 2, 44000 Sisak</derivirana_varijabla>
  </DomainObject.Predmet.ProtustrankaWithAdressOIB>
  <DomainObject.Predmet.ProtustrankaNazivFormated>
    <izvorni_sadrzaj>METALING d.o.o.</izvorni_sadrzaj>
    <derivirana_varijabla naziv="DomainObject.Predmet.ProtustrankaNazivFormated_1">METALING d.o.o.</derivirana_varijabla>
  </DomainObject.Predmet.ProtustrankaNazivFormated>
  <DomainObject.Predmet.ProtustrankaNazivFormatedOIB>
    <izvorni_sadrzaj>METALING d.o.o., OIB 76134860175</izvorni_sadrzaj>
    <derivirana_varijabla naziv="DomainObject.Predmet.ProtustrankaNazivFormatedOIB_1">METALING d.o.o., OIB 76134860175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METALING d.o.o.</item>
    </izvorni_sadrzaj>
    <derivirana_varijabla naziv="DomainObject.Predmet.ProtuStrankaListFormated_1">
      <item>METALING d.o.o.</item>
    </derivirana_varijabla>
  </DomainObject.Predmet.ProtuStrankaListFormated>
  <DomainObject.Predmet.ProtuStrankaListFormatedOIB>
    <izvorni_sadrzaj>
      <item>METALING d.o.o., OIB 76134860175</item>
    </izvorni_sadrzaj>
    <derivirana_varijabla naziv="DomainObject.Predmet.ProtuStrankaListFormatedOIB_1">
      <item>METALING d.o.o., OIB 76134860175</item>
    </derivirana_varijabla>
  </DomainObject.Predmet.ProtuStrankaListFormatedOIB>
  <DomainObject.Predmet.ProtuStrankaListFormatedWithAdress>
    <izvorni_sadrzaj>
      <item>METALING d.o.o., Božidara Adžije 2, 44000 Sisak</item>
    </izvorni_sadrzaj>
    <derivirana_varijabla naziv="DomainObject.Predmet.ProtuStrankaListFormatedWithAdress_1">
      <item>METALING d.o.o., Božidara Adžije 2, 44000 Sisak</item>
    </derivirana_varijabla>
  </DomainObject.Predmet.ProtuStrankaListFormatedWithAdress>
  <DomainObject.Predmet.ProtuStrankaListFormatedWithAdressOIB>
    <izvorni_sadrzaj>
      <item>METALING d.o.o., OIB 76134860175, Božidara Adžije 2, 44000 Sisak</item>
    </izvorni_sadrzaj>
    <derivirana_varijabla naziv="DomainObject.Predmet.ProtuStrankaListFormatedWithAdressOIB_1">
      <item>METALING d.o.o., OIB 76134860175, Božidara Adžije 2, 44000 Sisak</item>
    </derivirana_varijabla>
  </DomainObject.Predmet.ProtuStrankaListFormatedWithAdressOIB>
  <DomainObject.Predmet.ProtuStrankaListNazivFormated>
    <izvorni_sadrzaj>
      <item>METALING d.o.o.</item>
    </izvorni_sadrzaj>
    <derivirana_varijabla naziv="DomainObject.Predmet.ProtuStrankaListNazivFormated_1">
      <item>METALING d.o.o.</item>
    </derivirana_varijabla>
  </DomainObject.Predmet.ProtuStrankaListNazivFormated>
  <DomainObject.Predmet.ProtuStrankaListNazivFormatedOIB>
    <izvorni_sadrzaj>
      <item>METALING d.o.o., OIB 76134860175</item>
    </izvorni_sadrzaj>
    <derivirana_varijabla naziv="DomainObject.Predmet.ProtuStrankaListNazivFormatedOIB_1">
      <item>METALING d.o.o., OIB 76134860175</item>
    </derivirana_varijabla>
  </DomainObject.Predmet.ProtuStrankaListNazivFormatedOIB>
  <DomainObject.Predmet.OstaliListFormated>
    <izvorni_sadrzaj>
      <item>Mato Čičak</item>
    </izvorni_sadrzaj>
    <derivirana_varijabla naziv="DomainObject.Predmet.OstaliListFormated_1">
      <item>Mato Čičak</item>
    </derivirana_varijabla>
  </DomainObject.Predmet.OstaliListFormated>
  <DomainObject.Predmet.OstaliListFormatedOIB>
    <izvorni_sadrzaj>
      <item>Mato Čičak, OIB 63670108668</item>
    </izvorni_sadrzaj>
    <derivirana_varijabla naziv="DomainObject.Predmet.OstaliListFormatedOIB_1">
      <item>Mato Čičak, OIB 63670108668</item>
    </derivirana_varijabla>
  </DomainObject.Predmet.OstaliListFormatedOIB>
  <DomainObject.Predmet.OstaliListFormatedWithAdress>
    <izvorni_sadrzaj>
      <item>Mato Čičak, Ii Deverićev Odvojak 5, 10412 Donja Lomnica</item>
    </izvorni_sadrzaj>
    <derivirana_varijabla naziv="DomainObject.Predmet.OstaliListFormatedWithAdress_1">
      <item>Mato Čičak, Ii Deverićev Odvojak 5, 10412 Donja Lomnica</item>
    </derivirana_varijabla>
  </DomainObject.Predmet.OstaliListFormatedWithAdress>
  <DomainObject.Predmet.OstaliListFormatedWithAdressOIB>
    <izvorni_sadrzaj>
      <item>Mato Čičak, OIB 63670108668, Ii Deverićev Odvojak 5, 10412 Donja Lomnica</item>
    </izvorni_sadrzaj>
    <derivirana_varijabla naziv="DomainObject.Predmet.OstaliListFormatedWithAdressOIB_1">
      <item>Mato Čičak, OIB 63670108668, Ii Deverićev Odvojak 5, 10412 Donja Lomnica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METALING d.o.o.</izvorni_sadrzaj>
    <derivirana_varijabla naziv="DomainObject.Predmet.ProtustrankaIDrugi_1">METALING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METALING d.o.o., OIB 76134860175, Božidara Adžije 2, 44000 Sisak</izvorni_sadrzaj>
    <derivirana_varijabla naziv="DomainObject.Predmet.ProtustrankaIDrugiAdressOIB_1">METALING d.o.o., OIB 76134860175,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METALING d.o.o.</item>
      <item>Mato Čičak</item>
    </izvorni_sadrzaj>
    <derivirana_varijabla naziv="DomainObject.Predmet.SudioniciListNaziv_1">
      <item>FINA Regionalni centar Zagreb</item>
      <item>METALING d.o.o.</item>
      <item>Mato Čičak</item>
    </derivirana_varijabla>
  </DomainObject.Predmet.SudioniciListNaziv>
  <DomainObject.Predmet.SudioniciListAdressOIB>
    <izvorni_sadrzaj>
      <item>FINA Regionalni centar Zagreb, OIB 85821130368, Koturaška 43,10000 Zagreb</item>
      <item>METALING d.o.o., OIB 76134860175, Božidara Adžije 2,44000 Sisak</item>
      <item>Mato Čičak, OIB 63670108668, Ii Deverićev Odvojak 5,10412 Donja Lomnica</item>
    </izvorni_sadrzaj>
    <derivirana_varijabla naziv="DomainObject.Predmet.SudioniciListAdressOIB_1">
      <item>FINA Regionalni centar Zagreb, OIB 85821130368, Koturaška 43,10000 Zagreb</item>
      <item>METALING d.o.o., OIB 76134860175, Božidara Adžije 2,44000 Sisak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76134860175</item>
      <item>, OIB 63670108668</item>
    </izvorni_sadrzaj>
    <derivirana_varijabla naziv="DomainObject.Predmet.SudioniciListNazivOIB_1">
      <item>, OIB 85821130368</item>
      <item>, OIB 76134860175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13</properties:Pages>
  <properties:Words>2369</properties:Words>
  <properties:Characters>13763</properties:Characters>
  <properties:Lines>1185</properties:Lines>
  <properties:Paragraphs>692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2016-03-21T10:33:00Z</dcterms:created>
  <dc:creator>nmarkovic</dc:creator>
  <cp:lastModifiedBy>Ivana Stampf</cp:lastModifiedBy>
  <cp:lastPrinted>2013-05-16T12:33:00Z</cp:lastPrinted>
  <dcterms:modified xmlns:xsi="http://www.w3.org/2001/XMLSchema-instance" xsi:type="dcterms:W3CDTF">2016-03-22T11:51:00Z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