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ea6e" w14:paraId="86dea6e" w:rsidRDefault="002E4168" w:rsidP="002E4168" w:rsidR="002E4168">
      <w:pPr>
        <w15:collapsed w:val="false"/>
      </w:pPr>
      <w:bookmarkStart w:name="_GoBack" w:id="0"/>
      <w:bookmarkEnd w:id="0"/>
    </w:p>
    <w:p w:rsidRDefault="008B5978" w:rsidP="008B5978" w:rsidR="008B5978" w:rsidRPr="008B5978">
      <w:pPr>
        <w:ind w:firstLine="708"/>
      </w:pPr>
      <w:r w:rsidRPr="008B5978">
        <w:t xml:space="preserve">      </w:t>
      </w:r>
      <w:r w:rsidRPr="008B5978">
        <w:rPr>
          <w:noProof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978" w:rsidP="008B5978" w:rsidR="008B5978" w:rsidRPr="008B5978">
      <w:pPr>
        <w:ind w:firstLine="708"/>
        <w:rPr>
          <w:noProof/>
          <w:color w:val="0000FF"/>
        </w:rPr>
      </w:pPr>
      <w:r w:rsidRPr="008B5978">
        <w:t>Republika Hrvatska</w:t>
      </w:r>
    </w:p>
    <w:p w:rsidRDefault="008B5978" w:rsidP="008B5978" w:rsidR="008B5978" w:rsidRPr="008B5978">
      <w:r w:rsidRPr="008B5978">
        <w:t xml:space="preserve">          Trgovački sud u Zadru</w:t>
      </w:r>
    </w:p>
    <w:p w:rsidRDefault="008B5978" w:rsidP="00CD035D" w:rsidR="002E4168" w:rsidRPr="00E934B6">
      <w:pPr>
        <w:tabs>
          <w:tab w:pos="709" w:val="left"/>
        </w:tabs>
      </w:pPr>
      <w:r w:rsidRPr="008B5978">
        <w:t xml:space="preserve">    Zadar, Dr. Franje Tuđmana 35</w:t>
      </w:r>
    </w:p>
    <w:p w:rsidRDefault="002E4168" w:rsidP="002E4168" w:rsidR="002E4168" w:rsidRPr="00E934B6">
      <w:pPr>
        <w:jc w:val="center"/>
      </w:pPr>
    </w:p>
    <w:p w:rsidRDefault="002E4168" w:rsidP="002E4168" w:rsidR="002E4168" w:rsidRPr="00E934B6">
      <w:pPr>
        <w:jc w:val="center"/>
      </w:pPr>
      <w:r w:rsidRPr="00E934B6">
        <w:t>U   I M E   R E P U B L I K E   H R V A T S K E</w:t>
      </w:r>
    </w:p>
    <w:p w:rsidRDefault="002E4168" w:rsidP="002E4168" w:rsidR="002E4168" w:rsidRPr="00E934B6">
      <w:pPr>
        <w:jc w:val="center"/>
      </w:pPr>
    </w:p>
    <w:p w:rsidRDefault="002E4168" w:rsidP="008B5978" w:rsidR="008B5978" w:rsidRPr="00E934B6">
      <w:pPr>
        <w:jc w:val="center"/>
      </w:pPr>
      <w:r w:rsidRPr="00E934B6">
        <w:t>R J E Š E N J E</w:t>
      </w:r>
    </w:p>
    <w:p w:rsidRDefault="002E4168" w:rsidP="000A3662" w:rsidR="002E4168" w:rsidRPr="00E934B6">
      <w:pPr>
        <w:jc w:val="both"/>
      </w:pPr>
    </w:p>
    <w:p w:rsidRDefault="002E4168" w:rsidP="000A3662" w:rsidR="002E4168" w:rsidRPr="00E934B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E934B6">
        <w:tab/>
      </w:r>
      <w:r w:rsidR="00433C9A">
        <w:t xml:space="preserve">     </w:t>
      </w:r>
      <w:r w:rsidRPr="00E934B6">
        <w:t xml:space="preserve">Trgovački sud u Zadru, po </w:t>
      </w:r>
      <w:r w:rsidR="008B5978" w:rsidRPr="00E934B6">
        <w:t xml:space="preserve">višoj </w:t>
      </w:r>
      <w:r w:rsidRPr="00E934B6">
        <w:t>sudskoj savjetnici Anamariji Kovačić Milković, postupajući po zahtjevu za provedbu skraćenoga stečajnog</w:t>
      </w:r>
      <w:r w:rsidR="001152F1" w:rsidRPr="00E934B6">
        <w:t>a</w:t>
      </w:r>
      <w:r w:rsidRPr="00E934B6">
        <w:t xml:space="preserve"> postupka nad dužnikom</w:t>
      </w:r>
      <w:r w:rsidR="00433C9A">
        <w:rPr>
          <w:color w:themeTint="F2" w:themeColor="text1" w:val="0D0D0D"/>
        </w:rPr>
        <w:t xml:space="preserve"> </w:t>
      </w:r>
      <w:r w:rsidR="00433C9A">
        <w:t>STATIC d.o.o., Zadar, Put Kotlara 3, OIB: 97399316086</w:t>
      </w:r>
      <w:r w:rsidRPr="00E934B6">
        <w:t>, koji je podnijela Financijska agencija, Regionalni centar Split, Podružnica</w:t>
      </w:r>
      <w:r w:rsidR="00433C9A">
        <w:t xml:space="preserve"> Zadar</w:t>
      </w:r>
      <w:r w:rsidR="008B5978" w:rsidRPr="00E934B6">
        <w:t xml:space="preserve">, </w:t>
      </w:r>
      <w:r w:rsidR="00433C9A">
        <w:t>Ivana Danila 4</w:t>
      </w:r>
      <w:r w:rsidR="008B5978" w:rsidRPr="00E934B6">
        <w:t>, 18. veljače 2019</w:t>
      </w:r>
      <w:r w:rsidRPr="00E934B6">
        <w:t>.,</w:t>
      </w:r>
    </w:p>
    <w:p w:rsidRDefault="002E4168" w:rsidP="000A3662" w:rsidR="002E4168" w:rsidRPr="00E934B6">
      <w:pPr>
        <w:jc w:val="both"/>
      </w:pPr>
    </w:p>
    <w:p w:rsidRDefault="002E4168" w:rsidP="000A3662" w:rsidR="002E4168" w:rsidRPr="00E934B6">
      <w:pPr>
        <w:jc w:val="center"/>
        <w:rPr>
          <w:bCs/>
        </w:rPr>
      </w:pPr>
      <w:r w:rsidRPr="00E934B6">
        <w:rPr>
          <w:bCs/>
        </w:rPr>
        <w:t>r i j e š i o    j e</w:t>
      </w:r>
    </w:p>
    <w:p w:rsidRDefault="002E4168" w:rsidP="000A3662" w:rsidR="002E4168" w:rsidRPr="00E934B6">
      <w:pPr>
        <w:jc w:val="both"/>
      </w:pPr>
    </w:p>
    <w:p w:rsidRDefault="002E4168" w:rsidP="00433C9A" w:rsidR="002E4168" w:rsidRPr="00E934B6">
      <w:pPr>
        <w:tabs>
          <w:tab w:pos="709" w:val="left"/>
        </w:tabs>
        <w:jc w:val="both"/>
      </w:pPr>
      <w:r w:rsidRPr="00E934B6">
        <w:tab/>
        <w:t xml:space="preserve">Odbacuje se </w:t>
      </w:r>
      <w:r w:rsidR="008B5978" w:rsidRPr="00E934B6">
        <w:t xml:space="preserve">zahtjev </w:t>
      </w:r>
      <w:r w:rsidRPr="00E934B6">
        <w:t>Financijske agencije, Regionalnog centra Split, Podružnice</w:t>
      </w:r>
      <w:r w:rsidR="00433C9A">
        <w:t xml:space="preserve"> Zadar</w:t>
      </w:r>
      <w:r w:rsidRPr="00E934B6">
        <w:t>, za provedbu skraćenog</w:t>
      </w:r>
      <w:r w:rsidR="001152F1" w:rsidRPr="00E934B6">
        <w:t>a</w:t>
      </w:r>
      <w:r w:rsidRPr="00E934B6">
        <w:t xml:space="preserve"> stečajnog</w:t>
      </w:r>
      <w:r w:rsidR="001152F1" w:rsidRPr="00E934B6">
        <w:t>a</w:t>
      </w:r>
      <w:r w:rsidRPr="00E934B6">
        <w:t xml:space="preserve"> postupka nad dužnikom</w:t>
      </w:r>
      <w:r w:rsidR="00433C9A">
        <w:t xml:space="preserve"> STATIC d.o.o., Zadar, Put Kotlara 3, OIB: 97399316086</w:t>
      </w:r>
      <w:r w:rsidR="008B5978" w:rsidRPr="00E934B6">
        <w:t xml:space="preserve"> od 16. studenog 2018</w:t>
      </w:r>
      <w:r w:rsidRPr="00E934B6">
        <w:t xml:space="preserve">. kao nedopušten. </w:t>
      </w:r>
    </w:p>
    <w:p w:rsidRDefault="002E4168" w:rsidP="000A3662" w:rsidR="002E4168" w:rsidRPr="00E934B6">
      <w:pPr>
        <w:jc w:val="both"/>
      </w:pPr>
    </w:p>
    <w:p w:rsidRDefault="002E4168" w:rsidP="000A3662" w:rsidR="002E4168" w:rsidRPr="00E934B6">
      <w:pPr>
        <w:jc w:val="center"/>
      </w:pPr>
      <w:r w:rsidRPr="00E934B6">
        <w:t>Obrazloženje</w:t>
      </w:r>
    </w:p>
    <w:p w:rsidRDefault="002E4168" w:rsidP="000A3662" w:rsidR="002E4168" w:rsidRPr="00E934B6">
      <w:pPr>
        <w:jc w:val="both"/>
      </w:pPr>
    </w:p>
    <w:p w:rsidRDefault="002E4168" w:rsidP="00433C9A" w:rsidR="002E4168" w:rsidRPr="00E934B6">
      <w:pPr>
        <w:tabs>
          <w:tab w:pos="709" w:val="left"/>
        </w:tabs>
        <w:jc w:val="both"/>
      </w:pPr>
      <w:r w:rsidRPr="00E934B6">
        <w:tab/>
        <w:t xml:space="preserve">Financijska agencija, Regionalni centar Split, </w:t>
      </w:r>
      <w:r w:rsidR="001152F1" w:rsidRPr="00E934B6">
        <w:t>Podružnica</w:t>
      </w:r>
      <w:r w:rsidR="00433C9A">
        <w:t xml:space="preserve"> Zadar</w:t>
      </w:r>
      <w:r w:rsidR="001152F1" w:rsidRPr="00E934B6">
        <w:t xml:space="preserve">, podnijela je dana </w:t>
      </w:r>
      <w:r w:rsidR="008B5978" w:rsidRPr="00E934B6">
        <w:t>16. studenog 2018</w:t>
      </w:r>
      <w:r w:rsidR="001152F1" w:rsidRPr="00E934B6">
        <w:t>. z</w:t>
      </w:r>
      <w:r w:rsidRPr="00E934B6">
        <w:t>ahtjev za provedbu skraćenog</w:t>
      </w:r>
      <w:r w:rsidR="001152F1" w:rsidRPr="00E934B6">
        <w:t>a</w:t>
      </w:r>
      <w:r w:rsidRPr="00E934B6">
        <w:t xml:space="preserve"> stečajnog</w:t>
      </w:r>
      <w:r w:rsidR="001152F1" w:rsidRPr="00E934B6">
        <w:t>a</w:t>
      </w:r>
      <w:r w:rsidRPr="00E934B6">
        <w:t xml:space="preserve"> postupka nad dužnikom</w:t>
      </w:r>
      <w:r w:rsidR="00CF1435" w:rsidRPr="00E934B6">
        <w:t xml:space="preserve"> </w:t>
      </w:r>
      <w:r w:rsidR="00433C9A">
        <w:t>STATIC d.o.o., Zadar, Put Kotlara 3, OIB: 97399316086</w:t>
      </w:r>
      <w:r w:rsidR="00EE08F4" w:rsidRPr="00E934B6">
        <w:t>.</w:t>
      </w:r>
    </w:p>
    <w:p w:rsidRDefault="002E4168" w:rsidP="000A3662" w:rsidR="002E4168" w:rsidRPr="00E934B6">
      <w:pPr>
        <w:ind w:firstLine="708"/>
        <w:jc w:val="both"/>
      </w:pPr>
      <w:r w:rsidRPr="00E934B6">
        <w:t xml:space="preserve">Zahtjev podnositeljice je nedopušten. </w:t>
      </w:r>
    </w:p>
    <w:p w:rsidRDefault="002E4168" w:rsidP="000A3662" w:rsidR="002E4168" w:rsidRPr="00E934B6">
      <w:pPr>
        <w:ind w:firstLine="708"/>
        <w:jc w:val="both"/>
      </w:pPr>
      <w:r w:rsidRPr="00E934B6">
        <w:t>Odre</w:t>
      </w:r>
      <w:r w:rsidR="00CF1435" w:rsidRPr="00E934B6">
        <w:t>dbom čl. 10. Stečajnog zakona (Narodne novine</w:t>
      </w:r>
      <w:r w:rsidR="00724EED">
        <w:t xml:space="preserve"> broj:</w:t>
      </w:r>
      <w:r w:rsidR="00C15FD2" w:rsidRPr="00E934B6">
        <w:t xml:space="preserve"> </w:t>
      </w:r>
      <w:r w:rsidRPr="00E934B6">
        <w:t>71/15</w:t>
      </w:r>
      <w:r w:rsidR="00CF1435" w:rsidRPr="00E934B6">
        <w:t xml:space="preserve"> i 104/17</w:t>
      </w:r>
      <w:r w:rsidRPr="00E934B6">
        <w:t xml:space="preserve">, dalje u tekstu: SZ) propisano je da se u </w:t>
      </w:r>
      <w:proofErr w:type="spellStart"/>
      <w:r w:rsidRPr="00E934B6">
        <w:t>predstečajnom</w:t>
      </w:r>
      <w:proofErr w:type="spellEnd"/>
      <w:r w:rsidRPr="00E934B6">
        <w:t xml:space="preserve"> i stečajnom postupku na odgovarajući način primjenjuju pravila parničnog postupka u postupku pred trgovačkim sudovima. Nadalje, odredbom čl. 194</w:t>
      </w:r>
      <w:r w:rsidR="00A651E4" w:rsidRPr="00E934B6">
        <w:t>. st. 3</w:t>
      </w:r>
      <w:r w:rsidRPr="00E934B6">
        <w:t>. Zakona o parničnom postupku (Narodne novine broj</w:t>
      </w:r>
      <w:r w:rsidR="00724EED">
        <w:t>:</w:t>
      </w:r>
      <w:r w:rsidRPr="00E934B6">
        <w:t xml:space="preserve"> 25/13</w:t>
      </w:r>
      <w:r w:rsidR="00C15FD2" w:rsidRPr="00E934B6">
        <w:t xml:space="preserve"> i 89/14</w:t>
      </w:r>
      <w:r w:rsidRPr="00E934B6">
        <w:t xml:space="preserve">, </w:t>
      </w:r>
      <w:r w:rsidR="00CF3247" w:rsidRPr="00E934B6">
        <w:t xml:space="preserve">dalje u tekstu: </w:t>
      </w:r>
      <w:r w:rsidRPr="00E934B6">
        <w:t>ZPP) propisano je da dok parnica teče ne može se u pogledu istog zahtjeva pokrenuti nova parnica među istim strankama, a ako takva parnica bude pokrenuta, sud će tužbu odbaciti. Sud će u tijeku cijelog postupka po službenoj dužnosti  paziti teče li već druga parnica o istom zaht</w:t>
      </w:r>
      <w:r w:rsidR="00A651E4" w:rsidRPr="00E934B6">
        <w:t>jevu među istim strankama (st. 4</w:t>
      </w:r>
      <w:r w:rsidRPr="00E934B6">
        <w:t>.).</w:t>
      </w:r>
    </w:p>
    <w:p w:rsidRDefault="001152F1" w:rsidP="00433C9A" w:rsidR="002E4168" w:rsidRPr="00E934B6">
      <w:pPr>
        <w:pStyle w:val="Bezproreda"/>
        <w:jc w:val="both"/>
      </w:pPr>
      <w:r w:rsidRPr="00E934B6">
        <w:t xml:space="preserve">            </w:t>
      </w:r>
      <w:r w:rsidR="00CF3247" w:rsidRPr="00E934B6">
        <w:t>U</w:t>
      </w:r>
      <w:r w:rsidR="002E4168" w:rsidRPr="00E934B6">
        <w:t xml:space="preserve">vidom u </w:t>
      </w:r>
      <w:r w:rsidR="00A651E4" w:rsidRPr="00E934B6">
        <w:t xml:space="preserve">spis ovog suda poslovni broj </w:t>
      </w:r>
      <w:r w:rsidR="000A3662" w:rsidRPr="00E934B6">
        <w:t xml:space="preserve">2 </w:t>
      </w:r>
      <w:r w:rsidR="00433C9A">
        <w:t>St-315</w:t>
      </w:r>
      <w:r w:rsidR="000A3662" w:rsidRPr="00E934B6">
        <w:t>/2018</w:t>
      </w:r>
      <w:r w:rsidR="00CF3247" w:rsidRPr="00E934B6">
        <w:t xml:space="preserve"> </w:t>
      </w:r>
      <w:r w:rsidR="002E4168" w:rsidRPr="00E934B6">
        <w:t xml:space="preserve">utvrđeno </w:t>
      </w:r>
      <w:r w:rsidR="00CF3247" w:rsidRPr="00E934B6">
        <w:t>je da je rješenjem poslovni broj</w:t>
      </w:r>
      <w:r w:rsidR="00433C9A">
        <w:t xml:space="preserve"> 2 St-315</w:t>
      </w:r>
      <w:r w:rsidR="000A3662" w:rsidRPr="00E934B6">
        <w:t xml:space="preserve">/2018 od </w:t>
      </w:r>
      <w:r w:rsidR="00433C9A">
        <w:t xml:space="preserve">17. rujna </w:t>
      </w:r>
      <w:r w:rsidR="000A3662" w:rsidRPr="00E934B6">
        <w:t>2018</w:t>
      </w:r>
      <w:r w:rsidR="00CF3247" w:rsidRPr="00E934B6">
        <w:t xml:space="preserve">. </w:t>
      </w:r>
      <w:r w:rsidR="002E4168" w:rsidRPr="00E934B6">
        <w:t>pokrenut prethodni postupak radi utvrđivanja pretpostavki za otvaranje stečajnog postupka nad stečajnim dužnikom</w:t>
      </w:r>
      <w:r w:rsidR="000A3662" w:rsidRPr="00E934B6">
        <w:rPr>
          <w:color w:themeTint="F2" w:themeColor="text1" w:val="0D0D0D"/>
        </w:rPr>
        <w:t xml:space="preserve"> </w:t>
      </w:r>
      <w:r w:rsidR="00433C9A">
        <w:t>STATIC d.o.o., Zadar, Put Kotlara 3, OIB: 97399316086</w:t>
      </w:r>
      <w:r w:rsidR="002E4168" w:rsidRPr="00E934B6">
        <w:t>.</w:t>
      </w:r>
    </w:p>
    <w:p w:rsidRDefault="001152F1" w:rsidP="000A3662" w:rsidR="002E4168" w:rsidRPr="00E934B6">
      <w:pPr>
        <w:pStyle w:val="Bezproreda"/>
        <w:jc w:val="both"/>
      </w:pPr>
      <w:r w:rsidRPr="00E934B6">
        <w:t xml:space="preserve">            </w:t>
      </w:r>
      <w:r w:rsidR="00266123" w:rsidRPr="00E934B6">
        <w:t>O</w:t>
      </w:r>
      <w:r w:rsidR="002E4168" w:rsidRPr="00E934B6">
        <w:t xml:space="preserve">bzirom da </w:t>
      </w:r>
      <w:r w:rsidR="00266123" w:rsidRPr="00E934B6">
        <w:t>je</w:t>
      </w:r>
      <w:r w:rsidR="000A3662" w:rsidRPr="00E934B6">
        <w:t xml:space="preserve"> dakle u tijeku provedba redovnog stečajnog postupka</w:t>
      </w:r>
      <w:r w:rsidR="00EE08F4" w:rsidRPr="00E934B6">
        <w:t>, a protiv jednog dužnika može se voditi samo jedan stečajni postupak bez obzira da li je riječ o redovnom ili skraćenom postupku budući da je riječ o takozvanoj generalnoj ovrsi, to je zahtjev valjalo odbaciti kao nedopušten i odlučiti kao u izreci rješenja.</w:t>
      </w:r>
    </w:p>
    <w:p w:rsidRDefault="002E4168" w:rsidP="000A3662" w:rsidR="002E4168" w:rsidRPr="00E934B6">
      <w:pPr>
        <w:jc w:val="both"/>
      </w:pPr>
    </w:p>
    <w:p w:rsidRDefault="00266123" w:rsidP="002E4168" w:rsidR="002E4168" w:rsidRPr="00E934B6">
      <w:pPr>
        <w:jc w:val="center"/>
      </w:pPr>
      <w:r w:rsidRPr="00E934B6">
        <w:t>U Zadru</w:t>
      </w:r>
      <w:r w:rsidR="00CD035D" w:rsidRPr="00E934B6">
        <w:t xml:space="preserve"> 18. veljače</w:t>
      </w:r>
      <w:r w:rsidRPr="00E934B6">
        <w:t xml:space="preserve"> </w:t>
      </w:r>
      <w:r w:rsidR="00CD035D" w:rsidRPr="00E934B6">
        <w:t>2019</w:t>
      </w:r>
      <w:r w:rsidR="002E4168" w:rsidRPr="00E934B6">
        <w:t>.</w:t>
      </w:r>
    </w:p>
    <w:p w:rsidRDefault="002E4168" w:rsidP="00CD035D" w:rsidR="000A3662" w:rsidRPr="00E934B6">
      <w:r w:rsidRPr="00E934B6">
        <w:tab/>
      </w:r>
      <w:r w:rsidRPr="00E934B6">
        <w:tab/>
      </w:r>
      <w:r w:rsidRPr="00E934B6">
        <w:tab/>
        <w:t xml:space="preserve">         </w:t>
      </w:r>
      <w:r w:rsidR="000A3662" w:rsidRPr="00E934B6">
        <w:t xml:space="preserve">  </w:t>
      </w:r>
      <w:r w:rsidR="005133AA">
        <w:t xml:space="preserve">              </w:t>
      </w:r>
    </w:p>
    <w:p w:rsidRDefault="00A54A3A" w:rsidP="00A54A3A" w:rsidR="00A54A3A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Viša sudska savjetnica</w:t>
      </w:r>
    </w:p>
    <w:p w:rsidRDefault="00A54A3A" w:rsidP="00A54A3A" w:rsidR="00A54A3A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ab/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042220" w:rsidP="002E4168" w:rsidR="00042220" w:rsidRPr="00E934B6"/>
    <w:p w:rsidRDefault="00CD035D" w:rsidP="00CD035D" w:rsidR="002E4168" w:rsidRPr="00E934B6">
      <w:pPr>
        <w:tabs>
          <w:tab w:pos="709" w:val="left"/>
        </w:tabs>
      </w:pPr>
      <w:r w:rsidRPr="00E934B6">
        <w:t xml:space="preserve">           </w:t>
      </w:r>
      <w:r w:rsidR="00433C9A">
        <w:t xml:space="preserve"> </w:t>
      </w:r>
      <w:r w:rsidRPr="00E934B6">
        <w:t>Pouka o pravnom lijeku</w:t>
      </w:r>
      <w:r w:rsidR="002E4168" w:rsidRPr="00E934B6">
        <w:t xml:space="preserve">: </w:t>
      </w:r>
    </w:p>
    <w:p w:rsidRDefault="00CD035D" w:rsidP="00CD035D" w:rsidR="00CD035D" w:rsidRPr="00E934B6">
      <w:pPr>
        <w:tabs>
          <w:tab w:pos="709" w:val="left"/>
          <w:tab w:pos="4438" w:val="left"/>
        </w:tabs>
        <w:jc w:val="both"/>
      </w:pPr>
      <w:r w:rsidRPr="00E934B6">
        <w:t xml:space="preserve">           </w:t>
      </w:r>
      <w:r w:rsidR="00433C9A">
        <w:t xml:space="preserve"> </w:t>
      </w:r>
      <w:r w:rsidRPr="00E934B6"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2E4168" w:rsidP="002E4168" w:rsidR="002E4168" w:rsidRPr="00E934B6">
      <w:pPr>
        <w:jc w:val="both"/>
      </w:pPr>
    </w:p>
    <w:p w:rsidRDefault="002E4168" w:rsidP="002E4168" w:rsidR="002E4168" w:rsidRPr="00E934B6"/>
    <w:p w:rsidRDefault="00CD035D" w:rsidP="00433C9A" w:rsidR="002E4168" w:rsidRPr="00E934B6">
      <w:pPr>
        <w:tabs>
          <w:tab w:pos="709" w:val="left"/>
        </w:tabs>
      </w:pPr>
      <w:r w:rsidRPr="00E934B6">
        <w:t xml:space="preserve">            </w:t>
      </w:r>
      <w:r w:rsidR="001152F1" w:rsidRPr="00E934B6">
        <w:t>DNA</w:t>
      </w:r>
      <w:r w:rsidR="002E4168" w:rsidRPr="00E934B6">
        <w:t xml:space="preserve">: </w:t>
      </w:r>
    </w:p>
    <w:p w:rsidRDefault="00CD035D" w:rsidP="00CD035D" w:rsidR="002E4168" w:rsidRPr="00E934B6">
      <w:pPr>
        <w:ind w:left="720"/>
      </w:pPr>
      <w:r w:rsidRPr="00E934B6">
        <w:t xml:space="preserve">           - </w:t>
      </w:r>
      <w:r w:rsidR="002E4168" w:rsidRPr="00E934B6">
        <w:t>FINA,</w:t>
      </w:r>
      <w:r w:rsidR="00EE08F4" w:rsidRPr="00E934B6">
        <w:t xml:space="preserve"> RC Split, </w:t>
      </w:r>
      <w:r w:rsidR="002E4168" w:rsidRPr="00E934B6">
        <w:t xml:space="preserve"> Podružnica Zadar</w:t>
      </w:r>
    </w:p>
    <w:p w:rsidRDefault="00CD035D" w:rsidP="00CD035D" w:rsidR="002E4168" w:rsidRPr="00E934B6">
      <w:pPr>
        <w:ind w:left="720"/>
      </w:pPr>
      <w:r w:rsidRPr="00E934B6">
        <w:t xml:space="preserve">           - </w:t>
      </w:r>
      <w:r w:rsidR="00EE08F4" w:rsidRPr="00E934B6">
        <w:t>e-O</w:t>
      </w:r>
      <w:r w:rsidR="002E4168" w:rsidRPr="00E934B6">
        <w:t>glasna ploča</w:t>
      </w:r>
      <w:r w:rsidRPr="00E934B6">
        <w:t xml:space="preserve"> sudova</w:t>
      </w:r>
    </w:p>
    <w:p w:rsidRDefault="00CD035D" w:rsidP="00CD035D" w:rsidR="002E4168" w:rsidRPr="00E934B6">
      <w:pPr>
        <w:ind w:left="720"/>
      </w:pPr>
      <w:r w:rsidRPr="00E934B6">
        <w:t xml:space="preserve">           - u spis</w:t>
      </w:r>
    </w:p>
    <w:p w:rsidRDefault="002E4168" w:rsidP="002E4168" w:rsidR="002E4168" w:rsidRPr="00E934B6"/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445301" w:rsidR="00445301" w:rsidRPr="00042220">
      <w:pPr>
        <w:rPr>
          <w:sz w:val="22"/>
          <w:szCs w:val="22"/>
        </w:rPr>
      </w:pPr>
    </w:p>
    <w:sectPr w:rsidSect="00CD035D" w:rsidR="00445301" w:rsidRPr="0004222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220" w:rsidP="00042220" w:rsidR="00042220">
      <w:r>
        <w:separator/>
      </w:r>
    </w:p>
  </w:endnote>
  <w:endnote w:id="0" w:type="continuationSeparator">
    <w:p w:rsidRDefault="00042220" w:rsidP="00042220" w:rsidR="00042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220" w:rsidP="00042220" w:rsidR="00042220">
      <w:r>
        <w:separator/>
      </w:r>
    </w:p>
  </w:footnote>
  <w:footnote w:id="0" w:type="continuationSeparator">
    <w:p w:rsidRDefault="00042220" w:rsidP="00042220" w:rsidR="00042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978" w:rsidR="008B5978">
    <w:pPr>
      <w:pStyle w:val="Zaglavlje"/>
    </w:pPr>
    <w:r>
      <w:ptab w:leader="none" w:relativeTo="margin" w:alignment="center"/>
    </w:r>
    <w:r>
      <w:t>-2-</w:t>
    </w:r>
    <w:r>
      <w:ptab w:leader="none" w:relativeTo="margin" w:alignment="right"/>
    </w:r>
    <w:r w:rsidR="00433C9A">
      <w:t>Poslovni broj: 6 St-391</w:t>
    </w:r>
    <w:r>
      <w:t xml:space="preserve">/2018- </w:t>
    </w:r>
    <w:r w:rsidR="00433C9A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7516976"/>
      <w:docPartObj>
        <w:docPartGallery w:val="Page Numbers (Top of Page)"/>
        <w:docPartUnique/>
      </w:docPartObj>
    </w:sdtPr>
    <w:sdtEndPr/>
    <w:sdtContent>
      <w:p w:rsidRDefault="00042220" w:rsidP="00042220" w:rsidR="00042220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B5978">
          <w:rPr>
            <w:noProof/>
          </w:rPr>
          <w:t>1</w:t>
        </w:r>
        <w:r>
          <w:fldChar w:fldCharType="end"/>
        </w:r>
        <w:r>
          <w:t>-</w:t>
        </w:r>
        <w:r w:rsidRPr="00042220">
          <w:t xml:space="preserve"> </w:t>
        </w:r>
        <w:r>
          <w:tab/>
          <w:t xml:space="preserve">  </w:t>
        </w:r>
        <w:r>
          <w:tab/>
          <w:t xml:space="preserve"> Poslovni broj: 6 St-307/17-5</w:t>
        </w:r>
      </w:p>
    </w:sdtContent>
  </w:sdt>
  <w:p w:rsidRDefault="00042220" w:rsidR="000422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978" w:rsidP="00042220" w:rsidR="00042220" w:rsidRPr="00042220">
    <w:pPr>
      <w:pStyle w:val="Zaglavlje"/>
    </w:pPr>
    <w:r>
      <w:ptab w:leader="none" w:relativeTo="margin" w:alignment="center"/>
    </w:r>
    <w:r>
      <w:ptab w:leader="none" w:relativeTo="margin" w:alignment="right"/>
    </w:r>
    <w:r w:rsidR="00433C9A">
      <w:t>Poslovni broj: 6 St-391</w:t>
    </w:r>
    <w:r>
      <w:t>/2018-</w:t>
    </w:r>
    <w:r w:rsidR="00433C9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4168"/>
    <w:rsid w:val="00042220"/>
    <w:rsid w:val="000A3662"/>
    <w:rsid w:val="001152F1"/>
    <w:rsid w:val="00266123"/>
    <w:rsid w:val="002E4168"/>
    <w:rsid w:val="00433C9A"/>
    <w:rsid w:val="00445301"/>
    <w:rsid w:val="005133AA"/>
    <w:rsid w:val="0062698F"/>
    <w:rsid w:val="00724EED"/>
    <w:rsid w:val="00745582"/>
    <w:rsid w:val="008857A1"/>
    <w:rsid w:val="008B5978"/>
    <w:rsid w:val="00A262C7"/>
    <w:rsid w:val="00A54A3A"/>
    <w:rsid w:val="00A651E4"/>
    <w:rsid w:val="00C15FD2"/>
    <w:rsid w:val="00CD035D"/>
    <w:rsid w:val="00CF1435"/>
    <w:rsid w:val="00CF3247"/>
    <w:rsid w:val="00D42C58"/>
    <w:rsid w:val="00E934B6"/>
    <w:rsid w:val="00ED5932"/>
    <w:rsid w:val="00EE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41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52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22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22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22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22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59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9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41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52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2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22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2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22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59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9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9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768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St-315/18</izvorni_sadrzaj>
    <derivirana_varijabla naziv="DomainObject.Predmet.Opis_1">St-315/18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STATIC d.o.o. za proizvodnju, trgovinu i usluge</izvorni_sadrzaj>
    <derivirana_varijabla naziv="DomainObject.Predmet.ProtustrankaFormated_1">  STATIC d.o.o. za proizvodnju, trgovinu i usluge</derivirana_varijabla>
  </DomainObject.Predmet.ProtustrankaFormated>
  <DomainObject.Predmet.ProtustrankaFormatedOIB>
    <izvorni_sadrzaj>  STATIC d.o.o. za proizvodnju, trgovinu i usluge, OIB 97399316086</izvorni_sadrzaj>
    <derivirana_varijabla naziv="DomainObject.Predmet.ProtustrankaFormatedOIB_1">  STATIC d.o.o. za proizvodnju, trgovinu i usluge, OIB 97399316086</derivirana_varijabla>
  </DomainObject.Predmet.ProtustrankaFormatedOIB>
  <DomainObject.Predmet.ProtustrankaFormatedWithAdress>
    <izvorni_sadrzaj> STATIC d.o.o. za proizvodnju, trgovinu i usluge, Put Kotlara 3, 23000 Zadar</izvorni_sadrzaj>
    <derivirana_varijabla naziv="DomainObject.Predmet.ProtustrankaFormatedWithAdress_1"> STATIC d.o.o. za proizvodnju, trgovinu i usluge, Put Kotlara 3, 23000 Zadar</derivirana_varijabla>
  </DomainObject.Predmet.ProtustrankaFormatedWithAdress>
  <DomainObject.Predmet.ProtustrankaFormatedWithAdressOIB>
    <izvorni_sadrzaj> STATIC d.o.o. za proizvodnju, trgovinu i usluge, OIB 97399316086, Put Kotlara 3, 23000 Zadar</izvorni_sadrzaj>
    <derivirana_varijabla naziv="DomainObject.Predmet.ProtustrankaFormatedWithAdressOIB_1"> STATIC d.o.o. za proizvodnju, trgovinu i usluge, OIB 97399316086, Put Kotlara 3, 23000 Zadar</derivirana_varijabla>
  </DomainObject.Predmet.ProtustrankaFormatedWithAdressOIB>
  <DomainObject.Predmet.ProtustrankaWithAdress>
    <izvorni_sadrzaj>STATIC d.o.o. za proizvodnju, trgovinu i usluge Put Kotlara 3, 23000 Zadar</izvorni_sadrzaj>
    <derivirana_varijabla naziv="DomainObject.Predmet.ProtustrankaWithAdress_1">STATIC d.o.o. za proizvodnju, trgovinu i usluge Put Kotlara 3, 23000 Zadar</derivirana_varijabla>
  </DomainObject.Predmet.ProtustrankaWithAdress>
  <DomainObject.Predmet.ProtustrankaWithAdressOIB>
    <izvorni_sadrzaj>STATIC d.o.o. za proizvodnju, trgovinu i usluge, OIB 97399316086, Put Kotlara 3, 23000 Zadar</izvorni_sadrzaj>
    <derivirana_varijabla naziv="DomainObject.Predmet.ProtustrankaWithAdressOIB_1">STATIC d.o.o. za proizvodnju, trgovinu i usluge, OIB 97399316086, Put Kotlara 3, 23000 Zadar</derivirana_varijabla>
  </DomainObject.Predmet.ProtustrankaWithAdressOIB>
  <DomainObject.Predmet.ProtustrankaNazivFormated>
    <izvorni_sadrzaj>STATIC d.o.o. za proizvodnju, trgovinu i usluge</izvorni_sadrzaj>
    <derivirana_varijabla naziv="DomainObject.Predmet.ProtustrankaNazivFormated_1">STATIC d.o.o. za proizvodnju, trgovinu i usluge</derivirana_varijabla>
  </DomainObject.Predmet.ProtustrankaNazivFormated>
  <DomainObject.Predmet.ProtustrankaNazivFormatedOIB>
    <izvorni_sadrzaj>STATIC d.o.o. za proizvodnju, trgovinu i usluge, OIB 97399316086</izvorni_sadrzaj>
    <derivirana_varijabla naziv="DomainObject.Predmet.ProtustrankaNazivFormatedOIB_1">STATIC d.o.o. za proizvodnju, trgovinu i usluge, OIB 97399316086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STATIC d.o.o. za proizvodnju, trgovinu i usluge</item>
    </izvorni_sadrzaj>
    <derivirana_varijabla naziv="DomainObject.Predmet.ProtuStrankaListFormated_1">
      <item>STATIC d.o.o. za proizvodnju, trgovinu i usluge</item>
    </derivirana_varijabla>
  </DomainObject.Predmet.ProtuStrankaListFormated>
  <DomainObject.Predmet.ProtuStrankaListFormatedOIB>
    <izvorni_sadrzaj>
      <item>STATIC d.o.o. za proizvodnju, trgovinu i usluge, OIB 97399316086</item>
    </izvorni_sadrzaj>
    <derivirana_varijabla naziv="DomainObject.Predmet.ProtuStrankaListFormatedOIB_1">
      <item>STATIC d.o.o. za proizvodnju, trgovinu i usluge, OIB 97399316086</item>
    </derivirana_varijabla>
  </DomainObject.Predmet.ProtuStrankaListFormatedOIB>
  <DomainObject.Predmet.ProtuStrankaListFormatedWithAdress>
    <izvorni_sadrzaj>
      <item>STATIC d.o.o. za proizvodnju, trgovinu i usluge, Put Kotlara 3, 23000 Zadar</item>
    </izvorni_sadrzaj>
    <derivirana_varijabla naziv="DomainObject.Predmet.ProtuStrankaListFormatedWithAdress_1">
      <item>STATIC d.o.o. za proizvodnju, trgovinu i usluge, Put Kotlara 3, 23000 Zadar</item>
    </derivirana_varijabla>
  </DomainObject.Predmet.ProtuStrankaListFormatedWithAdress>
  <DomainObject.Predmet.ProtuStrankaListFormatedWithAdressOIB>
    <izvorni_sadrzaj>
      <item>STATIC d.o.o. za proizvodnju, trgovinu i usluge, OIB 97399316086, Put Kotlara 3, 23000 Zadar</item>
    </izvorni_sadrzaj>
    <derivirana_varijabla naziv="DomainObject.Predmet.ProtuStrankaListFormatedWithAdressOIB_1">
      <item>STATIC d.o.o. za proizvodnju, trgovinu i usluge, OIB 97399316086, Put Kotlara 3, 23000 Zadar</item>
    </derivirana_varijabla>
  </DomainObject.Predmet.ProtuStrankaListFormatedWithAdressOIB>
  <DomainObject.Predmet.ProtuStrankaListNazivFormated>
    <izvorni_sadrzaj>
      <item>STATIC d.o.o. za proizvodnju, trgovinu i usluge</item>
    </izvorni_sadrzaj>
    <derivirana_varijabla naziv="DomainObject.Predmet.ProtuStrankaListNazivFormated_1">
      <item>STATIC d.o.o. za proizvodnju, trgovinu i usluge</item>
    </derivirana_varijabla>
  </DomainObject.Predmet.ProtuStrankaListNazivFormated>
  <DomainObject.Predmet.ProtuStrankaListNazivFormatedOIB>
    <izvorni_sadrzaj>
      <item>STATIC d.o.o. za proizvodnju, trgovinu i usluge, OIB 97399316086</item>
    </izvorni_sadrzaj>
    <derivirana_varijabla naziv="DomainObject.Predmet.ProtuStrankaListNazivFormatedOIB_1">
      <item>STATIC d.o.o. za proizvodnju, trgovinu i usluge, OIB 97399316086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STATIC d.o.o. za proizvodnju, trgovinu i usluge</izvorni_sadrzaj>
    <derivirana_varijabla naziv="DomainObject.Predmet.ProtustrankaIDrugi_1">STATIC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STATIC d.o.o. za proizvodnju, trgovinu i usluge, OIB 97399316086, Put Kotlara 3, 23000 Zadar</izvorni_sadrzaj>
    <derivirana_varijabla naziv="DomainObject.Predmet.ProtustrankaIDrugiAdressOIB_1">STATIC d.o.o. za proizvodnju, trgovinu i usluge, OIB 97399316086,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STATIC d.o.o. za proizvodnju, trgovinu i usluge</item>
    </izvorni_sadrzaj>
    <derivirana_varijabla naziv="DomainObject.Predmet.SudioniciListNaziv_1">
      <item>FINA</item>
      <item>STATIC d.o.o. za proizvodnju, trgovinu i usluge</item>
    </derivirana_varijabla>
  </DomainObject.Predmet.SudioniciListNaziv>
  <DomainObject.Predmet.SudioniciListAdressOIB>
    <izvorni_sadrzaj>
      <item>FINA, OIB 85821130368, Ivana Danila 4,23000 Zadar</item>
      <item>STATIC d.o.o. za proizvodnju, trgovinu i usluge, OIB 97399316086, Put Kotlara 3,23000 Zadar</item>
    </izvorni_sadrzaj>
    <derivirana_varijabla naziv="DomainObject.Predmet.SudioniciListAdressOIB_1">
      <item>FINA, OIB 85821130368, Ivana Danila 4,23000 Zadar</item>
      <item>STATIC d.o.o. za proizvodnju, trgovinu i usluge, OIB 97399316086, Put Kotlara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97399316086</item>
    </izvorni_sadrzaj>
    <derivirana_varijabla naziv="DomainObject.Predmet.SudioniciListNazivOIB_1">
      <item>, OIB 85821130368</item>
      <item>, OIB 97399316086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70BF6-F999-44AD-A778-1998C2A4C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2447</properties:Characters>
  <properties:Lines>68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2019-02-18T12:46:00Z</dcterms:created>
  <dc:creator>Anamarija Kovačić Milković</dc:creator>
  <cp:lastModifiedBy>Kristina Njegovan</cp:lastModifiedBy>
  <cp:lastPrinted>2019-02-18T12:45:00Z</cp:lastPrinted>
  <dcterms:modified xmlns:xsi="http://www.w3.org/2001/XMLSchema-instance" xsi:type="dcterms:W3CDTF">2019-02-18T14:01:00Z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(St-391-18.docx)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