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e5e" w14:paraId="e705e5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8D453D">
        <w:rPr>
          <w:rFonts w:hAnsi="Times New Roman" w:ascii="Times New Roman"/>
        </w:rPr>
        <w:t>St-805</w:t>
      </w:r>
      <w:r w:rsidRPr="00A15EE7">
        <w:rPr>
          <w:rFonts w:hAnsi="Times New Roman" w:ascii="Times New Roman"/>
        </w:rPr>
        <w:t>/15</w:t>
      </w:r>
      <w:r w:rsidR="008E05DC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635B0" w:rsidP="002635B0" w:rsidR="002635B0" w:rsidRPr="002635B0">
      <w:pPr>
        <w:jc w:val="both"/>
        <w:rPr>
          <w:rFonts w:hAnsi="Times New Roman" w:ascii="Times New Roman"/>
        </w:rPr>
      </w:pPr>
    </w:p>
    <w:p w:rsidRDefault="002635B0" w:rsidP="002635B0" w:rsidR="008D453D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  <w:r w:rsidR="008D453D" w:rsidRPr="008D453D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EURO-DISKONT d.o.o. u likvidaciji, Topusko (Općina Topusko), Trg bana Josipa Jelač</w:t>
      </w:r>
      <w:r w:rsidR="008D453D">
        <w:rPr>
          <w:rFonts w:hAnsi="Times New Roman" w:ascii="Times New Roman"/>
        </w:rPr>
        <w:t>ića 10, OIB: 01055443567, dana 11</w:t>
      </w:r>
      <w:r w:rsidR="008D453D" w:rsidRPr="008D453D">
        <w:rPr>
          <w:rFonts w:hAnsi="Times New Roman" w:ascii="Times New Roman"/>
        </w:rPr>
        <w:t>.</w:t>
      </w:r>
      <w:r w:rsidR="008D453D">
        <w:rPr>
          <w:rFonts w:hAnsi="Times New Roman" w:ascii="Times New Roman"/>
        </w:rPr>
        <w:t xml:space="preserve"> studenoga</w:t>
      </w:r>
      <w:r w:rsidR="008D453D" w:rsidRPr="008D453D">
        <w:rPr>
          <w:rFonts w:hAnsi="Times New Roman" w:ascii="Times New Roman"/>
        </w:rPr>
        <w:t xml:space="preserve"> 2015.,</w:t>
      </w:r>
    </w:p>
    <w:p w:rsidRDefault="008D453D" w:rsidP="002635B0" w:rsidR="008D453D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635B0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D453D" w:rsidRPr="008D453D">
        <w:rPr>
          <w:rFonts w:hAnsi="Times New Roman" w:ascii="Times New Roman"/>
        </w:rPr>
        <w:t>EURO-DISKONT d.o.o. u likvidaciji, Topusko (Općina Topusko), Trg bana Josipa Jelač</w:t>
      </w:r>
      <w:r w:rsidR="008D453D">
        <w:rPr>
          <w:rFonts w:hAnsi="Times New Roman" w:ascii="Times New Roman"/>
        </w:rPr>
        <w:t>ića 10, OIB: 01055443567</w:t>
      </w:r>
    </w:p>
    <w:p w:rsidRDefault="008D453D" w:rsidP="00937E6F" w:rsidR="008D453D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335FA3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D453D">
        <w:rPr>
          <w:rFonts w:hAnsi="Times New Roman" w:ascii="Times New Roman"/>
          <w:lang w:val="hr-HR"/>
        </w:rPr>
        <w:t>13.832,62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8E05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</w:t>
      </w:r>
      <w:r w:rsidR="008E05D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E05DC" w:rsidP="00E91121" w:rsidR="008E05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E05DC" w:rsidP="00E91121" w:rsidR="008E05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05DC" w:rsidP="00E91121" w:rsidR="008E05D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E05DC" w:rsidP="00E91121" w:rsidR="008E05D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8E05DC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8E05DC" w:rsidR="008E05D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2CC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D453D">
          <w:rPr>
            <w:rFonts w:hAnsi="Times New Roman" w:ascii="Times New Roman"/>
          </w:rPr>
          <w:t>805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35FA3"/>
    <w:rsid w:val="0042162E"/>
    <w:rsid w:val="00532B71"/>
    <w:rsid w:val="005940E9"/>
    <w:rsid w:val="00602CC8"/>
    <w:rsid w:val="00614438"/>
    <w:rsid w:val="006356C5"/>
    <w:rsid w:val="007A29F9"/>
    <w:rsid w:val="00840E3D"/>
    <w:rsid w:val="008D453D"/>
    <w:rsid w:val="008E05DC"/>
    <w:rsid w:val="0093081C"/>
    <w:rsid w:val="00937E6F"/>
    <w:rsid w:val="00997BA9"/>
    <w:rsid w:val="00A15EE7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2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C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02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C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EURO-DISKONT d.o.o. u likvidaciji</izvorni_sadrzaj>
    <derivirana_varijabla naziv="DomainObject.Predmet.ProtustrankaFormated_1">  EURO-DISKONT d.o.o. u likvidaciji</derivirana_varijabla>
  </DomainObject.Predmet.ProtustrankaFormated>
  <DomainObject.Predmet.ProtustrankaFormatedOIB>
    <izvorni_sadrzaj>  EURO-DISKONT d.o.o. u likvidaciji, OIB 01055443567</izvorni_sadrzaj>
    <derivirana_varijabla naziv="DomainObject.Predmet.ProtustrankaFormatedOIB_1">  EURO-DISKONT d.o.o. u likvidaciji, OIB 01055443567</derivirana_varijabla>
  </DomainObject.Predmet.ProtustrankaFormatedOIB>
  <DomainObject.Predmet.ProtustrankaFormatedWithAdress>
    <izvorni_sadrzaj> EURO-DISKONT d.o.o. u likvidaciji, Trg bana Josipa Jelačića 10, 44415 Topusko</izvorni_sadrzaj>
    <derivirana_varijabla naziv="DomainObject.Predmet.ProtustrankaFormatedWithAdress_1"> EURO-DISKONT d.o.o. u likvidaciji, Trg bana Josipa Jelačića 10, 44415 Topusko</derivirana_varijabla>
  </DomainObject.Predmet.ProtustrankaFormatedWithAdress>
  <DomainObject.Predmet.ProtustrankaFormatedWithAdressOIB>
    <izvorni_sadrzaj> EURO-DISKONT d.o.o. u likvidaciji, OIB 01055443567, Trg bana Josipa Jelačića 10, 44415 Topusko</izvorni_sadrzaj>
    <derivirana_varijabla naziv="DomainObject.Predmet.ProtustrankaFormatedWithAdressOIB_1"> EURO-DISKONT d.o.o. u likvidaciji, OIB 01055443567, Trg bana Josipa Jelačića 10, 44415 Topusko</derivirana_varijabla>
  </DomainObject.Predmet.ProtustrankaFormatedWithAdressOIB>
  <DomainObject.Predmet.ProtustrankaWithAdress>
    <izvorni_sadrzaj>EURO-DISKONT d.o.o. u likvidaciji Trg bana Josipa Jelačića 10, 44415 Topusko</izvorni_sadrzaj>
    <derivirana_varijabla naziv="DomainObject.Predmet.ProtustrankaWithAdress_1">EURO-DISKONT d.o.o. u likvidaciji Trg bana Josipa Jelačića 10, 44415 Topusko</derivirana_varijabla>
  </DomainObject.Predmet.ProtustrankaWithAdress>
  <DomainObject.Predmet.ProtustrankaWithAdressOIB>
    <izvorni_sadrzaj>EURO-DISKONT d.o.o. u likvidaciji, OIB 01055443567, Trg bana Josipa Jelačića 10, 44415 Topusko</izvorni_sadrzaj>
    <derivirana_varijabla naziv="DomainObject.Predmet.ProtustrankaWithAdressOIB_1">EURO-DISKONT d.o.o. u likvidaciji, OIB 01055443567, Trg bana Josipa Jelačića 10, 44415 Topusko</derivirana_varijabla>
  </DomainObject.Predmet.ProtustrankaWithAdressOIB>
  <DomainObject.Predmet.ProtustrankaNazivFormated>
    <izvorni_sadrzaj>EURO-DISKONT d.o.o. u likvidaciji</izvorni_sadrzaj>
    <derivirana_varijabla naziv="DomainObject.Predmet.ProtustrankaNazivFormated_1">EURO-DISKONT d.o.o. u likvidaciji</derivirana_varijabla>
  </DomainObject.Predmet.ProtustrankaNazivFormated>
  <DomainObject.Predmet.ProtustrankaNazivFormatedOIB>
    <izvorni_sadrzaj>EURO-DISKONT d.o.o. u likvidaciji, OIB 01055443567</izvorni_sadrzaj>
    <derivirana_varijabla naziv="DomainObject.Predmet.ProtustrankaNazivFormatedOIB_1">EURO-DISKONT d.o.o. u likvidaciji, OIB 01055443567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EURO-DISKONT d.o.o. u likvidaciji</item>
    </izvorni_sadrzaj>
    <derivirana_varijabla naziv="DomainObject.Predmet.ProtuStrankaListFormated_1">
      <item>EURO-DISKONT d.o.o. u likvidaciji</item>
    </derivirana_varijabla>
  </DomainObject.Predmet.ProtuStrankaListFormated>
  <DomainObject.Predmet.ProtuStrankaListFormatedOIB>
    <izvorni_sadrzaj>
      <item>EURO-DISKONT d.o.o. u likvidaciji, OIB 01055443567</item>
    </izvorni_sadrzaj>
    <derivirana_varijabla naziv="DomainObject.Predmet.ProtuStrankaListFormatedOIB_1">
      <item>EURO-DISKONT d.o.o. u likvidaciji, OIB 01055443567</item>
    </derivirana_varijabla>
  </DomainObject.Predmet.ProtuStrankaListFormatedOIB>
  <DomainObject.Predmet.ProtuStrankaListFormatedWithAdress>
    <izvorni_sadrzaj>
      <item>EURO-DISKONT d.o.o. u likvidaciji, Trg bana Josipa Jelačića 10, 44415 Topusko</item>
    </izvorni_sadrzaj>
    <derivirana_varijabla naziv="DomainObject.Predmet.ProtuStrankaListFormatedWithAdress_1">
      <item>EURO-DISKONT d.o.o. u likvidaciji, Trg bana Josipa Jelačića 10, 44415 Topusko</item>
    </derivirana_varijabla>
  </DomainObject.Predmet.ProtuStrankaListFormatedWithAdress>
  <DomainObject.Predmet.ProtuStrankaListFormatedWithAdressOIB>
    <izvorni_sadrzaj>
      <item>EURO-DISKONT d.o.o. u likvidaciji, OIB 01055443567, Trg bana Josipa Jelačića 10, 44415 Topusko</item>
    </izvorni_sadrzaj>
    <derivirana_varijabla naziv="DomainObject.Predmet.ProtuStrankaListFormatedWithAdressOIB_1">
      <item>EURO-DISKONT d.o.o. u likvidaciji, OIB 01055443567, Trg bana Josipa Jelačića 10, 44415 Topusko</item>
    </derivirana_varijabla>
  </DomainObject.Predmet.ProtuStrankaListFormatedWithAdressOIB>
  <DomainObject.Predmet.ProtuStrankaListNazivFormated>
    <izvorni_sadrzaj>
      <item>EURO-DISKONT d.o.o. u likvidaciji</item>
    </izvorni_sadrzaj>
    <derivirana_varijabla naziv="DomainObject.Predmet.ProtuStrankaListNazivFormated_1">
      <item>EURO-DISKONT d.o.o. u likvidaciji</item>
    </derivirana_varijabla>
  </DomainObject.Predmet.ProtuStrankaListNazivFormated>
  <DomainObject.Predmet.ProtuStrankaListNazivFormatedOIB>
    <izvorni_sadrzaj>
      <item>EURO-DISKONT d.o.o. u likvidaciji, OIB 01055443567</item>
    </izvorni_sadrzaj>
    <derivirana_varijabla naziv="DomainObject.Predmet.ProtuStrankaListNazivFormatedOIB_1">
      <item>EURO-DISKONT d.o.o. u likvidaciji, OIB 01055443567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EURO-DISKONT d.o.o. u likvidaciji</izvorni_sadrzaj>
    <derivirana_varijabla naziv="DomainObject.Predmet.ProtustrankaIDrugi_1">EURO-DISKONT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EURO-DISKONT d.o.o. u likvidaciji, OIB 01055443567, Trg bana Josipa Jelačića 10, 44415 Topusko</izvorni_sadrzaj>
    <derivirana_varijabla naziv="DomainObject.Predmet.ProtustrankaIDrugiAdressOIB_1">EURO-DISKONT d.o.o. u likvidaciji, OIB 01055443567, Trg bana Josipa Jelačića 10,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EURO-DISKONT d.o.o. u likvidaciji</item>
      <item>Hrvatski zavod za mirovinsko osiguranje</item>
    </izvorni_sadrzaj>
    <derivirana_varijabla naziv="DomainObject.Predmet.SudioniciListNaziv_1">
      <item>FINA Regionalni centar Zagreb</item>
      <item>EURO-DISKONT d.o.o. u likvidaciji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EURO-DISKONT d.o.o. u likvidaciji, OIB 01055443567, Trg bana Josipa Jelačića 10,44415 Topusko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EURO-DISKONT d.o.o. u likvidaciji, OIB 01055443567, Trg bana Josipa Jelačića 10,44415 Topusko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01055443567</item>
      <item>, OIB null</item>
    </izvorni_sadrzaj>
    <derivirana_varijabla naziv="DomainObject.Predmet.SudioniciListNazivOIB_1">
      <item>, OIB 85821130368</item>
      <item>, OIB 01055443567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387</properties:Words>
  <properties:Characters>2079</properties:Characters>
  <properties:Lines>110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2015-11-12T08:28:00Z</dcterms:created>
  <dc:creator>Sudsko vijeæe</dc:creator>
  <cp:lastModifiedBy>Jadranka Zelić</cp:lastModifiedBy>
  <cp:lastPrinted>2015-11-12T12:12:00Z</cp:lastPrinted>
  <dcterms:modified xmlns:xsi="http://www.w3.org/2001/XMLSchema-instance" xsi:type="dcterms:W3CDTF">2015-11-12T12:13:00Z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