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ef54" w14:paraId="aa9ef54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B56137">
        <w:t>7101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56C17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B56137">
        <w:t xml:space="preserve"> </w:t>
      </w:r>
      <w:r w:rsidR="00B56137" w:rsidRPr="00B56137">
        <w:t>BAS 1 d.o.o.</w:t>
      </w:r>
      <w:r w:rsidR="00AF78F7" w:rsidRPr="00AF78F7">
        <w:t>,</w:t>
      </w:r>
      <w:r w:rsidR="00B56137">
        <w:t xml:space="preserve"> Zagreb, Ivana Kukuljevića 1,</w:t>
      </w:r>
      <w:r w:rsidR="00AF78F7" w:rsidRPr="00AF78F7">
        <w:t xml:space="preserve"> OIB:</w:t>
      </w:r>
      <w:r w:rsidR="00CD3173">
        <w:t xml:space="preserve"> </w:t>
      </w:r>
      <w:r w:rsidR="00B56137">
        <w:t>14144276420</w:t>
      </w:r>
      <w:r w:rsidR="006D6DC3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B56137">
        <w:t>nova za plaćanje je 5.589,00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90C3B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6D1" w:rsidR="009256D1">
      <w:r>
        <w:separator/>
      </w:r>
    </w:p>
  </w:endnote>
  <w:endnote w:id="0" w:type="continuationSeparator">
    <w:p w:rsidRDefault="009256D1" w:rsidR="00925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6D1" w:rsidR="009256D1">
      <w:r>
        <w:separator/>
      </w:r>
    </w:p>
  </w:footnote>
  <w:footnote w:id="0" w:type="continuationSeparator">
    <w:p w:rsidRDefault="009256D1" w:rsidR="009256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E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52561"/>
    <w:rsid w:val="00055347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C17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FBB"/>
    <w:rsid w:val="007759BD"/>
    <w:rsid w:val="00783B71"/>
    <w:rsid w:val="007844CF"/>
    <w:rsid w:val="007851A9"/>
    <w:rsid w:val="00787E90"/>
    <w:rsid w:val="00793916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6D86"/>
    <w:rsid w:val="00A16E68"/>
    <w:rsid w:val="00A21501"/>
    <w:rsid w:val="00A34D29"/>
    <w:rsid w:val="00A4106F"/>
    <w:rsid w:val="00A44E9E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AF78F7"/>
    <w:rsid w:val="00B009F8"/>
    <w:rsid w:val="00B00A10"/>
    <w:rsid w:val="00B03A75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17AD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1B12"/>
    <w:rsid w:val="00E42AA5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7101</izvorni_sadrzaj>
    <derivirana_varijabla naziv="DomainObject.Predmet.Broj_1">7101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St-7101/2016</izvorni_sadrzaj>
    <derivirana_varijabla naziv="DomainObject.Predmet.OznakaBroj_1">St-7101/2016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 1 d.o.o. zastupanog po punomoćniku TOMISLAV SUKSER</izvorni_sadrzaj>
    <derivirana_varijabla naziv="DomainObject.Predmet.ProtustrankaFormated_1">  BAS 1 d.o.o. zastupanog po punomoćniku TOMISLAV SUKSER</derivirana_varijabla>
  </DomainObject.Predmet.ProtustrankaFormated>
  <DomainObject.Predmet.ProtustrankaFormatedOIB>
    <izvorni_sadrzaj>  BAS 1 d.o.o., OIB 14144276420 zastupanog po punomoćniku TOMISLAV SUKSER</izvorni_sadrzaj>
    <derivirana_varijabla naziv="DomainObject.Predmet.ProtustrankaFormatedOIB_1">  BAS 1 d.o.o., OIB 14144276420 zastupanog po punomoćniku TOMISLAV SUKSER</derivirana_varijabla>
  </DomainObject.Predmet.ProtustrankaFormatedOIB>
  <DomainObject.Predmet.ProtustrankaFormatedWithAdress>
    <izvorni_sadrzaj> BAS 1 d.o.o., Ivana Kukuljevića 1, 10000 Zagreb zastupanog po punomoćniku TOMISLAV SUKSER</izvorni_sadrzaj>
    <derivirana_varijabla naziv="DomainObject.Predmet.ProtustrankaFormatedWithAdress_1"> BAS 1 d.o.o., Ivana Kukuljevića 1, 10000 Zagreb zastupanog po punomoćniku TOMISLAV SUKSER</derivirana_varijabla>
  </DomainObject.Predmet.ProtustrankaFormatedWithAdress>
  <DomainObject.Predmet.ProtustrankaFormatedWithAdressOIB>
    <izvorni_sadrzaj> BAS 1 d.o.o., OIB 14144276420, Ivana Kukuljevića 1, 10000 Zagreb zastupanog po punomoćniku TOMISLAV SUKSER</izvorni_sadrzaj>
    <derivirana_varijabla naziv="DomainObject.Predmet.ProtustrankaFormatedWithAdressOIB_1"> BAS 1 d.o.o., OIB 14144276420, Ivana Kukuljevića 1, 10000 Zagreb zastupanog po punomoćniku TOMISLAV SUKSER</derivirana_varijabla>
  </DomainObject.Predmet.ProtustrankaFormatedWithAdressOIB>
  <DomainObject.Predmet.ProtustrankaWithAdress>
    <izvorni_sadrzaj>BAS 1 d.o.o. Ivana Kukuljevića 1, 10000 Zagreb</izvorni_sadrzaj>
    <derivirana_varijabla naziv="DomainObject.Predmet.ProtustrankaWithAdress_1">BAS 1 d.o.o. Ivana Kukuljevića 1, 10000 Zagreb</derivirana_varijabla>
  </DomainObject.Predmet.ProtustrankaWithAdress>
  <DomainObject.Predmet.ProtustrankaWithAdressOIB>
    <izvorni_sadrzaj>BAS 1 d.o.o., OIB 14144276420, Ivana Kukuljevića 1, 10000 Zagreb</izvorni_sadrzaj>
    <derivirana_varijabla naziv="DomainObject.Predmet.ProtustrankaWithAdressOIB_1">BAS 1 d.o.o., OIB 14144276420, Ivana Kukuljevića 1, 10000 Zagreb</derivirana_varijabla>
  </DomainObject.Predmet.ProtustrankaWithAdressOIB>
  <DomainObject.Predmet.ProtustrankaNazivFormated>
    <izvorni_sadrzaj>BAS 1 d.o.o.</izvorni_sadrzaj>
    <derivirana_varijabla naziv="DomainObject.Predmet.ProtustrankaNazivFormated_1">BAS 1 d.o.o.</derivirana_varijabla>
  </DomainObject.Predmet.ProtustrankaNazivFormated>
  <DomainObject.Predmet.ProtustrankaNazivFormatedOIB>
    <izvorni_sadrzaj>BAS 1 d.o.o., OIB 14144276420</izvorni_sadrzaj>
    <derivirana_varijabla naziv="DomainObject.Predmet.ProtustrankaNazivFormatedOIB_1">BAS 1 d.o.o., OIB 14144276420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 1 d.o.o. zastupanog po punomoćniku TOMISLAV SUKSER</item>
    </izvorni_sadrzaj>
    <derivirana_varijabla naziv="DomainObject.Predmet.ProtuStrankaListFormated_1">
      <item>BAS 1 d.o.o. zastupanog po punomoćniku TOMISLAV SUKSER</item>
    </derivirana_varijabla>
  </DomainObject.Predmet.ProtuStrankaListFormated>
  <DomainObject.Predmet.ProtuStrankaListFormatedOIB>
    <izvorni_sadrzaj>
      <item>BAS 1 d.o.o., OIB 14144276420 zastupanog po punomoćniku TOMISLAV SUKSER</item>
    </izvorni_sadrzaj>
    <derivirana_varijabla naziv="DomainObject.Predmet.ProtuStrankaListFormatedOIB_1">
      <item>BAS 1 d.o.o., OIB 14144276420 zastupanog po punomoćniku TOMISLAV SUKSER</item>
    </derivirana_varijabla>
  </DomainObject.Predmet.ProtuStrankaListFormatedOIB>
  <DomainObject.Predmet.ProtuStrankaListFormatedWithAdress>
    <izvorni_sadrzaj>
      <item>BAS 1 d.o.o., Ivana Kukuljevića 1, 10000 Zagreb zastupanog po punomoćniku TOMISLAV SUKSER</item>
    </izvorni_sadrzaj>
    <derivirana_varijabla naziv="DomainObject.Predmet.ProtuStrankaListFormatedWithAdress_1">
      <item>BAS 1 d.o.o., Ivana Kukuljevića 1, 10000 Zagreb zastupanog po punomoćniku TOMISLAV SUKSER</item>
    </derivirana_varijabla>
  </DomainObject.Predmet.ProtuStrankaListFormatedWithAdress>
  <DomainObject.Predmet.ProtuStrankaListFormatedWithAdressOIB>
    <izvorni_sadrzaj>
      <item>BAS 1 d.o.o., OIB 14144276420, Ivana Kukuljevića 1, 10000 Zagreb zastupanog po punomoćniku TOMISLAV SUKSER</item>
    </izvorni_sadrzaj>
    <derivirana_varijabla naziv="DomainObject.Predmet.ProtuStrankaListFormatedWithAdressOIB_1">
      <item>BAS 1 d.o.o., OIB 14144276420, Ivana Kukuljevića 1, 10000 Zagreb zastupanog po punomoćniku TOMISLAV SUKSER</item>
    </derivirana_varijabla>
  </DomainObject.Predmet.ProtuStrankaListFormatedWithAdressOIB>
  <DomainObject.Predmet.ProtuStrankaListNazivFormated>
    <izvorni_sadrzaj>
      <item>BAS 1 d.o.o.</item>
    </izvorni_sadrzaj>
    <derivirana_varijabla naziv="DomainObject.Predmet.ProtuStrankaListNazivFormated_1">
      <item>BAS 1 d.o.o.</item>
    </derivirana_varijabla>
  </DomainObject.Predmet.ProtuStrankaListNazivFormated>
  <DomainObject.Predmet.ProtuStrankaListNazivFormatedOIB>
    <izvorni_sadrzaj>
      <item>BAS 1 d.o.o., OIB 14144276420</item>
    </izvorni_sadrzaj>
    <derivirana_varijabla naziv="DomainObject.Predmet.ProtuStrankaListNazivFormatedOIB_1">
      <item>BAS 1 d.o.o., OIB 14144276420</item>
    </derivirana_varijabla>
  </DomainObject.Predmet.ProtuStrankaListNazivFormatedOIB>
  <DomainObject.Predmet.OstaliListFormated>
    <izvorni_sadrzaj>
      <item>TOMISLAV SUKSER punomoćnik sudionika u postupku BAS 1 d.o.o.</item>
    </izvorni_sadrzaj>
    <derivirana_varijabla naziv="DomainObject.Predmet.OstaliListFormated_1">
      <item>TOMISLAV SUKSER punomoćnik sudionika u postupku BAS 1 d.o.o.</item>
    </derivirana_varijabla>
  </DomainObject.Predmet.OstaliListFormated>
  <DomainObject.Predmet.OstaliListFormatedOIB>
    <izvorni_sadrzaj>
      <item>TOMISLAV SUKSER, OIB 49766728100 punomoćnik sudionika u postupku BAS 1 d.o.o.</item>
    </izvorni_sadrzaj>
    <derivirana_varijabla naziv="DomainObject.Predmet.OstaliListFormatedOIB_1">
      <item>TOMISLAV SUKSER, OIB 49766728100 punomoćnik sudionika u postupku BAS 1 d.o.o.</item>
    </derivirana_varijabla>
  </DomainObject.Predmet.OstaliListFormatedOIB>
  <DomainObject.Predmet.OstaliListFormatedWithAdress>
    <izvorni_sadrzaj>
      <item>TOMISLAV SUKSER, DOBRI DOL 41, 10000 Zagreb punomoćnik sudionika u postupku BAS 1 d.o.o.</item>
    </izvorni_sadrzaj>
    <derivirana_varijabla naziv="DomainObject.Predmet.OstaliListFormatedWithAdress_1">
      <item>TOMISLAV SUKSER, DOBRI DOL 41, 10000 Zagreb punomoćnik sudionika u postupku BAS 1 d.o.o.</item>
    </derivirana_varijabla>
  </DomainObject.Predmet.OstaliListFormatedWithAdress>
  <DomainObject.Predmet.OstaliListFormatedWithAdressOIB>
    <izvorni_sadrzaj>
      <item>TOMISLAV SUKSER, OIB 49766728100, DOBRI DOL 41, 10000 Zagreb punomoćnik sudionika u postupku BAS 1 d.o.o.</item>
    </izvorni_sadrzaj>
    <derivirana_varijabla naziv="DomainObject.Predmet.OstaliListFormatedWithAdressOIB_1">
      <item>TOMISLAV SUKSER, OIB 49766728100, DOBRI DOL 41, 10000 Zagreb punomoćnik sudionika u postupku BAS 1 d.o.o.</item>
    </derivirana_varijabla>
  </DomainObject.Predmet.OstaliListFormatedWithAdressOIB>
  <DomainObject.Predmet.OstaliListNazivFormated>
    <izvorni_sadrzaj>
      <item>TOMISLAV SUKSER</item>
    </izvorni_sadrzaj>
    <derivirana_varijabla naziv="DomainObject.Predmet.OstaliListNazivFormated_1">
      <item>TOMISLAV SUKSER</item>
    </derivirana_varijabla>
  </DomainObject.Predmet.OstaliListNazivFormated>
  <DomainObject.Predmet.OstaliListNazivFormatedOIB>
    <izvorni_sadrzaj>
      <item>TOMISLAV SUKSER, OIB 49766728100</item>
    </izvorni_sadrzaj>
    <derivirana_varijabla naziv="DomainObject.Predmet.OstaliListNazivFormatedOIB_1">
      <item>TOMISLAV SUKSER, OIB 49766728100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 1 d.o.o.</izvorni_sadrzaj>
    <derivirana_varijabla naziv="DomainObject.Predmet.ProtustrankaIDrugi_1">BAS 1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BAS 1 d.o.o., OIB 14144276420, Ivana Kukuljevića 1, 10000 Zagreb</izvorni_sadrzaj>
    <derivirana_varijabla naziv="DomainObject.Predmet.ProtustrankaIDrugiAdressOIB_1">BAS 1 d.o.o., OIB 14144276420, Ivana Kukuljevića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 1 d.o.o.</item>
      <item>TOMISLAV SUKSER</item>
    </izvorni_sadrzaj>
    <derivirana_varijabla naziv="DomainObject.Predmet.SudioniciListNaziv_1">
      <item>FINA Regionalni centar Zagreb</item>
      <item>BAS 1 d.o.o.</item>
      <item>TOMISLAV SUKSER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BAS 1 d.o.o., OIB 14144276420, Ivana Kukuljevića 1,10000 Zagreb</item>
      <item>TOMISLAV SUKSER, OIB 49766728100, DOBRI DOL 41,10000 Zagreb</item>
    </izvorni_sadrzaj>
    <derivirana_varijabla naziv="DomainObject.Predmet.SudioniciListAdressOIB_1">
      <item>FINA Regionalni centar Zagreb, OIB 85821130368, Trg svibanjskih žrtava 1995. br. 1,10000 Zagreb</item>
      <item>BAS 1 d.o.o., OIB 14144276420, Ivana Kukuljevića 1,10000 Zagreb</item>
      <item>TOMISLAV SUKSER, OIB 49766728100, DOBRI DOL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14144276420</item>
      <item>, OIB 49766728100</item>
    </izvorni_sadrzaj>
    <derivirana_varijabla naziv="DomainObject.Predmet.SudioniciListNazivOIB_1">
      <item>, OIB 85821130368</item>
      <item>, OIB 14144276420</item>
      <item>, OIB 49766728100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33D7F4-DF1D-4F30-86E0-7CE4DA87FE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1360</properties:Characters>
  <properties:Lines>44</properties:Lines>
  <properties:Paragraphs>20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2017-03-09T13:32:00Z</cp:lastPrinted>
  <dcterms:modified xmlns:xsi="http://www.w3.org/2001/XMLSchema-instance" xsi:type="dcterms:W3CDTF">2017-03-09T13:32:00Z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