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5bde" w14:paraId="0485bde" w:rsidRDefault="00373564" w:rsidP="00B542FA" w:rsidR="00DA4219" w:rsidRPr="00DA4219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DA4219"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</w:t>
      </w:r>
      <w:proofErr w:type="spellStart"/>
      <w:r w:rsidRPr="00DA4219">
        <w:t>Amruševa</w:t>
      </w:r>
      <w:proofErr w:type="spellEnd"/>
      <w:r w:rsidRPr="00DA4219">
        <w:t xml:space="preserve"> 2/II                                               </w:t>
      </w:r>
      <w:r w:rsidR="00177D52" w:rsidRPr="00DA4219">
        <w:t xml:space="preserve">       </w:t>
      </w:r>
      <w:r w:rsidR="00373564">
        <w:t xml:space="preserve">             </w:t>
      </w:r>
      <w:r w:rsidR="00373564">
        <w:tab/>
        <w:t xml:space="preserve">             </w:t>
      </w:r>
      <w:r w:rsidR="00B8726A" w:rsidRPr="00DA4219">
        <w:t xml:space="preserve"> </w:t>
      </w:r>
      <w:r w:rsidR="00177D52" w:rsidRPr="00DA4219">
        <w:t xml:space="preserve"> 67.</w:t>
      </w:r>
      <w:r w:rsidRPr="00DA4219">
        <w:t xml:space="preserve"> St-</w:t>
      </w:r>
      <w:r w:rsidR="00076EF0">
        <w:t>1438/13</w:t>
      </w:r>
      <w:r w:rsidR="00373564">
        <w:t>-173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076EF0" w:rsidP="00E21563" w:rsidR="00177D52">
      <w:pPr>
        <w:ind w:firstLine="708"/>
        <w:jc w:val="both"/>
      </w:pPr>
      <w:r w:rsidRPr="00076EF0">
        <w:t xml:space="preserve">Trgovački sud u Zagrebu, po sucu Gordanu </w:t>
      </w:r>
      <w:proofErr w:type="spellStart"/>
      <w:r w:rsidRPr="00076EF0">
        <w:t>Zubaku</w:t>
      </w:r>
      <w:proofErr w:type="spellEnd"/>
      <w:r w:rsidRPr="00076EF0">
        <w:t xml:space="preserve">, u stečajnom postupku nad dužnikom </w:t>
      </w:r>
      <w:r w:rsidRPr="00076EF0">
        <w:rPr>
          <w:bCs/>
          <w:lang w:val="pt-BR"/>
        </w:rPr>
        <w:t xml:space="preserve">MEGATTI d.o.o. u stečaju, Zagreb, Koturaška cesta 31, </w:t>
      </w:r>
      <w:r w:rsidRPr="00076EF0">
        <w:rPr>
          <w:bCs/>
        </w:rPr>
        <w:t>OIB: 50946081192</w:t>
      </w:r>
      <w:r w:rsidR="005E1439">
        <w:t xml:space="preserve">, </w:t>
      </w:r>
      <w:r>
        <w:t>13. srpnja</w:t>
      </w:r>
      <w:r w:rsidR="00B9438E" w:rsidRPr="00B9438E">
        <w:t xml:space="preserve"> 2018</w:t>
      </w:r>
      <w:r w:rsidR="00B9438E">
        <w:t>.</w:t>
      </w:r>
      <w:r w:rsidR="00177D52" w:rsidRPr="00DA4219">
        <w:t>,</w:t>
      </w:r>
    </w:p>
    <w:p w:rsidRDefault="005E1439" w:rsidP="00E21563" w:rsidR="005E1439" w:rsidRPr="00DA4219">
      <w:pPr>
        <w:ind w:firstLine="708"/>
        <w:jc w:val="both"/>
      </w:pP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A95E0C" w:rsidR="00887F82" w:rsidRPr="00DA4219">
      <w:pPr>
        <w:ind w:firstLine="708"/>
        <w:jc w:val="both"/>
      </w:pPr>
      <w:r w:rsidRPr="00DA4219">
        <w:t xml:space="preserve">I. </w:t>
      </w:r>
      <w:r w:rsidR="00550E4D" w:rsidRPr="00550E4D">
        <w:t xml:space="preserve">Nekretnina u vlasništvu stečajnog dužnika </w:t>
      </w:r>
      <w:r w:rsidR="001E3A1B" w:rsidRPr="001E3A1B">
        <w:t xml:space="preserve">upisana u zemljišnim knjigama Općinskog građanskog suda u Zagrebu, i to u </w:t>
      </w:r>
      <w:proofErr w:type="spellStart"/>
      <w:r w:rsidR="001E3A1B" w:rsidRPr="001E3A1B">
        <w:t>zk</w:t>
      </w:r>
      <w:proofErr w:type="spellEnd"/>
      <w:r w:rsidR="001E3A1B" w:rsidRPr="001E3A1B">
        <w:t xml:space="preserve">. ul. br. 3794, k.o. Trnje, k. č. br. 557 u naravi poslovna zgrada sa dvije poslovne prostorije sa 425 </w:t>
      </w:r>
      <w:proofErr w:type="spellStart"/>
      <w:r w:rsidR="001E3A1B" w:rsidRPr="001E3A1B">
        <w:t>čm</w:t>
      </w:r>
      <w:proofErr w:type="spellEnd"/>
      <w:r w:rsidR="001E3A1B" w:rsidRPr="001E3A1B">
        <w:t xml:space="preserve"> u Koturaškoj br. 31 i dvorište ukupne površine 1243m2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  <w:r w:rsidR="00A95E0C">
        <w:t xml:space="preserve"> </w:t>
      </w:r>
      <w:r w:rsidR="00190E1E">
        <w:t xml:space="preserve">Harisu </w:t>
      </w:r>
      <w:proofErr w:type="spellStart"/>
      <w:r w:rsidR="00190E1E">
        <w:t>Tinjiću</w:t>
      </w:r>
      <w:proofErr w:type="spellEnd"/>
      <w:r w:rsidR="001E3A1B">
        <w:t xml:space="preserve"> </w:t>
      </w:r>
      <w:r w:rsidR="001E3A1B" w:rsidRPr="001E3A1B">
        <w:t>iz Zagreba, Koturaška cesta 31, OIB: 44147845516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190E1E">
        <w:t>16. svibnja</w:t>
      </w:r>
      <w:r w:rsidRPr="00DA4219">
        <w:t xml:space="preserve"> 201</w:t>
      </w:r>
      <w:r w:rsidR="0076339C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 xml:space="preserve">položio </w:t>
      </w:r>
      <w:proofErr w:type="spellStart"/>
      <w:r w:rsidR="00373F65">
        <w:t>kupovninu</w:t>
      </w:r>
      <w:proofErr w:type="spellEnd"/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Pr="00DA4219">
        <w:t xml:space="preserve"> rješenje o dosudi nekretnine</w:t>
      </w:r>
      <w:r w:rsidR="002D5636" w:rsidRPr="00DA4219">
        <w:t xml:space="preserve"> opisane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5E1439" w:rsidRPr="005E1439">
        <w:t>16. svibnja 2018</w:t>
      </w:r>
      <w:r w:rsidR="00887F82" w:rsidRPr="00DA4219">
        <w:t>.,</w:t>
      </w:r>
      <w:r w:rsidR="00373F65">
        <w:t xml:space="preserve"> a</w:t>
      </w:r>
      <w:r w:rsidR="00887F82" w:rsidRPr="00DA4219">
        <w:t xml:space="preserve"> </w:t>
      </w:r>
      <w:r w:rsidR="00373F65" w:rsidRPr="00373F65">
        <w:t>kupac</w:t>
      </w:r>
      <w:r w:rsidR="00373F65">
        <w:t xml:space="preserve"> je</w:t>
      </w:r>
      <w:r w:rsidR="00373F65" w:rsidRPr="00373F65">
        <w:t xml:space="preserve"> </w:t>
      </w:r>
      <w:r w:rsidR="0076339C">
        <w:t xml:space="preserve">u cijelosti uplatio </w:t>
      </w:r>
      <w:proofErr w:type="spellStart"/>
      <w:r w:rsidR="0076339C">
        <w:t>kupovninu</w:t>
      </w:r>
      <w:proofErr w:type="spellEnd"/>
      <w:r w:rsidR="0076339C">
        <w:t>, s</w:t>
      </w:r>
      <w:r w:rsidR="00373F65">
        <w:t>toga je</w:t>
      </w:r>
      <w:r w:rsidRPr="00DA4219">
        <w:t xml:space="preserve">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</w:t>
      </w:r>
      <w:r w:rsidR="00373F65">
        <w:t>odne novine“ br. 112/12, 25/13,</w:t>
      </w:r>
      <w:r w:rsidR="006607FA" w:rsidRPr="00DA4219">
        <w:t xml:space="preserve"> 93/14</w:t>
      </w:r>
      <w:r w:rsidR="00373F65">
        <w:t>, 55/16 i 73/17,</w:t>
      </w:r>
      <w:r w:rsidR="006607FA" w:rsidRPr="00DA4219">
        <w:t xml:space="preserve"> dalje: OZ)</w:t>
      </w:r>
      <w:r w:rsidR="0076339C">
        <w:t xml:space="preserve"> u vezi sa Stečajnim zakonom ("Narodne novine" broj 71/15 i 104/17)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5E1439" w:rsidRPr="005E1439">
        <w:t xml:space="preserve">13. srpnja </w:t>
      </w:r>
      <w:r w:rsidR="00E21563" w:rsidRPr="00E21563">
        <w:t>2018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373564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</w:t>
      </w:r>
      <w:r w:rsidR="001461BF">
        <w:rPr>
          <w:rFonts w:cs="Times New Roman" w:hAnsi="Times New Roman" w:ascii="Times New Roman"/>
          <w:sz w:val="24"/>
        </w:rPr>
        <w:t>,v.r.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373564" w:rsidP="00177D52" w:rsidR="00373564">
      <w:pPr>
        <w:jc w:val="both"/>
      </w:pPr>
    </w:p>
    <w:p w:rsidRDefault="00373564" w:rsidP="00177D52" w:rsidR="00373564">
      <w:pPr>
        <w:jc w:val="both"/>
      </w:pPr>
    </w:p>
    <w:p w:rsidRDefault="00373564" w:rsidP="00177D52" w:rsidR="00373564">
      <w:pPr>
        <w:jc w:val="both"/>
      </w:pPr>
    </w:p>
    <w:p w:rsidRDefault="00373564" w:rsidP="00177D52" w:rsidR="00373564">
      <w:pPr>
        <w:jc w:val="both"/>
      </w:pPr>
    </w:p>
    <w:p w:rsidRDefault="001461BF" w:rsidP="00400817" w:rsidR="001461BF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1461BF" w:rsidP="00400817" w:rsidR="001461BF" w:rsidRPr="00400817">
      <w:pPr>
        <w:ind w:left="5664"/>
      </w:pPr>
      <w:r w:rsidRPr="00400817">
        <w:t xml:space="preserve">        Dijana Hadžić</w:t>
      </w:r>
    </w:p>
    <w:p w:rsidRDefault="00397378" w:rsidR="00397378">
      <w:pPr>
        <w:jc w:val="both"/>
      </w:pPr>
    </w:p>
    <w:p w:rsidRDefault="001461BF" w:rsidR="001461BF" w:rsidRPr="00DA4219">
      <w:pPr>
        <w:jc w:val="both"/>
      </w:pPr>
    </w:p>
    <w:sectPr w:rsidSect="00373564" w:rsidR="001461BF" w:rsidRPr="00DA4219">
      <w:headerReference w:type="even" r:id="rId10"/>
      <w:headerReference w:type="default" r:id="rId11"/>
      <w:pgSz w:h="16838" w:w="11906"/>
      <w:pgMar w:gutter="0" w:footer="709" w:header="709" w:left="1440" w:bottom="899" w:right="1286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5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373F65">
      <w:t>710</w:t>
    </w:r>
    <w:r w:rsidR="005B6782">
      <w:t>5/16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076EF0"/>
    <w:rsid w:val="000C2492"/>
    <w:rsid w:val="001461BF"/>
    <w:rsid w:val="00177D52"/>
    <w:rsid w:val="00190E1E"/>
    <w:rsid w:val="001B161C"/>
    <w:rsid w:val="001E3A1B"/>
    <w:rsid w:val="002271A8"/>
    <w:rsid w:val="002D5636"/>
    <w:rsid w:val="00306D99"/>
    <w:rsid w:val="00311A2B"/>
    <w:rsid w:val="00316D41"/>
    <w:rsid w:val="0032747C"/>
    <w:rsid w:val="00350F46"/>
    <w:rsid w:val="003536E4"/>
    <w:rsid w:val="00373564"/>
    <w:rsid w:val="00373F65"/>
    <w:rsid w:val="00384D42"/>
    <w:rsid w:val="00397378"/>
    <w:rsid w:val="00467759"/>
    <w:rsid w:val="004A0B02"/>
    <w:rsid w:val="004D0836"/>
    <w:rsid w:val="00550E4D"/>
    <w:rsid w:val="005773A5"/>
    <w:rsid w:val="005B6782"/>
    <w:rsid w:val="005E1439"/>
    <w:rsid w:val="006607FA"/>
    <w:rsid w:val="00667DE3"/>
    <w:rsid w:val="006709F0"/>
    <w:rsid w:val="00671589"/>
    <w:rsid w:val="00671D1A"/>
    <w:rsid w:val="00682771"/>
    <w:rsid w:val="006C24EA"/>
    <w:rsid w:val="0076339C"/>
    <w:rsid w:val="007701F3"/>
    <w:rsid w:val="00781805"/>
    <w:rsid w:val="0079562A"/>
    <w:rsid w:val="007A1E69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95E0C"/>
    <w:rsid w:val="00AF24B5"/>
    <w:rsid w:val="00B10ADE"/>
    <w:rsid w:val="00B3512F"/>
    <w:rsid w:val="00B730DE"/>
    <w:rsid w:val="00B8726A"/>
    <w:rsid w:val="00B9438E"/>
    <w:rsid w:val="00BA1708"/>
    <w:rsid w:val="00BF5311"/>
    <w:rsid w:val="00C13198"/>
    <w:rsid w:val="00C42D99"/>
    <w:rsid w:val="00C643EE"/>
    <w:rsid w:val="00CD3061"/>
    <w:rsid w:val="00CE7083"/>
    <w:rsid w:val="00DA4219"/>
    <w:rsid w:val="00E00B4D"/>
    <w:rsid w:val="00E02ED7"/>
    <w:rsid w:val="00E21563"/>
    <w:rsid w:val="00E51951"/>
    <w:rsid w:val="00E55064"/>
    <w:rsid w:val="00E92F8F"/>
    <w:rsid w:val="00EA2D54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6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1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1B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1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1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6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1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1B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1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1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referadi, preslika dijela spisa na VTS</izvorni_sadrzaj>
    <derivirana_varijabla naziv="DomainObject.Predmet.Opis_1">original spis u referadi, 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1127</properties:Characters>
  <properties:Lines>42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2018-07-11T09:41:00Z</dcterms:created>
  <dc:creator>nribaric</dc:creator>
  <cp:lastModifiedBy>Dijana Hadžić</cp:lastModifiedBy>
  <cp:lastPrinted>2018-07-13T07:38:00Z</cp:lastPrinted>
  <dcterms:modified xmlns:xsi="http://www.w3.org/2001/XMLSchema-instance" xsi:type="dcterms:W3CDTF">2018-07-13T07:38:00Z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(65. zaključak o predaji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