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a9ab" w14:paraId="45aa9ab" w:rsidRDefault="00572798" w:rsidP="00954427" w:rsidR="00325398" w:rsidRPr="009C5689">
      <w:pPr>
        <w:tabs>
          <w:tab w:pos="6150" w:val="left"/>
        </w:tabs>
        <w:jc w:val="right"/>
        <w15:collapsed w:val="false"/>
      </w:pPr>
      <w:bookmarkStart w:name="_GoBack" w:id="0"/>
      <w:bookmarkEnd w:id="0"/>
      <w:r w:rsidRPr="009C5689">
        <w:tab/>
      </w:r>
    </w:p>
    <w:p w:rsidRDefault="00954427" w:rsidP="00954427" w:rsidR="008613BD" w:rsidRPr="00954427">
      <w:pPr>
        <w:tabs>
          <w:tab w:pos="6150" w:val="left"/>
        </w:tabs>
        <w:jc w:val="right"/>
      </w:pPr>
      <w:r w:rsidRPr="00954427">
        <w:t>86. St-2661/2017-4</w:t>
      </w: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D01430">
        <w:t>266</w:t>
      </w:r>
      <w:r w:rsidR="00430E43">
        <w:t>1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30E43" w:rsidRPr="00F3409A">
        <w:t xml:space="preserve">ABILIS </w:t>
      </w:r>
      <w:r w:rsidR="00430E43">
        <w:t>NEKRETNINE I CONSULTING j.d.o.o</w:t>
      </w:r>
      <w:r w:rsidR="00430E43" w:rsidRPr="006A11BD">
        <w:t xml:space="preserve">. iz </w:t>
      </w:r>
      <w:r w:rsidR="00430E43">
        <w:t>Samobora</w:t>
      </w:r>
      <w:r w:rsidR="00430E43" w:rsidRPr="006A11BD">
        <w:t xml:space="preserve">, </w:t>
      </w:r>
      <w:r w:rsidR="00430E43">
        <w:t xml:space="preserve">Ulica </w:t>
      </w:r>
      <w:proofErr w:type="spellStart"/>
      <w:r w:rsidR="00430E43">
        <w:t>Bleiburških</w:t>
      </w:r>
      <w:proofErr w:type="spellEnd"/>
      <w:r w:rsidR="00430E43">
        <w:t xml:space="preserve"> žrtava 1945. br.1</w:t>
      </w:r>
      <w:r w:rsidR="00430E43" w:rsidRPr="006A11BD">
        <w:t xml:space="preserve">, OIB: </w:t>
      </w:r>
      <w:r w:rsidR="00430E43" w:rsidRPr="00F3409A">
        <w:t>28534700940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30E43">
        <w:t>13.484,65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1D81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30ACD"/>
    <w:rsid w:val="00430E43"/>
    <w:rsid w:val="004B337A"/>
    <w:rsid w:val="004F3962"/>
    <w:rsid w:val="0051490E"/>
    <w:rsid w:val="0053446F"/>
    <w:rsid w:val="00572798"/>
    <w:rsid w:val="0058790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54427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2DAA"/>
    <w:rsid w:val="00B93860"/>
    <w:rsid w:val="00C836B9"/>
    <w:rsid w:val="00C958E9"/>
    <w:rsid w:val="00CE7362"/>
    <w:rsid w:val="00CE7811"/>
    <w:rsid w:val="00D01430"/>
    <w:rsid w:val="00D01B78"/>
    <w:rsid w:val="00D0375B"/>
    <w:rsid w:val="00D50705"/>
    <w:rsid w:val="00D6054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St-2661/2017</izvorni_sadrzaj>
    <derivirana_varijabla naziv="DomainObject.Predmet.OznakaBroj_1">St-2661/2017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ABILIS NEKRETNINE I CONSULTING j.d.o.o.</izvorni_sadrzaj>
    <derivirana_varijabla naziv="DomainObject.Predmet.ProtustrankaFormated_1">  ABILIS NEKRETNINE I CONSULTING j.d.o.o.</derivirana_varijabla>
  </DomainObject.Predmet.ProtustrankaFormated>
  <DomainObject.Predmet.ProtustrankaFormatedOIB>
    <izvorni_sadrzaj>  ABILIS NEKRETNINE I CONSULTING j.d.o.o., OIB 28534700940</izvorni_sadrzaj>
    <derivirana_varijabla naziv="DomainObject.Predmet.ProtustrankaFormatedOIB_1">  ABILIS NEKRETNINE I CONSULTING j.d.o.o., OIB 28534700940</derivirana_varijabla>
  </DomainObject.Predmet.ProtustrankaFormatedOIB>
  <DomainObject.Predmet.ProtustrankaFormatedWithAdress>
    <izvorni_sadrzaj> ABILIS NEKRETNINE I CONSULTING j.d.o.o., Ulica Bleiburških žrtava 1945. br. 1, 10430 Samobor</izvorni_sadrzaj>
    <derivirana_varijabla naziv="DomainObject.Predmet.ProtustrankaFormatedWithAdress_1"> ABILIS NEKRETNINE I CONSULTING j.d.o.o., Ulica Bleiburških žrtava 1945. br. 1, 10430 Samobor</derivirana_varijabla>
  </DomainObject.Predmet.ProtustrankaFormatedWithAdress>
  <DomainObject.Predmet.ProtustrankaFormatedWithAdressOIB>
    <izvorni_sadrzaj> ABILIS NEKRETNINE I CONSULTING j.d.o.o., OIB 28534700940, Ulica Bleiburških žrtava 1945. br. 1, 10430 Samobor</izvorni_sadrzaj>
    <derivirana_varijabla naziv="DomainObject.Predmet.ProtustrankaFormatedWithAdressOIB_1"> ABILIS NEKRETNINE I CONSULTING j.d.o.o., OIB 28534700940, Ulica Bleiburških žrtava 1945. br. 1, 10430 Samobor</derivirana_varijabla>
  </DomainObject.Predmet.ProtustrankaFormatedWithAdressOIB>
  <DomainObject.Predmet.ProtustrankaWithAdress>
    <izvorni_sadrzaj>ABILIS NEKRETNINE I CONSULTING j.d.o.o. Ulica Bleiburških žrtava 1945. br. 1, 10430 Samobor</izvorni_sadrzaj>
    <derivirana_varijabla naziv="DomainObject.Predmet.ProtustrankaWithAdress_1">ABILIS NEKRETNINE I CONSULTING j.d.o.o. Ulica Bleiburških žrtava 1945. br. 1, 10430 Samobor</derivirana_varijabla>
  </DomainObject.Predmet.ProtustrankaWithAdress>
  <DomainObject.Predmet.ProtustrankaWithAdressOIB>
    <izvorni_sadrzaj>ABILIS NEKRETNINE I CONSULTING j.d.o.o., OIB 28534700940, Ulica Bleiburških žrtava 1945. br. 1, 10430 Samobor</izvorni_sadrzaj>
    <derivirana_varijabla naziv="DomainObject.Predmet.ProtustrankaWithAdressOIB_1">ABILIS NEKRETNINE I CONSULTING j.d.o.o., OIB 28534700940, Ulica Bleiburških žrtava 1945. br. 1, 10430 Samobor</derivirana_varijabla>
  </DomainObject.Predmet.ProtustrankaWithAdressOIB>
  <DomainObject.Predmet.ProtustrankaNazivFormated>
    <izvorni_sadrzaj>ABILIS NEKRETNINE I CONSULTING j.d.o.o.</izvorni_sadrzaj>
    <derivirana_varijabla naziv="DomainObject.Predmet.ProtustrankaNazivFormated_1">ABILIS NEKRETNINE I CONSULTING j.d.o.o.</derivirana_varijabla>
  </DomainObject.Predmet.ProtustrankaNazivFormated>
  <DomainObject.Predmet.ProtustrankaNazivFormatedOIB>
    <izvorni_sadrzaj>ABILIS NEKRETNINE I CONSULTING j.d.o.o., OIB 28534700940</izvorni_sadrzaj>
    <derivirana_varijabla naziv="DomainObject.Predmet.ProtustrankaNazivFormatedOIB_1">ABILIS NEKRETNINE I CONSULTING j.d.o.o., OIB 28534700940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ABILIS NEKRETNINE I CONSULTING j.d.o.o.</item>
    </izvorni_sadrzaj>
    <derivirana_varijabla naziv="DomainObject.Predmet.ProtuStrankaListFormated_1">
      <item>ABILIS NEKRETNINE I CONSULTING j.d.o.o.</item>
    </derivirana_varijabla>
  </DomainObject.Predmet.ProtuStrankaListFormated>
  <DomainObject.Predmet.ProtuStrankaListFormatedOIB>
    <izvorni_sadrzaj>
      <item>ABILIS NEKRETNINE I CONSULTING j.d.o.o., OIB 28534700940</item>
    </izvorni_sadrzaj>
    <derivirana_varijabla naziv="DomainObject.Predmet.ProtuStrankaListFormatedOIB_1">
      <item>ABILIS NEKRETNINE I CONSULTING j.d.o.o., OIB 28534700940</item>
    </derivirana_varijabla>
  </DomainObject.Predmet.ProtuStrankaListFormatedOIB>
  <DomainObject.Predmet.ProtuStrankaListFormatedWithAdress>
    <izvorni_sadrzaj>
      <item>ABILIS NEKRETNINE I CONSULTING j.d.o.o., Ulica Bleiburških žrtava 1945. br. 1, 10430 Samobor</item>
    </izvorni_sadrzaj>
    <derivirana_varijabla naziv="DomainObject.Predmet.ProtuStrankaListFormatedWithAdress_1">
      <item>ABILIS NEKRETNINE I CONSULTING j.d.o.o., Ulica Bleiburških žrtava 1945. br. 1, 10430 Samobor</item>
    </derivirana_varijabla>
  </DomainObject.Predmet.ProtuStrankaListFormatedWithAdress>
  <DomainObject.Predmet.ProtuStrankaListFormatedWithAdressOIB>
    <izvorni_sadrzaj>
      <item>ABILIS NEKRETNINE I CONSULTING j.d.o.o., OIB 28534700940, Ulica Bleiburških žrtava 1945. br. 1, 10430 Samobor</item>
    </izvorni_sadrzaj>
    <derivirana_varijabla naziv="DomainObject.Predmet.ProtuStrankaListFormatedWithAdressOIB_1">
      <item>ABILIS NEKRETNINE I CONSULTING j.d.o.o., OIB 28534700940, Ulica Bleiburških žrtava 1945. br. 1, 10430 Samobor</item>
    </derivirana_varijabla>
  </DomainObject.Predmet.ProtuStrankaListFormatedWithAdressOIB>
  <DomainObject.Predmet.ProtuStrankaListNazivFormated>
    <izvorni_sadrzaj>
      <item>ABILIS NEKRETNINE I CONSULTING j.d.o.o.</item>
    </izvorni_sadrzaj>
    <derivirana_varijabla naziv="DomainObject.Predmet.ProtuStrankaListNazivFormated_1">
      <item>ABILIS NEKRETNINE I CONSULTING j.d.o.o.</item>
    </derivirana_varijabla>
  </DomainObject.Predmet.ProtuStrankaListNazivFormated>
  <DomainObject.Predmet.ProtuStrankaListNazivFormatedOIB>
    <izvorni_sadrzaj>
      <item>ABILIS NEKRETNINE I CONSULTING j.d.o.o., OIB 28534700940</item>
    </izvorni_sadrzaj>
    <derivirana_varijabla naziv="DomainObject.Predmet.ProtuStrankaListNazivFormatedOIB_1">
      <item>ABILIS NEKRETNINE I CONSULTING j.d.o.o., OIB 28534700940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ABILIS NEKRETNINE I CONSULTING j.d.o.o.</izvorni_sadrzaj>
    <derivirana_varijabla naziv="DomainObject.Predmet.ProtustrankaIDrugi_1">ABILIS NEKRETNINE I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ABILIS NEKRETNINE I CONSULTING j.d.o.o., OIB 28534700940, Ulica Bleiburških žrtava 1945. br. 1, 10430 Samobor</izvorni_sadrzaj>
    <derivirana_varijabla naziv="DomainObject.Predmet.ProtustrankaIDrugiAdressOIB_1">ABILIS NEKRETNINE I CONSULTING j.d.o.o., OIB 28534700940, Ulica Bleiburških žrtava 1945. br.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ABILIS NEKRETNINE I CONSULTING j.d.o.o.</item>
      <item>FINA Regionalni centar Zagreb</item>
    </izvorni_sadrzaj>
    <derivirana_varijabla naziv="DomainObject.Predmet.SudioniciListNaziv_1">
      <item>ABILIS NEKRETNINE I CONSULTING j.d.o.o.</item>
      <item>FINA Regionalni centar Zagreb</item>
    </derivirana_varijabla>
  </DomainObject.Predmet.SudioniciListNaziv>
  <DomainObject.Predmet.SudioniciListAdressOIB>
    <izvorni_sadrzaj>
      <item>ABILIS NEKRETNINE I CONSULTING j.d.o.o., OIB 28534700940, Ulica Bleiburških žrtava 1945. br. 1,10430 Samobor</item>
      <item>FINA Regionalni centar Zagreb, OIB 85821130368, Trg svibanjskih žrtava 1995. 1,10000 Zagreb</item>
    </izvorni_sadrzaj>
    <derivirana_varijabla naziv="DomainObject.Predmet.SudioniciListAdressOIB_1">
      <item>ABILIS NEKRETNINE I CONSULTING j.d.o.o., OIB 28534700940, Ulica Bleiburških žrtava 1945. br. 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28534700940</item>
      <item>, OIB 85821130368</item>
    </izvorni_sadrzaj>
    <derivirana_varijabla naziv="DomainObject.Predmet.SudioniciListNazivOIB_1">
      <item>, OIB 28534700940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2A3D2-A060-4247-B7C6-C1D8A42E0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1362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2018-04-12T14:12:00Z</dcterms:created>
  <dc:creator>ilukac</dc:creator>
  <cp:lastModifiedBy>Tanja Štraubert</cp:lastModifiedBy>
  <cp:lastPrinted>2018-04-13T09:03:00Z</cp:lastPrinted>
  <dcterms:modified xmlns:xsi="http://www.w3.org/2001/XMLSchema-instance" xsi:type="dcterms:W3CDTF">2018-04-13T09:03:00Z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- 2661-17.docx)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