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2312" w14:paraId="5c32312" w:rsidRDefault="00D97861" w:rsidP="00D97861" w:rsidR="00D97861">
      <w:pPr>
        <w:ind w:firstLine="708" w:left="5664"/>
        <w15:collapsed w:val="false"/>
      </w:pPr>
      <w:bookmarkStart w:name="_GoBack" w:id="0"/>
      <w:bookmarkEnd w:id="0"/>
      <w:r>
        <w:t xml:space="preserve">Poslovni broj: </w:t>
      </w:r>
      <w:r w:rsidR="00412EC1">
        <w:t>4</w:t>
      </w:r>
      <w:r>
        <w:t xml:space="preserve"> </w:t>
      </w:r>
      <w:r w:rsidR="00444FD2">
        <w:t>St-</w:t>
      </w:r>
      <w:r w:rsidR="00871B22">
        <w:t>911</w:t>
      </w:r>
      <w:r w:rsidR="00444FD2">
        <w:t>/16-</w:t>
      </w:r>
      <w:r w:rsidR="00871B22">
        <w:t>7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56FA6" w:rsidR="00444FD2" w:rsidRPr="006A1BF5">
        <w:tc>
          <w:tcPr>
            <w:tcW w:type="dxa" w:w="2829"/>
            <w:shd w:fill="auto" w:color="auto" w:val="clear"/>
          </w:tcPr>
          <w:p w:rsidRDefault="00444FD2" w:rsidP="00A56FA6" w:rsidR="00444FD2" w:rsidRPr="006A1BF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4FD2" w:rsidP="00A56FA6" w:rsidR="00444FD2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444FD2" w:rsidP="00A56FA6" w:rsidR="00444FD2" w:rsidRPr="006A1BF5">
            <w:pPr>
              <w:jc w:val="center"/>
            </w:pPr>
            <w:r>
              <w:t>Trgovački sud u Varaždinu</w:t>
            </w:r>
          </w:p>
          <w:p w:rsidRDefault="00444FD2" w:rsidP="00A56FA6" w:rsidR="00444FD2" w:rsidRPr="006A1BF5">
            <w:pPr>
              <w:jc w:val="center"/>
            </w:pPr>
            <w:r>
              <w:t>Varaždin, Braće Radić 2</w:t>
            </w:r>
          </w:p>
        </w:tc>
      </w:tr>
    </w:tbl>
    <w:p w:rsidRDefault="00D23552" w:rsidP="00D23552" w:rsidR="00D23552"/>
    <w:p w:rsidRDefault="000923CD" w:rsidR="000923CD"/>
    <w:p w:rsidRDefault="00390B09" w:rsidR="00390B09"/>
    <w:p w:rsidRDefault="00462442" w:rsidP="000923CD" w:rsidR="00620EA1" w:rsidRPr="000923CD">
      <w:pPr>
        <w:ind w:firstLine="708"/>
        <w:jc w:val="both"/>
        <w:rPr>
          <w:b/>
          <w:bCs/>
        </w:rPr>
      </w:pPr>
      <w:r w:rsidRPr="002132D9">
        <w:t>Trgovački sud u Varažd</w:t>
      </w:r>
      <w:r w:rsidR="00921742">
        <w:t xml:space="preserve">inu, u ime Republike Hrvatske, </w:t>
      </w:r>
      <w:r w:rsidRPr="002132D9">
        <w:t xml:space="preserve">po sucu toga suda Iris Hatvalić Nemec, povodom prijedloga za sklapanje predstečajne nagodbe nad predlagateljem – dužnikom </w:t>
      </w:r>
      <w:r w:rsidR="00871B22" w:rsidRPr="00871B22">
        <w:t>W group d.o.o.</w:t>
      </w:r>
      <w:r w:rsidR="00871B22">
        <w:t xml:space="preserve">, </w:t>
      </w:r>
      <w:r w:rsidR="00871B22" w:rsidRPr="00871B22">
        <w:t>Ivana Severa 2/A</w:t>
      </w:r>
      <w:r w:rsidR="00871B22">
        <w:t>, Varaždin</w:t>
      </w:r>
      <w:r w:rsidR="000319B1" w:rsidRPr="000319B1">
        <w:t xml:space="preserve">, OIB: </w:t>
      </w:r>
      <w:r w:rsidR="00871B22" w:rsidRPr="00871B22">
        <w:t>16031293073</w:t>
      </w:r>
      <w:r w:rsidR="000923CD" w:rsidRPr="002132D9">
        <w:t xml:space="preserve">, </w:t>
      </w:r>
      <w:r w:rsidR="000923CD" w:rsidRPr="00620EA1">
        <w:t>za sklapanje predstečajne nagodbe</w:t>
      </w:r>
      <w:r w:rsidR="000923CD">
        <w:t xml:space="preserve">, </w:t>
      </w:r>
      <w:r w:rsidR="00444FD2">
        <w:t>1</w:t>
      </w:r>
      <w:r w:rsidR="00871B22">
        <w:t>5</w:t>
      </w:r>
      <w:r w:rsidR="00444FD2">
        <w:t>. siječnja 2018</w:t>
      </w:r>
      <w:r w:rsidR="000923CD" w:rsidRPr="002132D9">
        <w:t>.</w:t>
      </w:r>
      <w:r w:rsidR="000923CD">
        <w:rPr>
          <w:b/>
          <w:bCs/>
        </w:rPr>
        <w:t xml:space="preserve">, </w:t>
      </w:r>
      <w:r w:rsidR="00620EA1">
        <w:t>donio je sljedeći</w:t>
      </w:r>
    </w:p>
    <w:p w:rsidRDefault="002D34E4" w:rsidP="00866263" w:rsidR="002D34E4" w:rsidRPr="00620EA1">
      <w:pPr>
        <w:jc w:val="both"/>
      </w:pPr>
    </w:p>
    <w:p w:rsidRDefault="001A7F43" w:rsidP="001A7F43" w:rsidR="001A7F43" w:rsidRPr="00620EA1">
      <w:pPr>
        <w:spacing w:before="240"/>
        <w:jc w:val="center"/>
      </w:pPr>
      <w:r w:rsidRPr="00620EA1">
        <w:t>O G L A S</w:t>
      </w:r>
    </w:p>
    <w:p w:rsidRDefault="001A7F43" w:rsidP="001A7F43" w:rsidR="001A7F43" w:rsidRPr="00FE36FD">
      <w:pPr>
        <w:spacing w:before="240"/>
        <w:jc w:val="both"/>
      </w:pPr>
      <w:r>
        <w:tab/>
      </w:r>
      <w:r w:rsidRPr="00FE36FD">
        <w:t>I / Temeljem čl. 66. st. 5. Zakona o financijskom poslovanju i predstečajnoj nago</w:t>
      </w:r>
      <w:r w:rsidR="000F3367">
        <w:t>dbi (Narodne novine broj 108/12,</w:t>
      </w:r>
      <w:r w:rsidRPr="00FE36FD">
        <w:t xml:space="preserve"> 144/12</w:t>
      </w:r>
      <w:r w:rsidR="000F3367">
        <w:t>, 81/13 i 112/13</w:t>
      </w:r>
      <w:r w:rsidRPr="00FE36FD">
        <w:t xml:space="preserve">) određuje se ročište radi sklapanja predstečajne nagodbe nad dužnikom </w:t>
      </w:r>
      <w:r w:rsidR="00871B22" w:rsidRPr="00871B22">
        <w:t>W group d.o.o.</w:t>
      </w:r>
      <w:r w:rsidR="00871B22">
        <w:t xml:space="preserve">, </w:t>
      </w:r>
      <w:r w:rsidR="00871B22" w:rsidRPr="00871B22">
        <w:t>Ivana Severa 2/A</w:t>
      </w:r>
      <w:r w:rsidR="00871B22">
        <w:t>, Varaždin</w:t>
      </w:r>
      <w:r w:rsidR="00871B22" w:rsidRPr="000319B1">
        <w:t xml:space="preserve">, OIB: </w:t>
      </w:r>
      <w:r w:rsidR="00871B22" w:rsidRPr="00871B22">
        <w:t>16031293073</w:t>
      </w:r>
      <w:r w:rsidRPr="00FE36FD">
        <w:t>, za dan</w:t>
      </w:r>
    </w:p>
    <w:p w:rsidRDefault="00871B22" w:rsidP="00963D4F" w:rsidR="00963D4F" w:rsidRPr="00A523BA">
      <w:pPr>
        <w:spacing w:before="240"/>
        <w:jc w:val="center"/>
        <w:rPr>
          <w:b/>
          <w:u w:val="single"/>
        </w:rPr>
      </w:pPr>
      <w:r>
        <w:rPr>
          <w:b/>
          <w:u w:val="single"/>
        </w:rPr>
        <w:t>22</w:t>
      </w:r>
      <w:r w:rsidR="00444FD2">
        <w:rPr>
          <w:b/>
          <w:u w:val="single"/>
        </w:rPr>
        <w:t>. veljače 2018</w:t>
      </w:r>
      <w:r w:rsidR="00D23552">
        <w:rPr>
          <w:b/>
          <w:u w:val="single"/>
        </w:rPr>
        <w:t>.</w:t>
      </w:r>
      <w:r w:rsidR="00963D4F" w:rsidRPr="00A523BA">
        <w:rPr>
          <w:b/>
          <w:u w:val="single"/>
        </w:rPr>
        <w:t xml:space="preserve"> u </w:t>
      </w:r>
      <w:r>
        <w:rPr>
          <w:b/>
          <w:u w:val="single"/>
        </w:rPr>
        <w:t>12</w:t>
      </w:r>
      <w:r w:rsidR="00444FD2">
        <w:rPr>
          <w:b/>
          <w:u w:val="single"/>
        </w:rPr>
        <w:t>,00</w:t>
      </w:r>
      <w:r w:rsidR="00B746B1">
        <w:rPr>
          <w:b/>
          <w:u w:val="single"/>
        </w:rPr>
        <w:t xml:space="preserve"> sati</w:t>
      </w:r>
    </w:p>
    <w:p w:rsidRDefault="00963D4F" w:rsidP="00963D4F" w:rsidR="00963D4F" w:rsidRPr="00FE36FD">
      <w:pPr>
        <w:spacing w:before="240"/>
        <w:jc w:val="center"/>
      </w:pPr>
      <w:r w:rsidRPr="00FE36FD">
        <w:t xml:space="preserve">u </w:t>
      </w:r>
      <w:r w:rsidR="000F3367">
        <w:t>sudnici broj</w:t>
      </w:r>
      <w:r w:rsidR="001E60C1">
        <w:t xml:space="preserve"> 230, II kat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II/ Na ročište se pozivaju:</w:t>
      </w:r>
    </w:p>
    <w:p w:rsidRDefault="00150EF2" w:rsidP="00343B14" w:rsidR="00343B14">
      <w:pPr>
        <w:spacing w:before="240"/>
        <w:ind w:firstLine="708"/>
        <w:jc w:val="both"/>
      </w:pPr>
      <w:r>
        <w:t>-</w:t>
      </w:r>
      <w:r w:rsidR="00343B14">
        <w:t xml:space="preserve"> </w:t>
      </w:r>
      <w:r w:rsidR="00963D4F" w:rsidRPr="00FE36FD">
        <w:t xml:space="preserve">predlagatelj-dužnik, </w:t>
      </w:r>
      <w:r w:rsidR="00871B22" w:rsidRPr="00871B22">
        <w:t>W group d.o.o.</w:t>
      </w:r>
      <w:r w:rsidR="00871B22">
        <w:t xml:space="preserve">, </w:t>
      </w:r>
      <w:r w:rsidR="00871B22" w:rsidRPr="00871B22">
        <w:t>Ivana Severa 2/A</w:t>
      </w:r>
      <w:r w:rsidR="00871B22">
        <w:t>, Varaždin</w:t>
      </w:r>
      <w:r w:rsidR="00871B22" w:rsidRPr="000319B1">
        <w:t xml:space="preserve">, </w:t>
      </w:r>
      <w:r w:rsidR="000319B1" w:rsidRPr="000319B1">
        <w:t xml:space="preserve"> 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-svi vjerovnici koji su prihvatili pla</w:t>
      </w:r>
      <w:r w:rsidR="00412EC1">
        <w:t>n financijskog restrukturiranja</w:t>
      </w:r>
    </w:p>
    <w:p w:rsidRDefault="00963D4F" w:rsidP="00DD6464" w:rsidR="00963D4F">
      <w:pPr>
        <w:spacing w:before="240"/>
        <w:jc w:val="center"/>
      </w:pPr>
      <w:r w:rsidRPr="00FE36FD">
        <w:t xml:space="preserve">U Varaždinu, </w:t>
      </w:r>
      <w:r w:rsidR="00444FD2">
        <w:t>1</w:t>
      </w:r>
      <w:r w:rsidR="00871B22">
        <w:t>5</w:t>
      </w:r>
      <w:r w:rsidR="00444FD2">
        <w:t>. siječnja 2018</w:t>
      </w:r>
      <w:r w:rsidR="000923CD">
        <w:t xml:space="preserve">. </w:t>
      </w:r>
    </w:p>
    <w:p w:rsidRDefault="00064AAF" w:rsidP="00963D4F" w:rsidR="00064AAF" w:rsidRPr="00FE36FD">
      <w:pPr>
        <w:spacing w:before="240"/>
        <w:jc w:val="center"/>
      </w:pPr>
    </w:p>
    <w:p w:rsidRDefault="00963D4F" w:rsidP="00963D4F" w:rsidR="00963D4F" w:rsidRPr="00FE36FD">
      <w:pPr>
        <w:spacing w:before="240"/>
        <w:jc w:val="both"/>
      </w:pPr>
      <w:r w:rsidRPr="00FE36FD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14D1">
        <w:t xml:space="preserve">          </w:t>
      </w:r>
      <w:r w:rsidR="00412EC1">
        <w:t>SUDAC</w:t>
      </w:r>
      <w:r w:rsidRPr="00FE36FD">
        <w:t>:</w:t>
      </w:r>
    </w:p>
    <w:p w:rsidRDefault="00963D4F" w:rsidP="00444FD2" w:rsidR="00F833E5">
      <w:pPr>
        <w:spacing w:before="240"/>
        <w:jc w:val="both"/>
      </w:pPr>
      <w:r>
        <w:t xml:space="preserve">               </w:t>
      </w:r>
      <w:r w:rsidRPr="00FE36FD">
        <w:t xml:space="preserve">  </w:t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  <w:t xml:space="preserve">           </w:t>
      </w:r>
      <w:r w:rsidR="00412EC1">
        <w:t>Iris Hatvalić Nemec</w:t>
      </w:r>
      <w:r w:rsidR="00F833E5">
        <w:t xml:space="preserve"> </w:t>
      </w:r>
    </w:p>
    <w:p w:rsidRDefault="000319B1" w:rsidP="000319B1" w:rsidR="000319B1">
      <w:pPr>
        <w:spacing w:before="240"/>
        <w:jc w:val="both"/>
      </w:pPr>
    </w:p>
    <w:p w:rsidRDefault="000319B1" w:rsidP="000319B1" w:rsidR="000319B1" w:rsidRPr="00FE36FD">
      <w:pPr>
        <w:spacing w:before="240"/>
        <w:jc w:val="both"/>
      </w:pPr>
    </w:p>
    <w:p w:rsidRDefault="00963D4F" w:rsidP="00963D4F" w:rsidR="00963D4F" w:rsidRPr="00FE36FD">
      <w:pPr>
        <w:spacing w:before="240"/>
        <w:jc w:val="both"/>
      </w:pPr>
      <w:r w:rsidRPr="00FE36FD">
        <w:t>1.</w:t>
      </w:r>
      <w:r w:rsidR="00D23552">
        <w:t>e-</w:t>
      </w:r>
      <w:r w:rsidRPr="00FE36FD">
        <w:t>oglasna ploča ovoga suda</w:t>
      </w:r>
    </w:p>
    <w:p w:rsidRDefault="00963D4F" w:rsidP="00963D4F" w:rsidR="00963D4F" w:rsidRPr="00FE36FD">
      <w:pPr>
        <w:spacing w:before="240"/>
        <w:jc w:val="both"/>
      </w:pPr>
      <w:r w:rsidRPr="00FE36FD">
        <w:t>2.objava na web stranici Financijske agencije</w:t>
      </w:r>
    </w:p>
    <w:sectPr w:rsidSect="00D23552" w:rsidR="00963D4F" w:rsidRPr="00FE36FD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355" w:rsidR="00072355">
      <w:r>
        <w:separator/>
      </w:r>
    </w:p>
  </w:endnote>
  <w:endnote w:id="0" w:type="continuationSeparator">
    <w:p w:rsidRDefault="00072355" w:rsidR="0007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355" w:rsidR="00072355">
      <w:r>
        <w:separator/>
      </w:r>
    </w:p>
  </w:footnote>
  <w:footnote w:id="0" w:type="continuationSeparator">
    <w:p w:rsidRDefault="00072355" w:rsidR="00072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74E1" w:rsidR="004074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3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125E8"/>
    <w:rsid w:val="00012B29"/>
    <w:rsid w:val="00014108"/>
    <w:rsid w:val="0001612A"/>
    <w:rsid w:val="000319B1"/>
    <w:rsid w:val="00053130"/>
    <w:rsid w:val="0005419D"/>
    <w:rsid w:val="000626B8"/>
    <w:rsid w:val="00063AC3"/>
    <w:rsid w:val="00064AAF"/>
    <w:rsid w:val="00064B0C"/>
    <w:rsid w:val="00066089"/>
    <w:rsid w:val="00072355"/>
    <w:rsid w:val="000726FE"/>
    <w:rsid w:val="00081FFA"/>
    <w:rsid w:val="00083546"/>
    <w:rsid w:val="000908DF"/>
    <w:rsid w:val="000923CD"/>
    <w:rsid w:val="000949FF"/>
    <w:rsid w:val="000A6EA3"/>
    <w:rsid w:val="000B424D"/>
    <w:rsid w:val="000B4789"/>
    <w:rsid w:val="000B530E"/>
    <w:rsid w:val="000B5C6C"/>
    <w:rsid w:val="000C0376"/>
    <w:rsid w:val="000C4699"/>
    <w:rsid w:val="000D5DF6"/>
    <w:rsid w:val="000E5D3A"/>
    <w:rsid w:val="000F3367"/>
    <w:rsid w:val="00101225"/>
    <w:rsid w:val="00101482"/>
    <w:rsid w:val="0010235A"/>
    <w:rsid w:val="001045B4"/>
    <w:rsid w:val="00105288"/>
    <w:rsid w:val="00112DE7"/>
    <w:rsid w:val="00113776"/>
    <w:rsid w:val="00117D8E"/>
    <w:rsid w:val="00123FF5"/>
    <w:rsid w:val="001246D2"/>
    <w:rsid w:val="001276AF"/>
    <w:rsid w:val="00131D95"/>
    <w:rsid w:val="00135353"/>
    <w:rsid w:val="00150CE4"/>
    <w:rsid w:val="00150EF2"/>
    <w:rsid w:val="0015361E"/>
    <w:rsid w:val="001572B2"/>
    <w:rsid w:val="0016435C"/>
    <w:rsid w:val="00167253"/>
    <w:rsid w:val="0017014F"/>
    <w:rsid w:val="00174998"/>
    <w:rsid w:val="001938E3"/>
    <w:rsid w:val="00195508"/>
    <w:rsid w:val="0019568D"/>
    <w:rsid w:val="001A7F43"/>
    <w:rsid w:val="001B47D0"/>
    <w:rsid w:val="001B5956"/>
    <w:rsid w:val="001C45D5"/>
    <w:rsid w:val="001C77A9"/>
    <w:rsid w:val="001D0202"/>
    <w:rsid w:val="001D20C8"/>
    <w:rsid w:val="001D5788"/>
    <w:rsid w:val="001E554E"/>
    <w:rsid w:val="001E60C1"/>
    <w:rsid w:val="002134EF"/>
    <w:rsid w:val="00224720"/>
    <w:rsid w:val="0022597D"/>
    <w:rsid w:val="002309B7"/>
    <w:rsid w:val="00232999"/>
    <w:rsid w:val="002413F3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9423C"/>
    <w:rsid w:val="002A2C94"/>
    <w:rsid w:val="002A62FE"/>
    <w:rsid w:val="002B1C07"/>
    <w:rsid w:val="002C03A6"/>
    <w:rsid w:val="002D34E4"/>
    <w:rsid w:val="002D379B"/>
    <w:rsid w:val="002D43D7"/>
    <w:rsid w:val="002D5D3E"/>
    <w:rsid w:val="002D5E5A"/>
    <w:rsid w:val="002D7B85"/>
    <w:rsid w:val="002E5FB7"/>
    <w:rsid w:val="002F32E3"/>
    <w:rsid w:val="00303455"/>
    <w:rsid w:val="00304F63"/>
    <w:rsid w:val="0030662E"/>
    <w:rsid w:val="003067EB"/>
    <w:rsid w:val="00316706"/>
    <w:rsid w:val="00317870"/>
    <w:rsid w:val="0033138D"/>
    <w:rsid w:val="00333B24"/>
    <w:rsid w:val="00335BAA"/>
    <w:rsid w:val="00343B14"/>
    <w:rsid w:val="00361FD0"/>
    <w:rsid w:val="00366798"/>
    <w:rsid w:val="00371A4B"/>
    <w:rsid w:val="0038344C"/>
    <w:rsid w:val="00387DD1"/>
    <w:rsid w:val="00390B09"/>
    <w:rsid w:val="003916DB"/>
    <w:rsid w:val="003949DB"/>
    <w:rsid w:val="003A1F3D"/>
    <w:rsid w:val="003A3426"/>
    <w:rsid w:val="003A50D4"/>
    <w:rsid w:val="003B328A"/>
    <w:rsid w:val="003B4D8B"/>
    <w:rsid w:val="003B6041"/>
    <w:rsid w:val="003B6C79"/>
    <w:rsid w:val="003B6F09"/>
    <w:rsid w:val="003C0384"/>
    <w:rsid w:val="003C1E41"/>
    <w:rsid w:val="003C3390"/>
    <w:rsid w:val="003E2607"/>
    <w:rsid w:val="003E4C50"/>
    <w:rsid w:val="003E52B9"/>
    <w:rsid w:val="004074E1"/>
    <w:rsid w:val="00412EC1"/>
    <w:rsid w:val="00415439"/>
    <w:rsid w:val="004159DD"/>
    <w:rsid w:val="00417551"/>
    <w:rsid w:val="00427A9A"/>
    <w:rsid w:val="00436EF9"/>
    <w:rsid w:val="00440969"/>
    <w:rsid w:val="00444FD2"/>
    <w:rsid w:val="00450AE7"/>
    <w:rsid w:val="00454A21"/>
    <w:rsid w:val="00457C98"/>
    <w:rsid w:val="00462442"/>
    <w:rsid w:val="00466B77"/>
    <w:rsid w:val="00467929"/>
    <w:rsid w:val="004814D1"/>
    <w:rsid w:val="00493E76"/>
    <w:rsid w:val="00494F36"/>
    <w:rsid w:val="004A16E6"/>
    <w:rsid w:val="004A6DB2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639E2"/>
    <w:rsid w:val="00566C24"/>
    <w:rsid w:val="00571EB4"/>
    <w:rsid w:val="00576C91"/>
    <w:rsid w:val="0058732C"/>
    <w:rsid w:val="005920C6"/>
    <w:rsid w:val="00592389"/>
    <w:rsid w:val="00592DB0"/>
    <w:rsid w:val="00594A11"/>
    <w:rsid w:val="00597F84"/>
    <w:rsid w:val="005A73F6"/>
    <w:rsid w:val="005B37ED"/>
    <w:rsid w:val="005C4063"/>
    <w:rsid w:val="005C5A85"/>
    <w:rsid w:val="005D0302"/>
    <w:rsid w:val="005E76AC"/>
    <w:rsid w:val="00607142"/>
    <w:rsid w:val="006117CA"/>
    <w:rsid w:val="00620EA1"/>
    <w:rsid w:val="00624D2B"/>
    <w:rsid w:val="00637939"/>
    <w:rsid w:val="00650C01"/>
    <w:rsid w:val="00651A4B"/>
    <w:rsid w:val="00660E15"/>
    <w:rsid w:val="00661D2A"/>
    <w:rsid w:val="00665A08"/>
    <w:rsid w:val="00666752"/>
    <w:rsid w:val="006708E8"/>
    <w:rsid w:val="00680AFB"/>
    <w:rsid w:val="0068487E"/>
    <w:rsid w:val="00686C35"/>
    <w:rsid w:val="00691D2C"/>
    <w:rsid w:val="006958C8"/>
    <w:rsid w:val="00696134"/>
    <w:rsid w:val="00696644"/>
    <w:rsid w:val="006A029C"/>
    <w:rsid w:val="006A4A2E"/>
    <w:rsid w:val="006B1987"/>
    <w:rsid w:val="006B3D6D"/>
    <w:rsid w:val="006E5154"/>
    <w:rsid w:val="006F077E"/>
    <w:rsid w:val="00700B44"/>
    <w:rsid w:val="00704161"/>
    <w:rsid w:val="00715943"/>
    <w:rsid w:val="007214D9"/>
    <w:rsid w:val="007234E0"/>
    <w:rsid w:val="0072486E"/>
    <w:rsid w:val="0072671B"/>
    <w:rsid w:val="007269B3"/>
    <w:rsid w:val="007363A3"/>
    <w:rsid w:val="0074573B"/>
    <w:rsid w:val="00747D4C"/>
    <w:rsid w:val="0076179C"/>
    <w:rsid w:val="00770D11"/>
    <w:rsid w:val="00773044"/>
    <w:rsid w:val="00775B50"/>
    <w:rsid w:val="007845B1"/>
    <w:rsid w:val="00791320"/>
    <w:rsid w:val="00794A71"/>
    <w:rsid w:val="00796D45"/>
    <w:rsid w:val="007B1503"/>
    <w:rsid w:val="007C0DBD"/>
    <w:rsid w:val="007C332D"/>
    <w:rsid w:val="007C6A48"/>
    <w:rsid w:val="007C7FF0"/>
    <w:rsid w:val="007D156B"/>
    <w:rsid w:val="007D2000"/>
    <w:rsid w:val="007F0C81"/>
    <w:rsid w:val="007F2D38"/>
    <w:rsid w:val="008027DC"/>
    <w:rsid w:val="00823302"/>
    <w:rsid w:val="00824BF6"/>
    <w:rsid w:val="00830552"/>
    <w:rsid w:val="008412FD"/>
    <w:rsid w:val="00841E04"/>
    <w:rsid w:val="00864ACC"/>
    <w:rsid w:val="00866263"/>
    <w:rsid w:val="00871B22"/>
    <w:rsid w:val="0087511D"/>
    <w:rsid w:val="00882406"/>
    <w:rsid w:val="00886801"/>
    <w:rsid w:val="0089293A"/>
    <w:rsid w:val="008B1B90"/>
    <w:rsid w:val="008B57A0"/>
    <w:rsid w:val="008C1382"/>
    <w:rsid w:val="008C3012"/>
    <w:rsid w:val="008C34BC"/>
    <w:rsid w:val="008C67D1"/>
    <w:rsid w:val="008D2EAE"/>
    <w:rsid w:val="008D5D98"/>
    <w:rsid w:val="008D6A4B"/>
    <w:rsid w:val="008E16A6"/>
    <w:rsid w:val="008E42DD"/>
    <w:rsid w:val="008F08B1"/>
    <w:rsid w:val="008F1B3D"/>
    <w:rsid w:val="008F536E"/>
    <w:rsid w:val="008F5C14"/>
    <w:rsid w:val="009001C4"/>
    <w:rsid w:val="00902BF7"/>
    <w:rsid w:val="009129C9"/>
    <w:rsid w:val="009174EA"/>
    <w:rsid w:val="00920EF1"/>
    <w:rsid w:val="00921606"/>
    <w:rsid w:val="00921742"/>
    <w:rsid w:val="00925C5E"/>
    <w:rsid w:val="00927BC5"/>
    <w:rsid w:val="009332A5"/>
    <w:rsid w:val="00942152"/>
    <w:rsid w:val="00944E57"/>
    <w:rsid w:val="00945F25"/>
    <w:rsid w:val="00946298"/>
    <w:rsid w:val="009474D8"/>
    <w:rsid w:val="009562AA"/>
    <w:rsid w:val="00963D4F"/>
    <w:rsid w:val="0098598F"/>
    <w:rsid w:val="0099202C"/>
    <w:rsid w:val="009A1AE9"/>
    <w:rsid w:val="009A2FE1"/>
    <w:rsid w:val="009A4D66"/>
    <w:rsid w:val="009B1EAF"/>
    <w:rsid w:val="009B5116"/>
    <w:rsid w:val="009C64D8"/>
    <w:rsid w:val="009D0C54"/>
    <w:rsid w:val="009D1205"/>
    <w:rsid w:val="009D4F57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2753"/>
    <w:rsid w:val="00A53600"/>
    <w:rsid w:val="00A62819"/>
    <w:rsid w:val="00A67B93"/>
    <w:rsid w:val="00A70DB0"/>
    <w:rsid w:val="00A72289"/>
    <w:rsid w:val="00A766DD"/>
    <w:rsid w:val="00A82BBD"/>
    <w:rsid w:val="00AA1677"/>
    <w:rsid w:val="00AA20BD"/>
    <w:rsid w:val="00AB51DF"/>
    <w:rsid w:val="00AB5CD5"/>
    <w:rsid w:val="00AB6990"/>
    <w:rsid w:val="00AB7106"/>
    <w:rsid w:val="00AC4194"/>
    <w:rsid w:val="00AC7A32"/>
    <w:rsid w:val="00AD15EF"/>
    <w:rsid w:val="00AD2A48"/>
    <w:rsid w:val="00AD6EAD"/>
    <w:rsid w:val="00AD7965"/>
    <w:rsid w:val="00AF1329"/>
    <w:rsid w:val="00AF3579"/>
    <w:rsid w:val="00B04F0E"/>
    <w:rsid w:val="00B07E3E"/>
    <w:rsid w:val="00B20693"/>
    <w:rsid w:val="00B2070B"/>
    <w:rsid w:val="00B2428F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746B1"/>
    <w:rsid w:val="00B808A8"/>
    <w:rsid w:val="00B82335"/>
    <w:rsid w:val="00B87D99"/>
    <w:rsid w:val="00B95212"/>
    <w:rsid w:val="00B96B79"/>
    <w:rsid w:val="00BA5D36"/>
    <w:rsid w:val="00BA6BC9"/>
    <w:rsid w:val="00BA7912"/>
    <w:rsid w:val="00BA7DD2"/>
    <w:rsid w:val="00BC0AA1"/>
    <w:rsid w:val="00BC5530"/>
    <w:rsid w:val="00BD2B56"/>
    <w:rsid w:val="00BD34A3"/>
    <w:rsid w:val="00BD4BA3"/>
    <w:rsid w:val="00BD4CF3"/>
    <w:rsid w:val="00BE4F9F"/>
    <w:rsid w:val="00BF058D"/>
    <w:rsid w:val="00BF68A3"/>
    <w:rsid w:val="00BF7A0D"/>
    <w:rsid w:val="00C0490D"/>
    <w:rsid w:val="00C05768"/>
    <w:rsid w:val="00C10B0F"/>
    <w:rsid w:val="00C1193E"/>
    <w:rsid w:val="00C124F5"/>
    <w:rsid w:val="00C12D41"/>
    <w:rsid w:val="00C31242"/>
    <w:rsid w:val="00C315B7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B5401"/>
    <w:rsid w:val="00CC3FBB"/>
    <w:rsid w:val="00CC6036"/>
    <w:rsid w:val="00CE01C4"/>
    <w:rsid w:val="00CE524A"/>
    <w:rsid w:val="00CE5655"/>
    <w:rsid w:val="00CE7848"/>
    <w:rsid w:val="00CF3132"/>
    <w:rsid w:val="00CF5BF2"/>
    <w:rsid w:val="00D069B1"/>
    <w:rsid w:val="00D076C7"/>
    <w:rsid w:val="00D10E71"/>
    <w:rsid w:val="00D2068B"/>
    <w:rsid w:val="00D23552"/>
    <w:rsid w:val="00D354A9"/>
    <w:rsid w:val="00D378AB"/>
    <w:rsid w:val="00D56231"/>
    <w:rsid w:val="00D571CD"/>
    <w:rsid w:val="00D65F50"/>
    <w:rsid w:val="00D745A1"/>
    <w:rsid w:val="00D75DA6"/>
    <w:rsid w:val="00D804E9"/>
    <w:rsid w:val="00D8111E"/>
    <w:rsid w:val="00D93FCF"/>
    <w:rsid w:val="00D97861"/>
    <w:rsid w:val="00DA656A"/>
    <w:rsid w:val="00DA74CE"/>
    <w:rsid w:val="00DC2A67"/>
    <w:rsid w:val="00DD4557"/>
    <w:rsid w:val="00DD6464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03475"/>
    <w:rsid w:val="00E1152F"/>
    <w:rsid w:val="00E20DF7"/>
    <w:rsid w:val="00E21373"/>
    <w:rsid w:val="00E2310E"/>
    <w:rsid w:val="00E23ADA"/>
    <w:rsid w:val="00E26974"/>
    <w:rsid w:val="00E2768B"/>
    <w:rsid w:val="00E32CE6"/>
    <w:rsid w:val="00E46200"/>
    <w:rsid w:val="00E52B6E"/>
    <w:rsid w:val="00E530AB"/>
    <w:rsid w:val="00E573C2"/>
    <w:rsid w:val="00E647B1"/>
    <w:rsid w:val="00E70BFE"/>
    <w:rsid w:val="00E712C4"/>
    <w:rsid w:val="00E732BB"/>
    <w:rsid w:val="00E8111A"/>
    <w:rsid w:val="00E870BB"/>
    <w:rsid w:val="00E93FB9"/>
    <w:rsid w:val="00E948EE"/>
    <w:rsid w:val="00EA0A60"/>
    <w:rsid w:val="00EA1A33"/>
    <w:rsid w:val="00EA64B7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03D"/>
    <w:rsid w:val="00EF4254"/>
    <w:rsid w:val="00EF7304"/>
    <w:rsid w:val="00F126FF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833E5"/>
    <w:rsid w:val="00F91201"/>
    <w:rsid w:val="00F927EE"/>
    <w:rsid w:val="00FA187D"/>
    <w:rsid w:val="00FA38D8"/>
    <w:rsid w:val="00FB39A0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D6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4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4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4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4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D6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4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4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4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4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ročište 22.2.18.</izvorni_sadrzaj>
    <derivirana_varijabla naziv="DomainObject.Primjedba_1">- ročište 22.2.18.</derivirana_varijabla>
  </DomainObject.Primjedba>
  <DomainObject.Oznaka>
    <izvorni_sadrzaj>St-911/2016-7</izvorni_sadrzaj>
    <derivirana_varijabla naziv="DomainObject.Oznaka_1">St-911/2016-7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 group društvo s ograničenom odgovornošću za proizvodnju, usluge i trgovinu</izvorni_sadrzaj>
    <derivirana_varijabla naziv="DomainObject.Predmet.StrankaFormated_1">  W group društvo s ograničenom odgovornošću za proizvodnju, usluge i trgovinu</derivirana_varijabla>
  </DomainObject.Predmet.StrankaFormated>
  <DomainObject.Predmet.StrankaFormatedOIB>
    <izvorni_sadrzaj>  W group društvo s ograničenom odgovornošću za proizvodnju, usluge i trgovinu, OIB 16031293073</izvorni_sadrzaj>
    <derivirana_varijabla naziv="DomainObject.Predmet.StrankaFormatedOIB_1">  W group društvo s ograničenom odgovornošću za proizvodnju, usluge i trgovinu, OIB 16031293073</derivirana_varijabla>
  </DomainObject.Predmet.StrankaFormatedOIB>
  <DomainObject.Predmet.StrankaFormatedWithAdress>
    <izvorni_sadrzaj> W group društvo s ograničenom odgovornošću za proizvodnju, usluge i trgovinu, Ivana Severa 2/A, 42000 Varaždin</izvorni_sadrzaj>
    <derivirana_varijabla naziv="DomainObject.Predmet.StrankaFormatedWithAdress_1"> W group društvo s ograničenom odgovornošću za proizvodnju, usluge i trgovinu, Ivana Severa 2/A, 42000 Varaždin</derivirana_varijabla>
  </DomainObject.Predmet.StrankaFormatedWithAdress>
  <DomainObject.Predmet.StrankaFormatedWithAdressOIB>
    <izvorni_sadrzaj> W group društvo s ograničenom odgovornošću za proizvodnju, usluge i trgovinu, OIB 16031293073, Ivana Severa 2/A, 42000 Varaždin</izvorni_sadrzaj>
    <derivirana_varijabla naziv="DomainObject.Predmet.StrankaFormatedWithAdressOIB_1"> W group društvo s ograničenom odgovornošću za proizvodnju, usluge i trgovinu, OIB 16031293073, Ivana Severa 2/A, 42000 Varaždin</derivirana_varijabla>
  </DomainObject.Predmet.StrankaFormatedWithAdressOIB>
  <DomainObject.Predmet.StrankaWithAdress>
    <izvorni_sadrzaj>W group društvo s ograničenom odgovornošću za proizvodnju, usluge i trgovinu Ivana Severa 2/A,42000 Varaždin</izvorni_sadrzaj>
    <derivirana_varijabla naziv="DomainObject.Predmet.StrankaWithAdress_1">W group društvo s ograničenom odgovornošću za proizvodnju, usluge i trgovinu Ivana Severa 2/A,42000 Varaždin</derivirana_varijabla>
  </DomainObject.Predmet.StrankaWithAdress>
  <DomainObject.Predmet.StrankaWithAdressOIB>
    <izvorni_sadrzaj>W group društvo s ograničenom odgovornošću za proizvodnju, usluge i trgovinu, OIB 16031293073, Ivana Severa 2/A,42000 Varaždin</izvorni_sadrzaj>
    <derivirana_varijabla naziv="DomainObject.Predmet.StrankaWithAdressOIB_1">W group društvo s ograničenom odgovornošću za proizvodnju, usluge i trgovinu, OIB 16031293073, Ivana Severa 2/A,42000 Varaždin</derivirana_varijabla>
  </DomainObject.Predmet.StrankaWithAdressOIB>
  <DomainObject.Predmet.StrankaNazivFormated>
    <izvorni_sadrzaj>W group društvo s ograničenom odgovornošću za proizvodnju, usluge i trgovinu</izvorni_sadrzaj>
    <derivirana_varijabla naziv="DomainObject.Predmet.StrankaNazivFormated_1">W group društvo s ograničenom odgovornošću za proizvodnju, usluge i trgovinu</derivirana_varijabla>
  </DomainObject.Predmet.StrankaNazivFormated>
  <DomainObject.Predmet.StrankaNazivFormatedOIB>
    <izvorni_sadrzaj>W group društvo s ograničenom odgovornošću za proizvodnju, usluge i trgovinu, OIB 16031293073</izvorni_sadrzaj>
    <derivirana_varijabla naziv="DomainObject.Predmet.StrankaNazivFormatedOIB_1">W group društvo s ograničenom odgovornošću za proizvodnju, usluge i trgovinu, OIB 16031293073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398395632.00</izvorni_sadrzaj>
    <derivirana_varijabla naziv="DomainObject.Predmet.TrenutnaVrijednost_1">398395632.00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W group društvo s ograničenom odgovornošću za proizvodnju, usluge i trgovinu</item>
    </izvorni_sadrzaj>
    <derivirana_varijabla naziv="DomainObject.Predmet.StrankaListFormated_1">
      <item>W group društvo s ograničenom odgovornošću za proizvodnju, usluge i trgovinu</item>
    </derivirana_varijabla>
  </DomainObject.Predmet.StrankaListFormated>
  <DomainObject.Predmet.StrankaListFormatedOIB>
    <izvorni_sadrzaj>
      <item>W group društvo s ograničenom odgovornošću za proizvodnju, usluge i trgovinu, OIB 16031293073</item>
    </izvorni_sadrzaj>
    <derivirana_varijabla naziv="DomainObject.Predmet.StrankaListFormatedOIB_1">
      <item>W group društvo s ograničenom odgovornošću za proizvodnju, usluge i trgovinu, OIB 16031293073</item>
    </derivirana_varijabla>
  </DomainObject.Predmet.StrankaListFormatedOIB>
  <DomainObject.Predmet.StrankaListFormatedWithAdress>
    <izvorni_sadrzaj>
      <item>W group društvo s ograničenom odgovornošću za proizvodnju, usluge i trgovinu, Ivana Severa 2/A, 42000 Varaždin</item>
    </izvorni_sadrzaj>
    <derivirana_varijabla naziv="DomainObject.Predmet.StrankaListFormatedWithAdress_1">
      <item>W group društvo s ograničenom odgovornošću za proizvodnju, usluge i trgovinu, Ivana Severa 2/A, 42000 Varaždin</item>
    </derivirana_varijabla>
  </DomainObject.Predmet.StrankaListFormatedWithAdress>
  <DomainObject.Predmet.StrankaListFormatedWithAdressOIB>
    <izvorni_sadrzaj>
      <item>W group društvo s ograničenom odgovornošću za proizvodnju, usluge i trgovinu, OIB 16031293073, Ivana Severa 2/A, 42000 Varaždin</item>
    </izvorni_sadrzaj>
    <derivirana_varijabla naziv="DomainObject.Predmet.StrankaListFormatedWithAdressOIB_1">
      <item>W group društvo s ograničenom odgovornošću za proizvodnju, usluge i trgovinu, OIB 16031293073, Ivana Severa 2/A, 42000 Varaždin</item>
    </derivirana_varijabla>
  </DomainObject.Predmet.StrankaListFormatedWithAdressOIB>
  <DomainObject.Predmet.StrankaListNazivFormated>
    <izvorni_sadrzaj>
      <item>W group društvo s ograničenom odgovornošću za proizvodnju, usluge i trgovinu</item>
    </izvorni_sadrzaj>
    <derivirana_varijabla naziv="DomainObject.Predmet.StrankaListNazivFormated_1">
      <item>W group društvo s ograničenom odgovornošću za proizvodnju, usluge i trgovinu</item>
    </derivirana_varijabla>
  </DomainObject.Predmet.StrankaListNazivFormated>
  <DomainObject.Predmet.StrankaListNazivFormatedOIB>
    <izvorni_sadrzaj>
      <item>W group društvo s ograničenom odgovornošću za proizvodnju, usluge i trgovinu, OIB 16031293073</item>
    </izvorni_sadrzaj>
    <derivirana_varijabla naziv="DomainObject.Predmet.StrankaListNazivFormatedOIB_1">
      <item>W group društvo s ograničenom odgovornošću za proizvodnju, usluge i trgovinu, OIB 16031293073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Goran Jujnović Lučić</item>
      <item>LKW WALTER INTERNATIONALE TRANSPORTORGANISATION AG</item>
      <item>Zajednički odvjetnički ured Maša Gluhinić i Monja Matić</item>
    </izvorni_sadrzaj>
    <derivirana_varijabla naziv="DomainObject.Predmet.OstaliListFormated_1">
      <item>Financijska agencija</item>
      <item>Goran Jujnović Lučić</item>
      <item>LKW WALTER INTERNATIONALE TRANSPORTORGANISATION AG</item>
      <item>Zajednički odvjetnički ured Maša Gluhinić i Monja Matić</item>
    </derivirana_varijabla>
  </DomainObject.Predmet.OstaliListFormated>
  <DomainObject.Predmet.OstaliListFormatedOIB>
    <izvorni_sadrzaj>
      <item>Financijska agencija, OIB 85821130368</item>
      <item>Goran Jujnović Lučić, OIB 62461289936</item>
      <item>LKW WALTER INTERNATIONALE TRANSPORTORGANISATION AG, OIB 57300728824</item>
      <item>Zajednički odvjetnički ured Maša Gluhinić i Monja Matić</item>
    </izvorni_sadrzaj>
    <derivirana_varijabla naziv="DomainObject.Predmet.OstaliListFormatedOIB_1">
      <item>Financijska agencija, OIB 85821130368</item>
      <item>Goran Jujnović Lučić, OIB 62461289936</item>
      <item>LKW WALTER INTERNATIONALE TRANSPORTORGANISATION AG, OIB 57300728824</item>
      <item>Zajednički odvjetnički ured Maša Gluhinić i Monja Matić</item>
    </derivirana_varijabla>
  </DomainObject.Predmet.OstaliListFormatedOIB>
  <DomainObject.Predmet.OstaliListFormatedWithAdress>
    <izvorni_sadrzaj>
      <item>Financijska agencija, Ulica grada Vukovara 70, 10000 Zagreb</item>
      <item>Goran Jujnović Lučić, Strojarska cesta 20, 10000 Zagreb</item>
      <item>LKW WALTER INTERNATIONALE TRANSPORTORGANISATION AG, Iz Nö Süd, Strasse 1415, 2355 Wiener Neudorf</item>
      <item>Zajednički odvjetnički ured Maša Gluhinić i Monja Matić, Bednjanska 8, 10000 Zagreb</item>
    </izvorni_sadrzaj>
    <derivirana_varijabla naziv="DomainObject.Predmet.OstaliListFormatedWithAdress_1">
      <item>Financijska agencija, Ulica grada Vukovara 70, 10000 Zagreb</item>
      <item>Goran Jujnović Lučić, Strojarska cesta 20, 10000 Zagreb</item>
      <item>LKW WALTER INTERNATIONALE TRANSPORTORGANISATION AG, Iz Nö Süd, Strasse 1415, 2355 Wiener Neudorf</item>
      <item>Zajednički odvjetnički ured Maša Gluhinić i Monja Matić, Bednjanska 8,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Goran Jujnović Lučić, OIB 62461289936, Strojarska cesta 20, 10000 Zagreb</item>
      <item>LKW WALTER INTERNATIONALE TRANSPORTORGANISATION AG, OIB 57300728824, Iz Nö Süd, Strasse 1415, 2355 Wiener Neudorf</item>
      <item>Zajednički odvjetnički ured Maša Gluhinić i Monja Matić, Bednjanska 8, 10000 Zagreb</item>
    </izvorni_sadrzaj>
    <derivirana_varijabla naziv="DomainObject.Predmet.OstaliListFormatedWithAdressOIB_1">
      <item>Financijska agencija, OIB 85821130368, Ulica grada Vukovara 70, 10000 Zagreb</item>
      <item>Goran Jujnović Lučić, OIB 62461289936, Strojarska cesta 20, 10000 Zagreb</item>
      <item>LKW WALTER INTERNATIONALE TRANSPORTORGANISATION AG, OIB 57300728824, Iz Nö Süd, Strasse 1415, 2355 Wiener Neudorf</item>
      <item>Zajednički odvjetnički ured Maša Gluhinić i Monja Matić, Bednjanska 8, 10000 Zagreb</item>
    </derivirana_varijabla>
  </DomainObject.Predmet.OstaliListFormatedWithAdressOIB>
  <DomainObject.Predmet.OstaliListNazivFormated>
    <izvorni_sadrzaj>
      <item>Financijska agencija</item>
      <item>Goran Jujnović Lučić</item>
      <item>LKW WALTER INTERNATIONALE TRANSPORTORGANISATION AG</item>
      <item>Zajednički odvjetnički ured Maša Gluhinić i Monja Matić</item>
    </izvorni_sadrzaj>
    <derivirana_varijabla naziv="DomainObject.Predmet.OstaliListNazivFormated_1">
      <item>Financijska agencija</item>
      <item>Goran Jujnović Lučić</item>
      <item>LKW WALTER INTERNATIONALE TRANSPORTORGANISATION AG</item>
      <item>Zajednički odvjetnički ured Maša Gluhinić i Monja Matić</item>
    </derivirana_varijabla>
  </DomainObject.Predmet.OstaliListNazivFormated>
  <DomainObject.Predmet.OstaliListNazivFormatedOIB>
    <izvorni_sadrzaj>
      <item>Financijska agencija, OIB 85821130368</item>
      <item>Goran Jujnović Lučić, OIB 62461289936</item>
      <item>LKW WALTER INTERNATIONALE TRANSPORTORGANISATION AG, OIB 57300728824</item>
      <item>Zajednički odvjetnički ured Maša Gluhinić i Monja Matić</item>
    </izvorni_sadrzaj>
    <derivirana_varijabla naziv="DomainObject.Predmet.OstaliListNazivFormatedOIB_1">
      <item>Financijska agencija, OIB 85821130368</item>
      <item>Goran Jujnović Lučić, OIB 62461289936</item>
      <item>LKW WALTER INTERNATIONALE TRANSPORTORGANISATION AG, OIB 57300728824</item>
      <item>Zajednički odvjetnički ured Maša Gluhinić i Monja Matić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St-911/2016-7</izvorni_sadrzaj>
    <derivirana_varijabla naziv="DomainObject.PoslovniBrojDokumenta_1">St-911/2016-7</derivirana_varijabla>
  </DomainObject.PoslovniBrojDokumenta>
  <DomainObject.Predmet.StrankaIDrugi>
    <izvorni_sadrzaj>W group društvo s ograničenom odgovornošću za proizvodnju, usluge i trgovinu</izvorni_sadrzaj>
    <derivirana_varijabla naziv="DomainObject.Predmet.StrankaIDrugi_1">W group društvo s ograničenom odgovornošću za proizvodnju,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 group društvo s ograničenom odgovornošću za proizvodnju, usluge i trgovinu, OIB 16031293073, Ivana Severa 2/A, 42000 Varaždin</izvorni_sadrzaj>
    <derivirana_varijabla naziv="DomainObject.Predmet.StrankaIDrugiAdressOIB_1">W group društvo s ograničenom odgovornošću za proizvodnju, usluge i trgovinu, OIB 16031293073, Ivana Severa 2/A,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 group društvo s ograničenom odgovornošću za proizvodnju, usluge i trgovinu</item>
      <item>Financijska agencija</item>
      <item>Goran Jujnović Lučić</item>
      <item>LKW WALTER INTERNATIONALE TRANSPORTORGANISATION AG</item>
      <item>Zajednički odvjetnički ured Maša Gluhinić i Monja Matić</item>
    </izvorni_sadrzaj>
    <derivirana_varijabla naziv="DomainObject.Predmet.SudioniciListNaziv_1">
      <item>W group društvo s ograničenom odgovornošću za proizvodnju, usluge i trgovinu</item>
      <item>Financijska agencija</item>
      <item>Goran Jujnović Lučić</item>
      <item>LKW WALTER INTERNATIONALE TRANSPORTORGANISATION AG</item>
      <item>Zajednički odvjetnički ured Maša Gluhinić i Monja Matić</item>
    </derivirana_varijabla>
  </DomainObject.Predmet.SudioniciListNaziv>
  <DomainObject.Predmet.SudioniciListAdressOIB>
    <izvorni_sadrzaj>
      <item>W group društvo s ograničenom odgovornošću za proizvodnju, usluge i trgovinu, OIB 16031293073, Ivana Severa 2/A,42000 Varaždin</item>
      <item>Financijska agencija, OIB 85821130368, Ulica grada Vukovara 70,10000 Zagreb</item>
      <item>Goran Jujnović Lučić, OIB 62461289936, Strojarska cesta 20,10000 Zagreb</item>
      <item>LKW WALTER INTERNATIONALE TRANSPORTORGANISATION AG, OIB 57300728824, Iz Nö Süd, Strasse 1415,2355 Wiener Neudorf</item>
      <item>Zajednički odvjetnički ured Maša Gluhinić i Monja Matić, Bednjanska 8,10000 Zagreb</item>
    </izvorni_sadrzaj>
    <derivirana_varijabla naziv="DomainObject.Predmet.SudioniciListAdressOIB_1">
      <item>W group društvo s ograničenom odgovornošću za proizvodnju, usluge i trgovinu, OIB 16031293073, Ivana Severa 2/A,42000 Varaždin</item>
      <item>Financijska agencija, OIB 85821130368, Ulica grada Vukovara 70,10000 Zagreb</item>
      <item>Goran Jujnović Lučić, OIB 62461289936, Strojarska cesta 20,10000 Zagreb</item>
      <item>LKW WALTER INTERNATIONALE TRANSPORTORGANISATION AG, OIB 57300728824, Iz Nö Süd, Strasse 1415,2355 Wiener Neudorf</item>
      <item>Zajednički odvjetnički ured Maša Gluhinić i Monja Matić,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16031293073</item>
      <item>, OIB 85821130368</item>
      <item>, OIB 62461289936</item>
      <item>, OIB 57300728824</item>
      <item>, OIB null</item>
    </izvorni_sadrzaj>
    <derivirana_varijabla naziv="DomainObject.Predmet.SudioniciListNazivOIB_1">
      <item>, OIB 16031293073</item>
      <item>, OIB 85821130368</item>
      <item>, OIB 62461289936</item>
      <item>, OIB 57300728824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7B7818-3301-47AE-B50E-6D7F464C6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157</properties:Words>
  <properties:Characters>893</properties:Characters>
  <properties:Lines>31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1104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2017-03-09T12:56:00Z</dcterms:created>
  <dc:creator>banka</dc:creator>
  <cp:lastModifiedBy>Tihana Martinez</cp:lastModifiedBy>
  <cp:lastPrinted>2018-01-15T07:08:00Z</cp:lastPrinted>
  <dcterms:modified xmlns:xsi="http://www.w3.org/2001/XMLSchema-instance" xsi:type="dcterms:W3CDTF">2018-01-15T08:41:00Z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St-911/2016-7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