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44a5a" w14:paraId="3044a5a" w:rsidRDefault="00D970B2" w:rsidP="00D970B2" w:rsidR="00D970B2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98192A" w:rsidP="00D970B2" w:rsidR="00D970B2">
      <w:pPr>
        <w:tabs>
          <w:tab w:pos="7020" w:val="left"/>
        </w:tabs>
      </w:pPr>
      <w:r>
        <w:t>REPUBLIKA</w:t>
      </w:r>
      <w:r w:rsidR="00D970B2">
        <w:t xml:space="preserve"> HRVATSKA </w:t>
      </w:r>
    </w:p>
    <w:p w:rsidRDefault="00D970B2" w:rsidP="00D970B2" w:rsidR="00D970B2">
      <w:r>
        <w:t>Trgovački sud u Zagrebu</w:t>
      </w:r>
    </w:p>
    <w:p w:rsidRDefault="00D970B2" w:rsidP="00D970B2" w:rsidR="00D970B2">
      <w:r>
        <w:t>Zagreb, Amruševa 2/II</w:t>
      </w:r>
    </w:p>
    <w:p w:rsidRDefault="00347DCD" w:rsidP="00D970B2" w:rsidR="00D970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89. St-</w:t>
      </w:r>
      <w:r w:rsidR="00967D3B">
        <w:t>9370</w:t>
      </w:r>
      <w:r w:rsidR="00C250CD">
        <w:t>/15-4</w:t>
      </w:r>
    </w:p>
    <w:p w:rsidRDefault="00D970B2" w:rsidP="00D970B2" w:rsidR="00D970B2"/>
    <w:p w:rsidRDefault="00D970B2" w:rsidP="00D970B2" w:rsidR="00D970B2"/>
    <w:p w:rsidRDefault="00D970B2" w:rsidP="00D970B2" w:rsidR="00D970B2">
      <w:pPr>
        <w:jc w:val="both"/>
      </w:pPr>
      <w:r>
        <w:t xml:space="preserve"> </w:t>
      </w:r>
      <w:r>
        <w:tab/>
        <w:t>TRGOVAČKI SUD U ZAGREBU, u skraćenom stečajnom postupku pod poslovnim brojem St-</w:t>
      </w:r>
      <w:r w:rsidR="00967D3B">
        <w:t>9370</w:t>
      </w:r>
      <w:r>
        <w:t xml:space="preserve">/15, temeljem odredbe članka 430. Stečajnog zakona (N.N. br. 71/15.), dana </w:t>
      </w:r>
      <w:r w:rsidR="0098192A">
        <w:t xml:space="preserve">20. siječnja 2016., </w:t>
      </w:r>
      <w:r>
        <w:t>objavljuje:</w:t>
      </w:r>
    </w:p>
    <w:p w:rsidRDefault="00D970B2" w:rsidP="00D970B2" w:rsidR="00D970B2">
      <w:pPr>
        <w:rPr>
          <w:sz w:val="40"/>
          <w:szCs w:val="40"/>
        </w:rPr>
      </w:pPr>
    </w:p>
    <w:p w:rsidRDefault="00D970B2" w:rsidP="00D970B2" w:rsidR="00D970B2" w:rsidRPr="0098192A">
      <w:pPr>
        <w:jc w:val="center"/>
      </w:pPr>
      <w:r w:rsidRPr="0098192A">
        <w:t>O G L A S</w:t>
      </w:r>
    </w:p>
    <w:p w:rsidRDefault="00D970B2" w:rsidP="00D970B2" w:rsidR="00D970B2">
      <w:pPr>
        <w:rPr>
          <w:b/>
        </w:rPr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Za dužnika  </w:t>
      </w:r>
      <w:r w:rsidR="00967D3B">
        <w:t>MA-ČA TRETMAN d.o.o., OIB 98739593218, Zagreb, Jaruščica 1 F</w:t>
      </w:r>
      <w:r>
        <w:t xml:space="preserve">. </w:t>
      </w:r>
    </w:p>
    <w:p w:rsidRDefault="00D970B2" w:rsidP="00D970B2" w:rsidR="00D970B2">
      <w:pPr>
        <w:pStyle w:val="Odlomakpopisa"/>
        <w:ind w:left="1428"/>
      </w:pPr>
    </w:p>
    <w:p w:rsidRDefault="00D970B2" w:rsidP="00D970B2" w:rsidR="00D970B2">
      <w:pPr>
        <w:pStyle w:val="Odlomakpopisa"/>
        <w:numPr>
          <w:ilvl w:val="0"/>
          <w:numId w:val="1"/>
        </w:numPr>
      </w:pPr>
      <w:r>
        <w:t xml:space="preserve">Iznos duga evidentiran na temelju neizvršenih osnova za plaćanje je </w:t>
      </w:r>
      <w:r w:rsidR="00967D3B">
        <w:t>111.927,07</w:t>
      </w:r>
      <w:r>
        <w:t xml:space="preserve"> kn.</w:t>
      </w:r>
    </w:p>
    <w:p w:rsidRDefault="00D970B2" w:rsidP="00D970B2" w:rsidR="00D970B2">
      <w:pPr>
        <w:ind w:left="360"/>
      </w:pPr>
      <w:r>
        <w:t xml:space="preserve"> </w:t>
      </w: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D970B2" w:rsidP="00D970B2" w:rsidR="00D970B2">
      <w:pPr>
        <w:ind w:firstLine="720"/>
        <w:jc w:val="both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D970B2" w:rsidP="00D970B2" w:rsidR="00D970B2">
      <w:pPr>
        <w:pStyle w:val="Odlomakpopisa"/>
      </w:pPr>
    </w:p>
    <w:p w:rsidRDefault="00D970B2" w:rsidP="00D970B2" w:rsidR="00D970B2">
      <w:pPr>
        <w:pStyle w:val="Odlomakpopisa"/>
        <w:numPr>
          <w:ilvl w:val="0"/>
          <w:numId w:val="1"/>
        </w:numPr>
        <w:jc w:val="both"/>
      </w:pPr>
      <w:r>
        <w:t>UPOZORENJE:</w:t>
      </w:r>
    </w:p>
    <w:p w:rsidRDefault="00D970B2" w:rsidP="00D970B2" w:rsidR="00D970B2">
      <w:pPr>
        <w:pStyle w:val="Odlomakpopisa"/>
        <w:ind w:left="1428"/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D970B2" w:rsidP="00D970B2" w:rsidR="00D970B2">
      <w:pPr>
        <w:pStyle w:val="Odlomakpopisa"/>
        <w:ind w:left="1428"/>
        <w:jc w:val="both"/>
      </w:pPr>
      <w:r>
        <w:t>U tom slučaju sud će po službenoj dužnosti donijeti rješenje o otvaranju i zaključenju skraćenog stečajnog postupka.</w:t>
      </w:r>
    </w:p>
    <w:p w:rsidRDefault="00D970B2" w:rsidP="00D970B2" w:rsidR="00D970B2">
      <w:pPr>
        <w:jc w:val="center"/>
      </w:pPr>
    </w:p>
    <w:p w:rsidRDefault="0098192A" w:rsidP="00D970B2" w:rsidR="00D970B2">
      <w:pPr>
        <w:jc w:val="center"/>
      </w:pPr>
      <w:r>
        <w:t xml:space="preserve">U </w:t>
      </w:r>
      <w:r w:rsidR="00D970B2">
        <w:t>Zagreb</w:t>
      </w:r>
      <w:r>
        <w:t>u</w:t>
      </w:r>
      <w:r w:rsidR="00D970B2">
        <w:t xml:space="preserve">, </w:t>
      </w:r>
      <w:r>
        <w:t>20. siječnja 2016</w:t>
      </w:r>
      <w:r w:rsidR="00D970B2">
        <w:t>.</w:t>
      </w:r>
    </w:p>
    <w:p w:rsidRDefault="00D970B2" w:rsidP="00D970B2" w:rsidR="00D970B2"/>
    <w:p w:rsidRDefault="00D970B2" w:rsidP="00D970B2" w:rsidR="00D970B2">
      <w:pPr>
        <w:jc w:val="right"/>
      </w:pPr>
      <w:r>
        <w:t xml:space="preserve">        Sudac:</w:t>
      </w:r>
    </w:p>
    <w:p w:rsidRDefault="00D970B2" w:rsidP="00D970B2" w:rsidR="00D970B2">
      <w:pPr>
        <w:jc w:val="right"/>
      </w:pPr>
      <w:r>
        <w:t xml:space="preserve">     Nikoli</w:t>
      </w:r>
      <w:r w:rsidR="0098192A">
        <w:t>na Dorić Hadžisejdić</w:t>
      </w:r>
    </w:p>
    <w:p w:rsidRDefault="0098192A" w:rsidP="00D970B2" w:rsidR="0098192A">
      <w:pPr>
        <w:jc w:val="right"/>
      </w:pPr>
    </w:p>
    <w:p w:rsidRDefault="008F3AB7" w:rsidP="0098192A" w:rsidR="008F3AB7">
      <w:pPr>
        <w:jc w:val="both"/>
      </w:pPr>
    </w:p>
    <w:p w:rsidRDefault="008E4414" w:rsidP="0098192A" w:rsidR="008E4414">
      <w:pPr>
        <w:jc w:val="both"/>
      </w:pPr>
    </w:p>
    <w:p w:rsidRDefault="0098192A" w:rsidP="0098192A" w:rsidR="0098192A">
      <w:pPr>
        <w:jc w:val="both"/>
      </w:pPr>
      <w:r>
        <w:t>DNA:</w:t>
      </w:r>
    </w:p>
    <w:p w:rsidRDefault="0098192A" w:rsidP="0098192A" w:rsidR="0098192A">
      <w:pPr>
        <w:pStyle w:val="Odlomakpopisa"/>
        <w:numPr>
          <w:ilvl w:val="0"/>
          <w:numId w:val="3"/>
        </w:numPr>
        <w:jc w:val="both"/>
      </w:pPr>
      <w:r>
        <w:t>e-oglasna ploča 45 dana</w:t>
      </w:r>
    </w:p>
    <w:p w:rsidRDefault="00D970B2" w:rsidP="00D970B2" w:rsidR="00D970B2">
      <w:pPr>
        <w:jc w:val="right"/>
      </w:pPr>
    </w:p>
    <w:p w:rsidRDefault="00D970B2" w:rsidP="00D970B2" w:rsidR="00D970B2">
      <w:pPr>
        <w:jc w:val="right"/>
      </w:pPr>
    </w:p>
    <w:p w:rsidRDefault="009A248B" w:rsidR="009A248B"/>
    <w:sectPr w:rsidSect="0098192A" w:rsidR="009A248B">
      <w:headerReference w:type="default" r:id="rId10"/>
      <w:pgSz w:h="16838" w:w="11906"/>
      <w:pgMar w:gutter="0" w:footer="708" w:header="708" w:left="1417" w:bottom="142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8192A" w:rsidP="0098192A" w:rsidR="0098192A">
      <w:r>
        <w:separator/>
      </w:r>
    </w:p>
  </w:endnote>
  <w:endnote w:id="0" w:type="continuationSeparator">
    <w:p w:rsidRDefault="0098192A" w:rsidP="0098192A" w:rsidR="009819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8192A" w:rsidP="0098192A" w:rsidR="0098192A">
      <w:r>
        <w:separator/>
      </w:r>
    </w:p>
  </w:footnote>
  <w:footnote w:id="0" w:type="continuationSeparator">
    <w:p w:rsidRDefault="0098192A" w:rsidP="0098192A" w:rsidR="0098192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8192A" w:rsidR="0098192A">
    <w:pPr>
      <w:pStyle w:val="Zaglavlje"/>
    </w:pPr>
    <w:r>
      <w:rPr>
        <w:noProof/>
      </w:rPr>
      <w:drawing>
        <wp:inline distR="0" distL="0" distB="0" distT="0">
          <wp:extent cy="963295" cx="719455"/>
          <wp:effectExtent b="8255" r="4445" t="0" l="0"/>
          <wp:docPr name="Slika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F8E4AB7"/>
    <w:multiLevelType w:val="hybridMultilevel"/>
    <w:tmpl w:val="5F828EE0"/>
    <w:lvl w:tplc="EF926782" w:ilvl="0">
      <w:start w:val="8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ED366AE"/>
    <w:multiLevelType w:val="hybridMultilevel"/>
    <w:tmpl w:val="24FE9D54"/>
    <w:lvl w:tplc="92AEC35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00"/>
  <w:attachedTemplate r:id="rId1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0B2"/>
    <w:rsid w:val="000B3EF2"/>
    <w:rsid w:val="00101281"/>
    <w:rsid w:val="00176522"/>
    <w:rsid w:val="00194DE9"/>
    <w:rsid w:val="00215918"/>
    <w:rsid w:val="002E06D3"/>
    <w:rsid w:val="00347DCD"/>
    <w:rsid w:val="0044280E"/>
    <w:rsid w:val="004B4B7E"/>
    <w:rsid w:val="00524D3D"/>
    <w:rsid w:val="006156D0"/>
    <w:rsid w:val="0064498B"/>
    <w:rsid w:val="00726015"/>
    <w:rsid w:val="007D6D1C"/>
    <w:rsid w:val="008C31DE"/>
    <w:rsid w:val="008E4414"/>
    <w:rsid w:val="008F3AB7"/>
    <w:rsid w:val="00967D3B"/>
    <w:rsid w:val="0098192A"/>
    <w:rsid w:val="009A248B"/>
    <w:rsid w:val="00A36ADB"/>
    <w:rsid w:val="00AB00C6"/>
    <w:rsid w:val="00AF31FC"/>
    <w:rsid w:val="00B00AAF"/>
    <w:rsid w:val="00BC1743"/>
    <w:rsid w:val="00BE6AA0"/>
    <w:rsid w:val="00C250CD"/>
    <w:rsid w:val="00C445F4"/>
    <w:rsid w:val="00D660C0"/>
    <w:rsid w:val="00D970B2"/>
    <w:rsid w:val="00EB6112"/>
    <w:rsid w:val="00F13194"/>
    <w:rsid w:val="00FE1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0B2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A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6AD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36AD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36AD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36AD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0B2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970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970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970B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192A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8192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8192A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6A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6AD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36AD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36AD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36AD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0026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siječnja 2016.</izvorni_sadrzaj>
    <derivirana_varijabla naziv="DomainObject.DatumDonosenjaOdluke_1">20.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9370</izvorni_sadrzaj>
    <derivirana_varijabla naziv="DomainObject.Predmet.Broj_1">9370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2015.</izvorni_sadrzaj>
    <derivirana_varijabla naziv="DomainObject.Predmet.DatumOsnivanja_1">31.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St-9370/2015</izvorni_sadrzaj>
    <derivirana_varijabla naziv="DomainObject.Predmet.OznakaBroj_1">St-9370/2015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MA-ČA TRETMAN d.o.o.</izvorni_sadrzaj>
    <derivirana_varijabla naziv="DomainObject.Predmet.ProtustrankaFormated_1">  MA-ČA TRETMAN d.o.o.</derivirana_varijabla>
  </DomainObject.Predmet.ProtustrankaFormated>
  <DomainObject.Predmet.ProtustrankaFormatedOIB>
    <izvorni_sadrzaj>  MA-ČA TRETMAN d.o.o., OIB 98739593218</izvorni_sadrzaj>
    <derivirana_varijabla naziv="DomainObject.Predmet.ProtustrankaFormatedOIB_1">  MA-ČA TRETMAN d.o.o., OIB 98739593218</derivirana_varijabla>
  </DomainObject.Predmet.ProtustrankaFormatedOIB>
  <DomainObject.Predmet.ProtustrankaFormatedWithAdress>
    <izvorni_sadrzaj> MA-ČA TRETMAN d.o.o., Jaruščica 1 F, 10000 Zagreb</izvorni_sadrzaj>
    <derivirana_varijabla naziv="DomainObject.Predmet.ProtustrankaFormatedWithAdress_1"> MA-ČA TRETMAN d.o.o., Jaruščica 1 F, 10000 Zagreb</derivirana_varijabla>
  </DomainObject.Predmet.ProtustrankaFormatedWithAdress>
  <DomainObject.Predmet.ProtustrankaFormatedWithAdressOIB>
    <izvorni_sadrzaj> MA-ČA TRETMAN d.o.o., OIB 98739593218, Jaruščica 1 F, 10000 Zagreb</izvorni_sadrzaj>
    <derivirana_varijabla naziv="DomainObject.Predmet.ProtustrankaFormatedWithAdressOIB_1"> MA-ČA TRETMAN d.o.o., OIB 98739593218, Jaruščica 1 F, 10000 Zagreb</derivirana_varijabla>
  </DomainObject.Predmet.ProtustrankaFormatedWithAdressOIB>
  <DomainObject.Predmet.ProtustrankaWithAdress>
    <izvorni_sadrzaj>MA-ČA TRETMAN d.o.o. Jaruščica 1 F, 10000 Zagreb</izvorni_sadrzaj>
    <derivirana_varijabla naziv="DomainObject.Predmet.ProtustrankaWithAdress_1">MA-ČA TRETMAN d.o.o. Jaruščica 1 F, 10000 Zagreb</derivirana_varijabla>
  </DomainObject.Predmet.ProtustrankaWithAdress>
  <DomainObject.Predmet.ProtustrankaWithAdressOIB>
    <izvorni_sadrzaj>MA-ČA TRETMAN d.o.o., OIB 98739593218, Jaruščica 1 F, 10000 Zagreb</izvorni_sadrzaj>
    <derivirana_varijabla naziv="DomainObject.Predmet.ProtustrankaWithAdressOIB_1">MA-ČA TRETMAN d.o.o., OIB 98739593218, Jaruščica 1 F, 10000 Zagreb</derivirana_varijabla>
  </DomainObject.Predmet.ProtustrankaWithAdressOIB>
  <DomainObject.Predmet.ProtustrankaNazivFormated>
    <izvorni_sadrzaj>MA-ČA TRETMAN d.o.o.</izvorni_sadrzaj>
    <derivirana_varijabla naziv="DomainObject.Predmet.ProtustrankaNazivFormated_1">MA-ČA TRETMAN d.o.o.</derivirana_varijabla>
  </DomainObject.Predmet.ProtustrankaNazivFormated>
  <DomainObject.Predmet.ProtustrankaNazivFormatedOIB>
    <izvorni_sadrzaj>MA-ČA TRETMAN d.o.o., OIB 98739593218</izvorni_sadrzaj>
    <derivirana_varijabla naziv="DomainObject.Predmet.ProtustrankaNazivFormatedOIB_1">MA-ČA TRETMAN d.o.o., OIB 98739593218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MA-ČA TRETMAN d.o.o.</item>
    </izvorni_sadrzaj>
    <derivirana_varijabla naziv="DomainObject.Predmet.ProtuStrankaListFormated_1">
      <item>MA-ČA TRETMAN d.o.o.</item>
    </derivirana_varijabla>
  </DomainObject.Predmet.ProtuStrankaListFormated>
  <DomainObject.Predmet.ProtuStrankaListFormatedOIB>
    <izvorni_sadrzaj>
      <item>MA-ČA TRETMAN d.o.o., OIB 98739593218</item>
    </izvorni_sadrzaj>
    <derivirana_varijabla naziv="DomainObject.Predmet.ProtuStrankaListFormatedOIB_1">
      <item>MA-ČA TRETMAN d.o.o., OIB 98739593218</item>
    </derivirana_varijabla>
  </DomainObject.Predmet.ProtuStrankaListFormatedOIB>
  <DomainObject.Predmet.ProtuStrankaListFormatedWithAdress>
    <izvorni_sadrzaj>
      <item>MA-ČA TRETMAN d.o.o., Jaruščica 1 F, 10000 Zagreb</item>
    </izvorni_sadrzaj>
    <derivirana_varijabla naziv="DomainObject.Predmet.ProtuStrankaListFormatedWithAdress_1">
      <item>MA-ČA TRETMAN d.o.o., Jaruščica 1 F, 10000 Zagreb</item>
    </derivirana_varijabla>
  </DomainObject.Predmet.ProtuStrankaListFormatedWithAdress>
  <DomainObject.Predmet.ProtuStrankaListFormatedWithAdressOIB>
    <izvorni_sadrzaj>
      <item>MA-ČA TRETMAN d.o.o., OIB 98739593218, Jaruščica 1 F, 10000 Zagreb</item>
    </izvorni_sadrzaj>
    <derivirana_varijabla naziv="DomainObject.Predmet.ProtuStrankaListFormatedWithAdressOIB_1">
      <item>MA-ČA TRETMAN d.o.o., OIB 98739593218, Jaruščica 1 F, 10000 Zagreb</item>
    </derivirana_varijabla>
  </DomainObject.Predmet.ProtuStrankaListFormatedWithAdressOIB>
  <DomainObject.Predmet.ProtuStrankaListNazivFormated>
    <izvorni_sadrzaj>
      <item>MA-ČA TRETMAN d.o.o.</item>
    </izvorni_sadrzaj>
    <derivirana_varijabla naziv="DomainObject.Predmet.ProtuStrankaListNazivFormated_1">
      <item>MA-ČA TRETMAN d.o.o.</item>
    </derivirana_varijabla>
  </DomainObject.Predmet.ProtuStrankaListNazivFormated>
  <DomainObject.Predmet.ProtuStrankaListNazivFormatedOIB>
    <izvorni_sadrzaj>
      <item>MA-ČA TRETMAN d.o.o., OIB 98739593218</item>
    </izvorni_sadrzaj>
    <derivirana_varijabla naziv="DomainObject.Predmet.ProtuStrankaListNazivFormatedOIB_1">
      <item>MA-ČA TRETMAN d.o.o., OIB 98739593218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siječnja 2016.</izvorni_sadrzaj>
    <derivirana_varijabla naziv="DomainObject.Datum_1">21.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MA-ČA TRETMAN d.o.o.</izvorni_sadrzaj>
    <derivirana_varijabla naziv="DomainObject.Predmet.ProtustrankaIDrugi_1">MA-ČA TRETMAN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MA-ČA TRETMAN d.o.o., OIB 98739593218, Jaruščica 1 F, 10000 Zagreb</izvorni_sadrzaj>
    <derivirana_varijabla naziv="DomainObject.Predmet.ProtustrankaIDrugiAdressOIB_1">MA-ČA TRETMAN d.o.o., OIB 98739593218, Jaruščica 1 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MA-ČA TRETMAN d.o.o.</item>
    </izvorni_sadrzaj>
    <derivirana_varijabla naziv="DomainObject.Predmet.SudioniciListNaziv_1">
      <item>FINA Regionalni centar Zagreb</item>
      <item>MA-ČA TRETMAN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MA-ČA TRETMAN d.o.o., OIB 98739593218, Jaruščica 1 F,10000 Zagreb</item>
    </izvorni_sadrzaj>
    <derivirana_varijabla naziv="DomainObject.Predmet.SudioniciListAdressOIB_1">
      <item>FINA Regionalni centar Zagreb, OIB 85821130368, Trg svibanjskih žrtava 1995. 1,10000 Zagreb</item>
      <item>MA-ČA TRETMAN d.o.o., OIB 98739593218, Jaruščica 1 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98739593218</item>
    </izvorni_sadrzaj>
    <derivirana_varijabla naziv="DomainObject.Predmet.SudioniciListNazivOIB_1">
      <item>, OIB 85821130368</item>
      <item>, OIB 98739593218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2A85A7-B4B9-4B4D-A451-71BE0C4A67A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241</properties:Words>
  <properties:Characters>1321</properties:Characters>
  <properties:Lines>49</properties:Lines>
  <properties:Paragraphs>18</properties:Paragraphs>
  <properties:TotalTime>6</properties:TotalTime>
  <properties:ScaleCrop>false</properties:ScaleCrop>
  <properties:LinksUpToDate>false</properties:LinksUpToDate>
  <properties:CharactersWithSpaces>1576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2016-01-12T12:19:00Z</dcterms:created>
  <dc:creator>Karmela Dolenc</dc:creator>
  <cp:lastModifiedBy>Karmela Dolenc</cp:lastModifiedBy>
  <cp:lastPrinted>2016-01-20T09:10:00Z</cp:lastPrinted>
  <dcterms:modified xmlns:xsi="http://www.w3.org/2001/XMLSchema-instance" xsi:type="dcterms:W3CDTF">2016-01-21T09:59:00Z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