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f517" w14:paraId="0cdf517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1B2620">
        <w:t xml:space="preserve">– </w:t>
      </w:r>
      <w:r w:rsidR="005F628B">
        <w:t>28/2017-27</w:t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ED0752" w:rsidP="00B22507" w:rsidR="00ED0752">
      <w:pPr>
        <w:ind w:firstLine="720"/>
        <w:jc w:val="both"/>
      </w:pPr>
      <w:r w:rsidRPr="001A0D7C">
        <w:t>Trgovački sud u Zagrebu</w:t>
      </w:r>
      <w:r>
        <w:t>,</w:t>
      </w:r>
      <w:r w:rsidRPr="001A0D7C">
        <w:t xml:space="preserve"> po</w:t>
      </w:r>
      <w:r>
        <w:t xml:space="preserve"> sucu tog suda Nikoli Ribariću,</w:t>
      </w:r>
      <w:r w:rsidRPr="001A0D7C">
        <w:t xml:space="preserve"> u stečajnom postupku nad stečajnim dužnikom </w:t>
      </w:r>
      <w:r>
        <w:t xml:space="preserve">Stečajna masa iza stečajnog dužnika EKO METAL PRODUKT d.o.o. u stečaju, </w:t>
      </w:r>
      <w:r w:rsidR="00B22507">
        <w:t xml:space="preserve">OIB: </w:t>
      </w:r>
      <w:r w:rsidR="00B22507" w:rsidRPr="00B22507">
        <w:t>06667817650</w:t>
      </w:r>
      <w:r w:rsidR="00B22507">
        <w:t>, (ranije</w:t>
      </w:r>
      <w:r w:rsidR="00B22507" w:rsidRPr="00B22507">
        <w:t xml:space="preserve"> </w:t>
      </w:r>
      <w:r>
        <w:t>OIB: 57831331753</w:t>
      </w:r>
      <w:r w:rsidR="00B22507">
        <w:t>)</w:t>
      </w:r>
      <w:r>
        <w:t xml:space="preserve">, </w:t>
      </w:r>
      <w:r w:rsidR="00B22507">
        <w:t xml:space="preserve"> Jurdani (Općina Matulji), Obadi 90C, (ranije na adresi: </w:t>
      </w:r>
      <w:r>
        <w:t>Krapina, Kardinala Stepinca 8</w:t>
      </w:r>
      <w:r w:rsidR="00B22507">
        <w:t>)</w:t>
      </w:r>
      <w:r>
        <w:t xml:space="preserve">, dana </w:t>
      </w:r>
      <w:r w:rsidR="00B22507">
        <w:t>24</w:t>
      </w:r>
      <w:r w:rsidRPr="001A0D7C">
        <w:t>.</w:t>
      </w:r>
      <w:r w:rsidR="00B22507">
        <w:t xml:space="preserve"> siječnja</w:t>
      </w:r>
      <w:r w:rsidRPr="001A0D7C">
        <w:t xml:space="preserve"> 201</w:t>
      </w:r>
      <w:r>
        <w:t>7</w:t>
      </w:r>
      <w:r w:rsidRPr="001A0D7C">
        <w:t>.,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1B2620">
        <w:t>2</w:t>
      </w:r>
      <w:r w:rsidR="00B22507">
        <w:t>4</w:t>
      </w:r>
      <w:r w:rsidR="009A6899" w:rsidRPr="00507C77">
        <w:t>.</w:t>
      </w:r>
      <w:r w:rsidR="00B22507">
        <w:t xml:space="preserve"> siječnja</w:t>
      </w:r>
      <w:r w:rsidRPr="00507C77">
        <w:t xml:space="preserve"> 20</w:t>
      </w:r>
      <w:r w:rsidR="00084318" w:rsidRPr="00507C77">
        <w:t>1</w:t>
      </w:r>
      <w:r w:rsidR="00B22507">
        <w:t>8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5F62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5F628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F628B" w:rsidP="00E91121" w:rsidR="005F62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F628B" w:rsidP="00E91121" w:rsidR="005F628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F628B" w:rsidP="00E91121" w:rsidR="005F628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F628B" w:rsidP="00E91121" w:rsidR="005F628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D1917" w:rsidP="005F628B" w:rsidR="003D19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7C70" w:rsidP="003D1917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p w:rsidRDefault="005F628B" w:rsidP="00507C77" w:rsidR="005F628B">
      <w:pPr>
        <w:jc w:val="both"/>
      </w:pPr>
    </w:p>
    <w:sectPr w:rsidSect="00D95DAD" w:rsidR="005F628B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103C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86F79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872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5F628B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80F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507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0752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A1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0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A1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0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EKO METAL PRODUKT d.o.o. u stečaju zastupanog po punomoćniku Stanko Kolaković</izvorni_sadrzaj>
    <derivirana_varijabla naziv="DomainObject.Predmet.ProtustrankaFormated_1">  Stečajna masa iza EKO METAL PRODUKT d.o.o. u stečaju zastupanog po punomoćniku Stanko Kolaković</derivirana_varijabla>
  </DomainObject.Predmet.ProtustrankaFormated>
  <DomainObject.Predmet.ProtustrankaFormatedOIB>
    <izvorni_sadrzaj>  Stečajna masa iza EKO METAL PRODUKT d.o.o. u stečaju, OIB 06667817650 zastupanog po punomoćniku Stanko Kolaković</izvorni_sadrzaj>
    <derivirana_varijabla naziv="DomainObject.Predmet.ProtustrankaFormatedOIB_1">  Stečajna masa iza EKO METAL PRODUKT d.o.o. u stečaju, OIB 06667817650 zastupanog po punomoćniku Stanko Kolaković</derivirana_varijabla>
  </DomainObject.Predmet.ProtustrankaFormatedOIB>
  <DomainObject.Predmet.ProtustrankaFormatedWithAdress>
    <izvorni_sadrzaj> Stečajna masa iza EKO METAL PRODUKT d.o.o. u stečaju, Crkvena 26, 44320 Kutina zastupanog po punomoćniku Stanko Kolaković</izvorni_sadrzaj>
    <derivirana_varijabla naziv="DomainObject.Predmet.ProtustrankaFormatedWithAdress_1"> Stečajna masa iza EKO METAL PRODUKT d.o.o. u stečaju, Crkvena 26, 44320 Kutina zastupanog po punomoćniku Stanko Kolaković</derivirana_varijabla>
  </DomainObject.Predmet.ProtustrankaFormatedWithAdress>
  <DomainObject.Predmet.ProtustrankaFormatedWithAdressOIB>
    <izvorni_sadrzaj> Stečajna masa iza EKO METAL PRODUKT d.o.o. u stečaju, OIB 06667817650, Crkvena 26, 44320 Kutina zastupanog po punomoćniku Stanko Kolaković</izvorni_sadrzaj>
    <derivirana_varijabla naziv="DomainObject.Predmet.ProtustrankaFormatedWithAdressOIB_1"> Stečajna masa iza EKO METAL PRODUKT d.o.o. u stečaju, OIB 06667817650, Crkvena 26, 44320 Kutina zastupanog po punomoćniku Stanko Kolaković</derivirana_varijabla>
  </DomainObject.Predmet.ProtustrankaFormatedWithAdressOIB>
  <DomainObject.Predmet.ProtustrankaWithAdress>
    <izvorni_sadrzaj>Stečajna masa iza EKO METAL PRODUKT d.o.o. u stečaju Crkvena 26, 44320 Kutina</izvorni_sadrzaj>
    <derivirana_varijabla naziv="DomainObject.Predmet.ProtustrankaWithAdress_1">Stečajna masa iza EKO METAL PRODUKT d.o.o. u stečaju Crkvena 26, 44320 Kutina</derivirana_varijabla>
  </DomainObject.Predmet.ProtustrankaWithAdress>
  <DomainObject.Predmet.ProtustrankaWithAdressOIB>
    <izvorni_sadrzaj>Stečajna masa iza EKO METAL PRODUKT d.o.o. u stečaju, OIB 06667817650, Crkvena 26, 44320 Kutina</izvorni_sadrzaj>
    <derivirana_varijabla naziv="DomainObject.Predmet.ProtustrankaWithAdressOIB_1">Stečajna masa iza EKO METAL PRODUKT d.o.o. u stečaju, OIB 06667817650, Crkvena 26, 44320 Kutina</derivirana_varijabla>
  </DomainObject.Predmet.ProtustrankaWithAdressOIB>
  <DomainObject.Predmet.ProtustrankaNazivFormated>
    <izvorni_sadrzaj>Stečajna masa iza EKO METAL PRODUKT d.o.o. u stečaju</izvorni_sadrzaj>
    <derivirana_varijabla naziv="DomainObject.Predmet.ProtustrankaNazivFormated_1">Stečajna masa iza EKO METAL PRODUKT d.o.o. u stečaju</derivirana_varijabla>
  </DomainObject.Predmet.ProtustrankaNazivFormated>
  <DomainObject.Predmet.ProtustrankaNazivFormatedOIB>
    <izvorni_sadrzaj>Stečajna masa iza EKO METAL PRODUKT d.o.o. u stečaju, OIB 06667817650</izvorni_sadrzaj>
    <derivirana_varijabla naziv="DomainObject.Predmet.ProtustrankaNazivFormatedOIB_1">Stečajna masa iza EKO METAL PRODUKT d.o.o. u stečaju, OIB 06667817650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EKO METAL PRODUKT d.o.o. u stečaju zastupanog po punomoćniku Stanko Kolaković</item>
    </izvorni_sadrzaj>
    <derivirana_varijabla naziv="DomainObject.Predmet.ProtuStrankaListFormated_1">
      <item>Stečajna masa iza EKO METAL PRODUKT d.o.o. u stečaju zastupanog po punomoćniku Stanko Kolaković</item>
    </derivirana_varijabla>
  </DomainObject.Predmet.ProtuStrankaListFormated>
  <DomainObject.Predmet.ProtuStrankaListFormatedOIB>
    <izvorni_sadrzaj>
      <item>Stečajna masa iza EKO METAL PRODUKT d.o.o. u stečaju, OIB 06667817650 zastupanog po punomoćniku Stanko Kolaković</item>
    </izvorni_sadrzaj>
    <derivirana_varijabla naziv="DomainObject.Predmet.ProtuStrankaListFormatedOIB_1">
      <item>Stečajna masa iza EKO METAL PRODUKT d.o.o. u stečaju, OIB 06667817650 zastupanog po punomoćniku Stanko Kolaković</item>
    </derivirana_varijabla>
  </DomainObject.Predmet.ProtuStrankaListFormatedOIB>
  <DomainObject.Predmet.ProtuStrankaListFormatedWithAdress>
    <izvorni_sadrzaj>
      <item>Stečajna masa iza EKO METAL PRODUKT d.o.o. u stečaju, Crkvena 26, 44320 Kutina zastupanog po punomoćniku Stanko Kolaković</item>
    </izvorni_sadrzaj>
    <derivirana_varijabla naziv="DomainObject.Predmet.ProtuStrankaListFormatedWithAdress_1">
      <item>Stečajna masa iza EKO METAL PRODUKT d.o.o. u stečaju, Crkvena 26, 44320 Kutina zastupanog po punomoćniku Stanko Kolaković</item>
    </derivirana_varijabla>
  </DomainObject.Predmet.ProtuStrankaListFormatedWithAdress>
  <DomainObject.Predmet.ProtuStrankaListFormatedWithAdressOIB>
    <izvorni_sadrzaj>
      <item>Stečajna masa iza EKO METAL PRODUKT d.o.o. u stečaju, OIB 06667817650, Crkvena 26, 44320 Kutina zastupanog po punomoćniku Stanko Kolaković</item>
    </izvorni_sadrzaj>
    <derivirana_varijabla naziv="DomainObject.Predmet.ProtuStrankaListFormatedWithAdressOIB_1">
      <item>Stečajna masa iza EKO METAL PRODUKT d.o.o. u stečaju, OIB 06667817650, Crkvena 26, 44320 Kutina zastupanog po punomoćniku Stanko Kolaković</item>
    </derivirana_varijabla>
  </DomainObject.Predmet.ProtuStrankaListFormatedWithAdressOIB>
  <DomainObject.Predmet.ProtuStrankaListNazivFormated>
    <izvorni_sadrzaj>
      <item>Stečajna masa iza EKO METAL PRODUKT d.o.o. u stečaju</item>
    </izvorni_sadrzaj>
    <derivirana_varijabla naziv="DomainObject.Predmet.ProtuStrankaListNazivFormated_1">
      <item>Stečajna masa iza EKO METAL PRODUKT d.o.o. u stečaju</item>
    </derivirana_varijabla>
  </DomainObject.Predmet.ProtuStrankaListNazivFormated>
  <DomainObject.Predmet.ProtuStrankaListNazivFormatedOIB>
    <izvorni_sadrzaj>
      <item>Stečajna masa iza EKO METAL PRODUKT d.o.o. u stečaju, OIB 06667817650</item>
    </izvorni_sadrzaj>
    <derivirana_varijabla naziv="DomainObject.Predmet.ProtuStrankaListNazivFormatedOIB_1">
      <item>Stečajna masa iza EKO METAL PRODUKT d.o.o. u stečaju, OIB 06667817650</item>
    </derivirana_varijabla>
  </DomainObject.Predmet.ProtuStrankaListNazivFormatedOIB>
  <DomainObject.Predmet.OstaliListFormated>
    <izvorni_sadrzaj>
      <item>Stanko Kolaković punomoćnik sudionika u postupku Stečajna masa iza EKO METAL PRODUKT d.o.o. u stečaju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OstaliListFormated_1">
      <item>Stanko Kolaković punomoćnik sudionika u postupku Stečajna masa iza EKO METAL PRODUKT d.o.o. u stečaju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OstaliListFormated>
  <DomainObject.Predmet.OstaliListFormatedOIB>
    <izvorni_sadrzaj>
      <item>Stanko Kolaković, OIB 70318259369 punomoćnik sudionika u postupku Stečajna masa iza EKO METAL PRODUKT d.o.o. u stečaju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izvorni_sadrzaj>
    <derivirana_varijabla naziv="DomainObject.Predmet.OstaliListFormatedOIB_1">
      <item>Stanko Kolaković, OIB 70318259369 punomoćnik sudionika u postupku Stečajna masa iza EKO METAL PRODUKT d.o.o. u stečaju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derivirana_varijabla>
  </DomainObject.Predmet.OstaliListFormatedOIB>
  <DomainObject.Predmet.OstaliListFormatedWithAdress>
    <izvorni_sadrzaj>
      <item>Stanko Kolaković, Kardinala Stepinca 8, 49000 Krapina punomoćnik sudionika u postupku Stečajna masa iza EKO METAL PRODUKT d.o.o. u stečaju</item>
      <item>MAĐARIĆ &amp; LUI - odvjetničko društvo d.o.o., Ilica 191F , 10000 Zagreb</item>
      <item>Županijsko državno odvjetništvo u Zagrebu</item>
      <item>Biserka Šmit-sabolić, Crkvena 26, 44320 Kutina</item>
      <item>RH, Ministarstvo financija, Av. Dubrovnik 32, 10000 Zagreb</item>
      <item>Općinski građ. sud u Zagrebu, zk. odjel, Hrvatske bratske zajednice bb, 10000 Zagreb</item>
    </izvorni_sadrzaj>
    <derivirana_varijabla naziv="DomainObject.Predmet.OstaliListFormatedWithAdress_1">
      <item>Stanko Kolaković, Kardinala Stepinca 8, 49000 Krapina punomoćnik sudionika u postupku Stečajna masa iza EKO METAL PRODUKT d.o.o. u stečaju</item>
      <item>MAĐARIĆ &amp; LUI - odvjetničko društvo d.o.o., Ilica 191F , 10000 Zagreb</item>
      <item>Županijsko državno odvjetništvo u Zagrebu</item>
      <item>Biserka Šmit-sabolić, Crkvena 26, 44320 Kutina</item>
      <item>RH, Ministarstvo financija, Av. Dubrovnik 32, 10000 Zagreb</item>
      <item>Općinski građ. sud u Zagrebu, zk. odjel, Hrvatske bratske zajednice bb, 10000 Zagreb</item>
    </derivirana_varijabla>
  </DomainObject.Predmet.OstaliListFormatedWithAdress>
  <DomainObject.Predmet.OstaliListFormatedWithAdressOIB>
    <izvorni_sadrzaj>
      <item>Stanko Kolaković, OIB 70318259369, Kardinala Stepinca 8, 49000 Krapina punomoćnik sudionika u postupku Stečajna masa iza EKO METAL PRODUKT d.o.o. u stečaju</item>
      <item>MAĐARIĆ &amp; LUI - odvjetničko društvo d.o.o., OIB 27355904472, Ilica 191F , 10000 Zagreb</item>
      <item>Županijsko državno odvjetništvo u Zagrebu, OIB 16488001145</item>
      <item>Biserka Šmit-sabolić, OIB 63081779137, Crkvena 26, 44320 Kutina</item>
      <item>RH, Ministarstvo financija, OIB 18683136487, Av. Dubrovnik 32, 10000 Zagreb</item>
      <item>Općinski građ. sud u Zagrebu, zk. odjel, OIB 01252163117, Hrvatske bratske zajednice bb, 10000 Zagreb</item>
    </izvorni_sadrzaj>
    <derivirana_varijabla naziv="DomainObject.Predmet.OstaliListFormatedWithAdressOIB_1">
      <item>Stanko Kolaković, OIB 70318259369, Kardinala Stepinca 8, 49000 Krapina punomoćnik sudionika u postupku Stečajna masa iza EKO METAL PRODUKT d.o.o. u stečaju</item>
      <item>MAĐARIĆ &amp; LUI - odvjetničko društvo d.o.o., OIB 27355904472, Ilica 191F , 10000 Zagreb</item>
      <item>Županijsko državno odvjetništvo u Zagrebu, OIB 16488001145</item>
      <item>Biserka Šmit-sabolić, OIB 63081779137, Crkvena 26, 44320 Kutina</item>
      <item>RH, Ministarstvo financija, OIB 18683136487, Av. Dubrovnik 32, 10000 Zagreb</item>
      <item>Općinski građ. sud u Zagrebu, zk. odjel, OIB 01252163117, Hrvatske bratske zajednice bb, 10000 Zagreb</item>
    </derivirana_varijabla>
  </DomainObject.Predmet.OstaliListFormatedWithAdressOIB>
  <DomainObject.Predmet.OstaliListNazivFormated>
    <izvorni_sadrzaj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OstaliListNazivFormated_1"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OstaliListNazivFormated>
  <DomainObject.Predmet.OstaliListNazivFormatedOIB>
    <izvorni_sadrzaj>
      <item>Stanko Kolaković, OIB 70318259369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izvorni_sadrzaj>
    <derivirana_varijabla naziv="DomainObject.Predmet.OstaliListNazivFormatedOIB_1">
      <item>Stanko Kolaković, OIB 70318259369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EKO METAL PRODUKT d.o.o. u stečaju</izvorni_sadrzaj>
    <derivirana_varijabla naziv="DomainObject.Predmet.ProtustrankaIDrugi_1">Stečajna masa iza EKO METAL PRODUKT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EKO METAL PRODUKT d.o.o. u stečaju, OIB 06667817650, Crkvena 26, 44320 Kutina</izvorni_sadrzaj>
    <derivirana_varijabla naziv="DomainObject.Predmet.ProtustrankaIDrugiAdressOIB_1">Stečajna masa iza EKO METAL PRODUKT d.o.o. u stečaju, OIB 06667817650,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EKO METAL PRODUKT d.o.o. u stečaju</item>
      <item>FINA Regionalni centar Zagreb</item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SudioniciListNaziv_1">
      <item>Stečajna masa iza EKO METAL PRODUKT d.o.o. u stečaju</item>
      <item>FINA Regionalni centar Zagreb</item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SudioniciListNaziv>
  <DomainObject.Predmet.SudioniciListAdressOIB>
    <izvorni_sadrzaj>
      <item>Stečajna masa iza EKO METAL PRODUKT d.o.o. u stečaju, OIB 06667817650, Crkvena 26,44320 Kutina</item>
      <item>FINA Regionalni centar Zagreb, OIB 85821130368, Trg svibanjskih žrtava 1995. 1,10000 Zagreb</item>
      <item>Stanko Kolaković, OIB 70318259369, Kardinala Stepinca 8,49000 Krapina</item>
      <item>MAĐARIĆ &amp; LUI - odvjetničko društvo d.o.o., OIB 27355904472, Ilica 191F ,10000 Zagreb</item>
      <item>Županijsko državno odvjetništvo u Zagrebu, OIB 16488001145</item>
      <item>Biserka Šmit-sabolić, OIB 63081779137, Crkvena 26,44320 Kutina</item>
      <item>RH, Ministarstvo financija, OIB 18683136487, Av. Dubrovnik 32,10000 Zagreb</item>
      <item>Općinski građ. sud u Zagrebu, zk. odjel, OIB 01252163117, Hrvatske bratske zajednice bb,10000 Zagreb</item>
    </izvorni_sadrzaj>
    <derivirana_varijabla naziv="DomainObject.Predmet.SudioniciListAdressOIB_1">
      <item>Stečajna masa iza EKO METAL PRODUKT d.o.o. u stečaju, OIB 06667817650, Crkvena 26,44320 Kutina</item>
      <item>FINA Regionalni centar Zagreb, OIB 85821130368, Trg svibanjskih žrtava 1995. 1,10000 Zagreb</item>
      <item>Stanko Kolaković, OIB 70318259369, Kardinala Stepinca 8,49000 Krapina</item>
      <item>MAĐARIĆ &amp; LUI - odvjetničko društvo d.o.o., OIB 27355904472, Ilica 191F ,10000 Zagreb</item>
      <item>Županijsko državno odvjetništvo u Zagrebu, OIB 16488001145</item>
      <item>Biserka Šmit-sabolić, OIB 63081779137, Crkvena 26,44320 Kutina</item>
      <item>RH, Ministarstvo financija, OIB 18683136487, Av. Dubrovnik 32,10000 Zagreb</item>
      <item>Općinski građ. sud u Zagrebu, zk. odjel, OIB 01252163117, Hrvatske bratske zajednice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06667817650</item>
      <item>, OIB 85821130368</item>
      <item>, OIB 70318259369</item>
      <item>, OIB 27355904472</item>
      <item>, OIB 16488001145</item>
      <item>, OIB 63081779137</item>
      <item>, OIB 18683136487</item>
      <item>, OIB 01252163117</item>
    </izvorni_sadrzaj>
    <derivirana_varijabla naziv="DomainObject.Predmet.SudioniciListNazivOIB_1">
      <item>, OIB 06667817650</item>
      <item>, OIB 85821130368</item>
      <item>, OIB 70318259369</item>
      <item>, OIB 27355904472</item>
      <item>, OIB 16488001145</item>
      <item>, OIB 63081779137</item>
      <item>, OIB 18683136487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144</properties:Words>
  <properties:Characters>754</properties:Characters>
  <properties:Lines>52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2018-01-25T07:52:00Z</dcterms:created>
  <dc:creator>kraljicn</dc:creator>
  <cp:lastModifiedBy>Jadranka Zelić</cp:lastModifiedBy>
  <cp:lastPrinted>2018-01-25T07:51:00Z</cp:lastPrinted>
  <dcterms:modified xmlns:xsi="http://www.w3.org/2001/XMLSchema-instance" xsi:type="dcterms:W3CDTF">2018-01-25T07:52:00Z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