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a860a8" w14:paraId="0a860a8" w:rsidRDefault="00AB4602" w:rsidP="003D370E" w:rsidR="003D370E" w:rsidRPr="003D370E">
      <w:pPr>
        <w:pStyle w:val="NormaleSPIS"/>
        <w:ind w:firstLine="0"/>
        <w15:collapsed w:val="false"/>
        <w:rPr>
          <w:rFonts w:cs="Times New Roman"/>
        </w:rPr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="003D370E" w:rsidRPr="003D370E">
        <w:rPr>
          <w:rFonts w:cs="Times New Roman"/>
          <w:b/>
        </w:rPr>
        <w:t xml:space="preserve">      </w:t>
      </w:r>
      <w:r w:rsidR="003D370E" w:rsidRPr="003D370E">
        <w:rPr>
          <w:rFonts w:cs="Times New Roman"/>
        </w:rPr>
        <w:t>REPUBLIKA HRVATSKA</w:t>
      </w:r>
    </w:p>
    <w:p w:rsidRDefault="003D370E" w:rsidP="003D370E" w:rsidR="003D370E" w:rsidRPr="003D370E">
      <w:pPr>
        <w:spacing w:after="0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 xml:space="preserve"> TRGOVAČKI SUD U ZAGREBU</w:t>
      </w:r>
    </w:p>
    <w:p w:rsidRDefault="003D370E" w:rsidP="003D370E" w:rsidR="003D370E" w:rsidRPr="003D370E">
      <w:pPr>
        <w:spacing w:after="0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 xml:space="preserve">           Stalna služba u Karlovcu </w:t>
      </w:r>
    </w:p>
    <w:p w:rsidRDefault="003D370E" w:rsidP="003D370E" w:rsidR="003D370E" w:rsidRPr="003D370E">
      <w:pPr>
        <w:spacing w:after="0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 xml:space="preserve">   Karlovac, Trg hrvatskih branitelja 1/II</w:t>
      </w:r>
    </w:p>
    <w:p w:rsidRDefault="003D370E" w:rsidP="003D370E" w:rsidR="003D370E" w:rsidRPr="003D370E">
      <w:pPr>
        <w:spacing w:after="0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jc w:val="center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R E P U B L I K A   H R V A T S K A</w:t>
      </w:r>
    </w:p>
    <w:p w:rsidRDefault="003D370E" w:rsidP="003D370E" w:rsidR="003D370E" w:rsidRPr="003D37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tabs>
          <w:tab w:pos="4050" w:val="left"/>
        </w:tabs>
        <w:spacing w:after="0"/>
        <w:jc w:val="center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R J E Š E N J E</w:t>
      </w:r>
    </w:p>
    <w:p w:rsidRDefault="003D370E" w:rsidP="003D370E" w:rsidR="003D370E" w:rsidRPr="003D370E">
      <w:pPr>
        <w:spacing w:after="0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ab/>
        <w:t xml:space="preserve">TRGOVAČKI SUD U ZAGREBU, Stalna služba u Karlovcu, po sucu Jadranki Mađeruh, kao stečajnom sucu, u stečajnom postupku nad stečajnim dužnikom Stečajna masa iza KOMPOSTELA d.o.o. u stečaju, Kumrovec, Risvica 54, OIB: 47302126648, 14. prosinca 2018. </w:t>
      </w:r>
    </w:p>
    <w:p w:rsidRDefault="003D370E" w:rsidP="003D370E" w:rsidR="003D370E" w:rsidRPr="003D370E">
      <w:pPr>
        <w:spacing w:after="0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jc w:val="center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r i j e š i o   j e</w:t>
      </w:r>
    </w:p>
    <w:p w:rsidRDefault="003D370E" w:rsidP="003D370E" w:rsidR="003D370E" w:rsidRPr="003D370E">
      <w:pPr>
        <w:spacing w:after="0"/>
        <w:jc w:val="center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Stečajnom upravitelju Anamarii Ivanković, Zagreb, Britanski trg 10, OIB: 26902318451, određuje se nagrada za rad stečajnog upravitelja u iznosu od 1.347,25 kn bruto.</w:t>
      </w:r>
    </w:p>
    <w:p w:rsidRDefault="003D370E" w:rsidP="003D370E" w:rsidR="003D370E" w:rsidRPr="003D370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numPr>
          <w:ilvl w:val="0"/>
          <w:numId w:val="47"/>
        </w:numPr>
        <w:spacing w:after="0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Ovo rješenje objavit će se na mrežnoj stranici e-Oglasna ploča sudova.</w:t>
      </w:r>
    </w:p>
    <w:p w:rsidRDefault="003D370E" w:rsidP="003D370E" w:rsidR="003D370E" w:rsidRPr="003D370E">
      <w:pPr>
        <w:spacing w:after="0"/>
        <w:ind w:left="1068"/>
        <w:jc w:val="both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jc w:val="center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Obrazloženje</w:t>
      </w:r>
    </w:p>
    <w:p w:rsidRDefault="003D370E" w:rsidP="003D370E" w:rsidR="003D370E" w:rsidRPr="003D370E">
      <w:pPr>
        <w:spacing w:after="0"/>
        <w:jc w:val="center"/>
        <w:rPr>
          <w:rFonts w:cs="Times New Roman" w:eastAsia="Times New Roman"/>
          <w:b/>
          <w:lang w:eastAsia="hr-HR"/>
        </w:rPr>
      </w:pPr>
    </w:p>
    <w:p w:rsidRDefault="003D370E" w:rsidP="003D370E" w:rsidR="003D370E" w:rsidRPr="003D3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 xml:space="preserve">Rješenjem ovog suda poslovni broj St-96/13 od 18. lipnja 2013. za stečajnog upravitelja stečajnom dužniku Kompostela d.o.o., Kumrovec, Risvica 54, OIB: 47302126648, imenovana je Anamaria Ivanković.  </w:t>
      </w:r>
    </w:p>
    <w:p w:rsidRDefault="003D370E" w:rsidP="003D370E" w:rsidR="003D370E" w:rsidRPr="003D3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Ovosudnim rješenjem poslovni broj St-96/13 od 15. veljače 2015. određen je nastavak postupka radi naknadno pronađene imovine, te je ranije imenovan stečajni upravitelj nastavio obavljati poslove unovčenja imovine stečajnog dužnika.</w:t>
      </w:r>
    </w:p>
    <w:p w:rsidRDefault="003D370E" w:rsidP="003D370E" w:rsidR="003D370E" w:rsidRPr="003D3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Stečajni upravitelj je podneskom od 13. prosinca 2018. zahtijevao nagradu za rad navodeći da je imovina društva unovčena za iznos od 5.390,00 kn, pa slijedom toga stečajnom upravitelju pripada nagrada u iznosu od 1.347,25 kn bruto temeljem Uredbe o kriterijima i načinu obračuna i plaćanja nagrada stečajnim upraviteljima (Narodne novine broj 189/03, dalje:Uredba) s obzirom da je imovina u ovom predmetu unovčena prije 1. rujna 2015.</w:t>
      </w:r>
    </w:p>
    <w:p w:rsidRDefault="003D370E" w:rsidP="003D370E" w:rsidR="003D370E" w:rsidRPr="003D3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 xml:space="preserve">Nagrada stečajnom upravitelju izračunata je u skladu s čl.4. st.1. Uredbe, a po osnovi vrijednosti unovčene stečajne mase od 5.390,00 kn. </w:t>
      </w:r>
    </w:p>
    <w:p w:rsidRDefault="003D370E" w:rsidP="003D370E" w:rsidR="003D370E" w:rsidRPr="003D3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lastRenderedPageBreak/>
        <w:t>Slijedom navedenog, a temeljem čl.29. st.1. i 2. Stečajnog zakona  (Narodne novine broj 44/96, 161/98, 29/99, 129/00, 123/03, 197/03, 187/04, 82/06, 116/10, 125/12, 133/12, dalje:SZ-a) riješeno je kao u točki 1. izreke</w:t>
      </w:r>
    </w:p>
    <w:p w:rsidRDefault="003D370E" w:rsidP="003D370E" w:rsidR="003D370E" w:rsidRPr="003D3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ind w:firstLine="708"/>
        <w:jc w:val="center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U Karlovcu 14. prosinca 2018.</w:t>
      </w:r>
    </w:p>
    <w:p w:rsidRDefault="003D370E" w:rsidP="003D370E" w:rsidR="003D370E" w:rsidRPr="003D370E">
      <w:pPr>
        <w:spacing w:after="0"/>
        <w:jc w:val="both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 xml:space="preserve">                                            Stečajni sudac:</w:t>
      </w:r>
    </w:p>
    <w:p w:rsidRDefault="003D370E" w:rsidP="003D370E" w:rsidR="003D370E" w:rsidRPr="003D370E">
      <w:pPr>
        <w:spacing w:after="0"/>
        <w:ind w:left="4248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 xml:space="preserve">                                         Jadranka Mađeruh,v.r.</w:t>
      </w:r>
    </w:p>
    <w:p w:rsidRDefault="003D370E" w:rsidP="003D370E" w:rsidR="003D370E" w:rsidRPr="003D370E">
      <w:pPr>
        <w:spacing w:after="0"/>
        <w:ind w:left="4248"/>
        <w:jc w:val="both"/>
        <w:rPr>
          <w:rFonts w:cs="Times New Roman" w:eastAsia="Times New Roman"/>
          <w:lang w:eastAsia="hr-HR"/>
        </w:rPr>
      </w:pPr>
    </w:p>
    <w:p w:rsidRDefault="003D370E" w:rsidP="003D370E" w:rsidR="003D370E" w:rsidRPr="003D370E">
      <w:pPr>
        <w:spacing w:after="0"/>
        <w:ind w:left="4248"/>
        <w:jc w:val="right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Za točnost otpravka-ovlašteni službenik:</w:t>
      </w:r>
    </w:p>
    <w:p w:rsidRDefault="003D370E" w:rsidP="003D370E" w:rsidR="003D370E" w:rsidRPr="003D370E">
      <w:pPr>
        <w:spacing w:after="0"/>
        <w:ind w:left="4248"/>
        <w:jc w:val="center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 xml:space="preserve">             Draženka Prpić</w:t>
      </w:r>
    </w:p>
    <w:p w:rsidRDefault="003D370E" w:rsidP="003D370E" w:rsidR="003D370E" w:rsidRPr="003D370E">
      <w:pPr>
        <w:spacing w:after="0"/>
        <w:ind w:left="4248"/>
        <w:jc w:val="both"/>
        <w:rPr>
          <w:rFonts w:cs="Times New Roman" w:eastAsia="Times New Roman"/>
          <w:b/>
          <w:lang w:eastAsia="hr-HR"/>
        </w:rPr>
      </w:pPr>
    </w:p>
    <w:p w:rsidRDefault="003D370E" w:rsidP="003D370E" w:rsidR="003D370E" w:rsidRPr="003D370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PRAVNA POUKA:</w:t>
      </w:r>
    </w:p>
    <w:p w:rsidRDefault="003D370E" w:rsidP="003D370E" w:rsidR="003D370E" w:rsidRPr="003D370E">
      <w:pPr>
        <w:tabs>
          <w:tab w:pos="6420" w:val="left"/>
        </w:tabs>
        <w:spacing w:after="0"/>
        <w:jc w:val="both"/>
        <w:rPr>
          <w:rFonts w:cs="Times New Roman" w:eastAsia="Times New Roman"/>
          <w:lang w:eastAsia="hr-HR"/>
        </w:rPr>
      </w:pPr>
      <w:r w:rsidRPr="003D370E">
        <w:rPr>
          <w:rFonts w:cs="Times New Roman" w:eastAsia="Times New Roman"/>
          <w:lang w:eastAsia="hr-HR"/>
        </w:rPr>
        <w:t>Protiv ovog rješenja pravo na žalbu imaju stečajni upravitelj i svaki stečajni vjerovnik.  Žalba se podnosi Visokom trgovačkom sudu RH u Zagrebu, putem ovog suda, u 3 primjerka, u roku 8 dana od dana dostave ovog rješenja.</w:t>
      </w:r>
    </w:p>
    <w:p w:rsidRDefault="003D370E" w:rsidP="003D370E" w:rsidR="003D370E" w:rsidRPr="003D370E">
      <w:pPr>
        <w:spacing w:after="0"/>
        <w:rPr>
          <w:rFonts w:cs="Times New Roman" w:eastAsia="Times New Roman"/>
          <w:b/>
          <w:lang w:eastAsia="hr-HR"/>
        </w:rPr>
      </w:pPr>
    </w:p>
    <w:sectPr w:rsidSect="0032366B" w:rsidR="003D370E" w:rsidRPr="003D370E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16690302"/>
      <w:docPartObj>
        <w:docPartGallery w:val="Page Numbers (Top of Page)"/>
        <w:docPartUnique/>
      </w:docPartObj>
    </w:sdtPr>
    <w:sdtContent>
      <w:p w:rsidRDefault="003D370E" w:rsidR="003D370E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1</w:t>
        </w:r>
        <w:r>
          <w:fldChar w:fldCharType="end"/>
        </w:r>
      </w:p>
    </w:sdtContent>
  </w:sdt>
  <w:p w:rsidRDefault="003D370E" w:rsidR="008333A9">
    <w:pPr>
      <w:pStyle w:val="Zaglavlje"/>
    </w:pPr>
    <w:r>
      <w:t>1 St-1556/15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1DB737FB"/>
    <w:multiLevelType w:val="hybridMultilevel"/>
    <w:tmpl w:val="7C00960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4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5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6">
    <w:nsid w:val="2C933CF6"/>
    <w:multiLevelType w:val="hybridMultilevel"/>
    <w:tmpl w:val="12862362"/>
    <w:lvl w:tplc="16EEE8BC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7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8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9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0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1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2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3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4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5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6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7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8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9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40">
    <w:nsid w:val="734A235C"/>
    <w:multiLevelType w:val="multilevel"/>
    <w:tmpl w:val="233E50AC"/>
    <w:numStyleLink w:val="NumList1"/>
  </w:abstractNum>
  <w:abstractNum w:abstractNumId="41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2">
    <w:nsid w:val="76670CAA"/>
    <w:multiLevelType w:val="multilevel"/>
    <w:tmpl w:val="DF20873A"/>
    <w:numStyleLink w:val="NumListOI"/>
  </w:abstractNum>
  <w:abstractNum w:abstractNumId="43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4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31"/>
  </w:num>
  <w:num w:numId="3">
    <w:abstractNumId w:val="17"/>
  </w:num>
  <w:num w:numId="4">
    <w:abstractNumId w:val="41"/>
  </w:num>
  <w:num w:numId="5">
    <w:abstractNumId w:val="43"/>
  </w:num>
  <w:num w:numId="6">
    <w:abstractNumId w:val="19"/>
  </w:num>
  <w:num w:numId="7">
    <w:abstractNumId w:val="20"/>
  </w:num>
  <w:num w:numId="8">
    <w:abstractNumId w:val="30"/>
  </w:num>
  <w:num w:numId="9">
    <w:abstractNumId w:val="15"/>
  </w:num>
  <w:num w:numId="10">
    <w:abstractNumId w:val="36"/>
  </w:num>
  <w:num w:numId="11">
    <w:abstractNumId w:val="14"/>
  </w:num>
  <w:num w:numId="12">
    <w:abstractNumId w:val="13"/>
  </w:num>
  <w:num w:numId="13">
    <w:abstractNumId w:val="39"/>
  </w:num>
  <w:num w:numId="14">
    <w:abstractNumId w:val="28"/>
  </w:num>
  <w:num w:numId="15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2"/>
  </w:num>
  <w:num w:numId="17">
    <w:abstractNumId w:val="24"/>
  </w:num>
  <w:num w:numId="18">
    <w:abstractNumId w:val="38"/>
  </w:num>
  <w:num w:numId="19">
    <w:abstractNumId w:val="16"/>
  </w:num>
  <w:num w:numId="20">
    <w:abstractNumId w:val="21"/>
  </w:num>
  <w:num w:numId="21">
    <w:abstractNumId w:val="23"/>
  </w:num>
  <w:num w:numId="22">
    <w:abstractNumId w:val="17"/>
  </w:num>
  <w:num w:numId="23">
    <w:abstractNumId w:val="34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7"/>
  </w:num>
  <w:num w:numId="34">
    <w:abstractNumId w:val="29"/>
  </w:num>
  <w:num w:numId="35">
    <w:abstractNumId w:val="27"/>
  </w:num>
  <w:num w:numId="36">
    <w:abstractNumId w:val="11"/>
  </w:num>
  <w:num w:numId="37">
    <w:abstractNumId w:val="35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5"/>
  </w:num>
  <w:num w:numId="39">
    <w:abstractNumId w:val="10"/>
  </w:num>
  <w:num w:numId="40">
    <w:abstractNumId w:val="9"/>
  </w:num>
  <w:num w:numId="41">
    <w:abstractNumId w:val="40"/>
  </w:num>
  <w:num w:numId="42">
    <w:abstractNumId w:val="44"/>
  </w:num>
  <w:num w:numId="43">
    <w:abstractNumId w:val="12"/>
  </w:num>
  <w:num w:numId="44">
    <w:abstractNumId w:val="42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370E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65093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prosinca 2018.</izvorni_sadrzaj>
    <derivirana_varijabla naziv="DomainObject.DatumDonosenjaOdluke_1">14. prosinca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St-1556/2015-13</izvorni_sadrzaj>
    <derivirana_varijabla naziv="DomainObject.Oznaka_1">St-1556/2015-13</derivirana_varijabla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1556</izvorni_sadrzaj>
    <derivirana_varijabla naziv="DomainObject.Predmet.Broj_1">1556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12. listopada 2015.</izvorni_sadrzaj>
    <derivirana_varijabla naziv="DomainObject.Predmet.DatumOsnivanja_1">12. listopada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St-1556/2015</izvorni_sadrzaj>
    <derivirana_varijabla naziv="DomainObject.Predmet.OznakaBroj_1">St-1556/2015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Stečajna masa KOMPOSTELA d.o.o.</izvorni_sadrzaj>
    <derivirana_varijabla naziv="DomainObject.Predmet.ProtustrankaFormated_1">  Stečajna masa KOMPOSTELA d.o.o.</derivirana_varijabla>
  </DomainObject.Predmet.ProtustrankaFormated>
  <DomainObject.Predmet.ProtustrankaFormatedOIB>
    <izvorni_sadrzaj>  Stečajna masa KOMPOSTELA d.o.o., OIB 47302126648</izvorni_sadrzaj>
    <derivirana_varijabla naziv="DomainObject.Predmet.ProtustrankaFormatedOIB_1">  Stečajna masa KOMPOSTELA d.o.o., OIB 47302126648</derivirana_varijabla>
  </DomainObject.Predmet.ProtustrankaFormatedOIB>
  <DomainObject.Predmet.ProtustrankaFormatedWithAdress>
    <izvorni_sadrzaj> Stečajna masa KOMPOSTELA d.o.o., Risvica 54, 49295 Kumrovec</izvorni_sadrzaj>
    <derivirana_varijabla naziv="DomainObject.Predmet.ProtustrankaFormatedWithAdress_1"> Stečajna masa KOMPOSTELA d.o.o., Risvica 54, 49295 Kumrovec</derivirana_varijabla>
  </DomainObject.Predmet.ProtustrankaFormatedWithAdress>
  <DomainObject.Predmet.ProtustrankaFormatedWithAdressOIB>
    <izvorni_sadrzaj> Stečajna masa KOMPOSTELA d.o.o., OIB 47302126648, Risvica 54, 49295 Kumrovec</izvorni_sadrzaj>
    <derivirana_varijabla naziv="DomainObject.Predmet.ProtustrankaFormatedWithAdressOIB_1"> Stečajna masa KOMPOSTELA d.o.o., OIB 47302126648, Risvica 54, 49295 Kumrovec</derivirana_varijabla>
  </DomainObject.Predmet.ProtustrankaFormatedWithAdressOIB>
  <DomainObject.Predmet.ProtustrankaWithAdress>
    <izvorni_sadrzaj>Stečajna masa KOMPOSTELA d.o.o. Risvica 54, 49295 Kumrovec</izvorni_sadrzaj>
    <derivirana_varijabla naziv="DomainObject.Predmet.ProtustrankaWithAdress_1">Stečajna masa KOMPOSTELA d.o.o. Risvica 54, 49295 Kumrovec</derivirana_varijabla>
  </DomainObject.Predmet.ProtustrankaWithAdress>
  <DomainObject.Predmet.ProtustrankaWithAdressOIB>
    <izvorni_sadrzaj>Stečajna masa KOMPOSTELA d.o.o., OIB 47302126648, Risvica 54, 49295 Kumrovec</izvorni_sadrzaj>
    <derivirana_varijabla naziv="DomainObject.Predmet.ProtustrankaWithAdressOIB_1">Stečajna masa KOMPOSTELA d.o.o., OIB 47302126648, Risvica 54, 49295 Kumrovec</derivirana_varijabla>
  </DomainObject.Predmet.ProtustrankaWithAdressOIB>
  <DomainObject.Predmet.ProtustrankaNazivFormated>
    <izvorni_sadrzaj>Stečajna masa KOMPOSTELA d.o.o.</izvorni_sadrzaj>
    <derivirana_varijabla naziv="DomainObject.Predmet.ProtustrankaNazivFormated_1">Stečajna masa KOMPOSTELA d.o.o.</derivirana_varijabla>
  </DomainObject.Predmet.ProtustrankaNazivFormated>
  <DomainObject.Predmet.ProtustrankaNazivFormatedOIB>
    <izvorni_sadrzaj>Stečajna masa KOMPOSTELA d.o.o., OIB 47302126648</izvorni_sadrzaj>
    <derivirana_varijabla naziv="DomainObject.Predmet.ProtustrankaNazivFormatedOIB_1">Stečajna masa KOMPOSTELA d.o.o., OIB 47302126648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Antonio Gadža</izvorni_sadrzaj>
    <derivirana_varijabla naziv="DomainObject.Predmet.StrankaFormated_1">  Antonio Gadža</derivirana_varijabla>
  </DomainObject.Predmet.StrankaFormated>
  <DomainObject.Predmet.StrankaFormatedOIB>
    <izvorni_sadrzaj>  Antonio Gadža, OIB 13090084577</izvorni_sadrzaj>
    <derivirana_varijabla naziv="DomainObject.Predmet.StrankaFormatedOIB_1">  Antonio Gadža, OIB 13090084577</derivirana_varijabla>
  </DomainObject.Predmet.StrankaFormatedOIB>
  <DomainObject.Predmet.StrankaFormatedWithAdress>
    <izvorni_sadrzaj> Antonio Gadža, Risvica 55, 49295 Risvica</izvorni_sadrzaj>
    <derivirana_varijabla naziv="DomainObject.Predmet.StrankaFormatedWithAdress_1"> Antonio Gadža, Risvica 55, 49295 Risvica</derivirana_varijabla>
  </DomainObject.Predmet.StrankaFormatedWithAdress>
  <DomainObject.Predmet.StrankaFormatedWithAdressOIB>
    <izvorni_sadrzaj> Antonio Gadža, OIB 13090084577, Risvica 55, 49295 Risvica</izvorni_sadrzaj>
    <derivirana_varijabla naziv="DomainObject.Predmet.StrankaFormatedWithAdressOIB_1"> Antonio Gadža, OIB 13090084577, Risvica 55, 49295 Risvica</derivirana_varijabla>
  </DomainObject.Predmet.StrankaFormatedWithAdressOIB>
  <DomainObject.Predmet.StrankaWithAdress>
    <izvorni_sadrzaj>Antonio Gadža Risvica 55,49295 Risvica</izvorni_sadrzaj>
    <derivirana_varijabla naziv="DomainObject.Predmet.StrankaWithAdress_1">Antonio Gadža Risvica 55,49295 Risvica</derivirana_varijabla>
  </DomainObject.Predmet.StrankaWithAdress>
  <DomainObject.Predmet.StrankaWithAdressOIB>
    <izvorni_sadrzaj>Antonio Gadža, OIB 13090084577, Risvica 55,49295 Risvica</izvorni_sadrzaj>
    <derivirana_varijabla naziv="DomainObject.Predmet.StrankaWithAdressOIB_1">Antonio Gadža, OIB 13090084577, Risvica 55,49295 Risvica</derivirana_varijabla>
  </DomainObject.Predmet.StrankaWithAdressOIB>
  <DomainObject.Predmet.StrankaNazivFormated>
    <izvorni_sadrzaj>Antonio Gadža</izvorni_sadrzaj>
    <derivirana_varijabla naziv="DomainObject.Predmet.StrankaNazivFormated_1">Antonio Gadža</derivirana_varijabla>
  </DomainObject.Predmet.StrankaNazivFormated>
  <DomainObject.Predmet.StrankaNazivFormatedOIB>
    <izvorni_sadrzaj>Antonio Gadža, OIB 13090084577</izvorni_sadrzaj>
    <derivirana_varijabla naziv="DomainObject.Predmet.StrankaNazivFormatedOIB_1">Antonio Gadža, OIB 13090084577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Antonio Gadža</item>
    </izvorni_sadrzaj>
    <derivirana_varijabla naziv="DomainObject.Predmet.StrankaListFormated_1">
      <item>Antonio Gadža</item>
    </derivirana_varijabla>
  </DomainObject.Predmet.StrankaListFormated>
  <DomainObject.Predmet.StrankaListFormatedOIB>
    <izvorni_sadrzaj>
      <item>Antonio Gadža, OIB 13090084577</item>
    </izvorni_sadrzaj>
    <derivirana_varijabla naziv="DomainObject.Predmet.StrankaListFormatedOIB_1">
      <item>Antonio Gadža, OIB 13090084577</item>
    </derivirana_varijabla>
  </DomainObject.Predmet.StrankaListFormatedOIB>
  <DomainObject.Predmet.StrankaListFormatedWithAdress>
    <izvorni_sadrzaj>
      <item>Antonio Gadža, Risvica 55, 49295 Risvica</item>
    </izvorni_sadrzaj>
    <derivirana_varijabla naziv="DomainObject.Predmet.StrankaListFormatedWithAdress_1">
      <item>Antonio Gadža, Risvica 55, 49295 Risvica</item>
    </derivirana_varijabla>
  </DomainObject.Predmet.StrankaListFormatedWithAdress>
  <DomainObject.Predmet.StrankaListFormatedWithAdressOIB>
    <izvorni_sadrzaj>
      <item>Antonio Gadža, OIB 13090084577, Risvica 55, 49295 Risvica</item>
    </izvorni_sadrzaj>
    <derivirana_varijabla naziv="DomainObject.Predmet.StrankaListFormatedWithAdressOIB_1">
      <item>Antonio Gadža, OIB 13090084577, Risvica 55, 49295 Risvica</item>
    </derivirana_varijabla>
  </DomainObject.Predmet.StrankaListFormatedWithAdressOIB>
  <DomainObject.Predmet.StrankaListNazivFormated>
    <izvorni_sadrzaj>
      <item>Antonio Gadža</item>
    </izvorni_sadrzaj>
    <derivirana_varijabla naziv="DomainObject.Predmet.StrankaListNazivFormated_1">
      <item>Antonio Gadža</item>
    </derivirana_varijabla>
  </DomainObject.Predmet.StrankaListNazivFormated>
  <DomainObject.Predmet.StrankaListNazivFormatedOIB>
    <izvorni_sadrzaj>
      <item>Antonio Gadža, OIB 13090084577</item>
    </izvorni_sadrzaj>
    <derivirana_varijabla naziv="DomainObject.Predmet.StrankaListNazivFormatedOIB_1">
      <item>Antonio Gadža, OIB 13090084577</item>
    </derivirana_varijabla>
  </DomainObject.Predmet.StrankaListNazivFormatedOIB>
  <DomainObject.Predmet.ProtuStrankaListFormated>
    <izvorni_sadrzaj>
      <item>Stečajna masa KOMPOSTELA d.o.o.</item>
    </izvorni_sadrzaj>
    <derivirana_varijabla naziv="DomainObject.Predmet.ProtuStrankaListFormated_1">
      <item>Stečajna masa KOMPOSTELA d.o.o.</item>
    </derivirana_varijabla>
  </DomainObject.Predmet.ProtuStrankaListFormated>
  <DomainObject.Predmet.ProtuStrankaListFormatedOIB>
    <izvorni_sadrzaj>
      <item>Stečajna masa KOMPOSTELA d.o.o., OIB 47302126648</item>
    </izvorni_sadrzaj>
    <derivirana_varijabla naziv="DomainObject.Predmet.ProtuStrankaListFormatedOIB_1">
      <item>Stečajna masa KOMPOSTELA d.o.o., OIB 47302126648</item>
    </derivirana_varijabla>
  </DomainObject.Predmet.ProtuStrankaListFormatedOIB>
  <DomainObject.Predmet.ProtuStrankaListFormatedWithAdress>
    <izvorni_sadrzaj>
      <item>Stečajna masa KOMPOSTELA d.o.o., Risvica 54, 49295 Kumrovec</item>
    </izvorni_sadrzaj>
    <derivirana_varijabla naziv="DomainObject.Predmet.ProtuStrankaListFormatedWithAdress_1">
      <item>Stečajna masa KOMPOSTELA d.o.o., Risvica 54, 49295 Kumrovec</item>
    </derivirana_varijabla>
  </DomainObject.Predmet.ProtuStrankaListFormatedWithAdress>
  <DomainObject.Predmet.ProtuStrankaListFormatedWithAdressOIB>
    <izvorni_sadrzaj>
      <item>Stečajna masa KOMPOSTELA d.o.o., OIB 47302126648, Risvica 54, 49295 Kumrovec</item>
    </izvorni_sadrzaj>
    <derivirana_varijabla naziv="DomainObject.Predmet.ProtuStrankaListFormatedWithAdressOIB_1">
      <item>Stečajna masa KOMPOSTELA d.o.o., OIB 47302126648, Risvica 54, 49295 Kumrovec</item>
    </derivirana_varijabla>
  </DomainObject.Predmet.ProtuStrankaListFormatedWithAdressOIB>
  <DomainObject.Predmet.ProtuStrankaListNazivFormated>
    <izvorni_sadrzaj>
      <item>Stečajna masa KOMPOSTELA d.o.o.</item>
    </izvorni_sadrzaj>
    <derivirana_varijabla naziv="DomainObject.Predmet.ProtuStrankaListNazivFormated_1">
      <item>Stečajna masa KOMPOSTELA d.o.o.</item>
    </derivirana_varijabla>
  </DomainObject.Predmet.ProtuStrankaListNazivFormated>
  <DomainObject.Predmet.ProtuStrankaListNazivFormatedOIB>
    <izvorni_sadrzaj>
      <item>Stečajna masa KOMPOSTELA d.o.o., OIB 47302126648</item>
    </izvorni_sadrzaj>
    <derivirana_varijabla naziv="DomainObject.Predmet.ProtuStrankaListNazivFormatedOIB_1">
      <item>Stečajna masa KOMPOSTELA d.o.o., OIB 47302126648</item>
    </derivirana_varijabla>
  </DomainObject.Predmet.ProtuStrankaListNazivFormatedOIB>
  <DomainObject.Predmet.OstaliListFormated>
    <izvorni_sadrzaj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izvorni_sadrzaj>
    <derivirana_varijabla naziv="DomainObject.Predmet.OstaliListFormated_1"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derivirana_varijabla>
  </DomainObject.Predmet.OstaliListFormated>
  <DomainObject.Predmet.OstaliListFormatedOIB>
    <izvorni_sadrzaj>
      <item>Đovani Broz</item>
      <item>FINA ZAGREB</item>
      <item>Anamaria Ivanković, OIB 26902318451</item>
      <item>RH, MF Porezna uprava</item>
      <item>Ministarstvo pravosuđa</item>
      <item>Županijsko državno odvjetništvo u Zagrebu, građ. upravni odjel</item>
    </izvorni_sadrzaj>
    <derivirana_varijabla naziv="DomainObject.Predmet.OstaliListFormatedOIB_1">
      <item>Đovani Broz</item>
      <item>FINA ZAGREB</item>
      <item>Anamaria Ivanković, OIB 26902318451</item>
      <item>RH, MF Porezna uprava</item>
      <item>Ministarstvo pravosuđa</item>
      <item>Županijsko državno odvjetništvo u Zagrebu, građ. upravni odjel</item>
    </derivirana_varijabla>
  </DomainObject.Predmet.OstaliListFormatedOIB>
  <DomainObject.Predmet.OstaliListFormatedWithAdress>
    <izvorni_sadrzaj>
      <item>Đovani Broz, Risvica 54, 49295 Kumrovec</item>
      <item>FINA ZAGREB, 10000 Zagreb</item>
      <item>Anamaria Ivanković, Britanski trg 10, 10000 Zagreb</item>
      <item>RH, MF Porezna uprava, Av. Dubrovnik 32, 10000 Zagreb</item>
      <item>Ministarstvo pravosuđa, Dežmanova 10, 10000 Zagreb</item>
      <item>Županijsko državno odvjetništvo u Zagrebu, građ. upravni odjel, 10000 Zagreb</item>
    </izvorni_sadrzaj>
    <derivirana_varijabla naziv="DomainObject.Predmet.OstaliListFormatedWithAdress_1">
      <item>Đovani Broz, Risvica 54, 49295 Kumrovec</item>
      <item>FINA ZAGREB, 10000 Zagreb</item>
      <item>Anamaria Ivanković, Britanski trg 10, 10000 Zagreb</item>
      <item>RH, MF Porezna uprava, Av. Dubrovnik 32, 10000 Zagreb</item>
      <item>Ministarstvo pravosuđa, Dežmanova 10, 10000 Zagreb</item>
      <item>Županijsko državno odvjetništvo u Zagrebu, građ. upravni odjel, 10000 Zagreb</item>
    </derivirana_varijabla>
  </DomainObject.Predmet.OstaliListFormatedWithAdress>
  <DomainObject.Predmet.OstaliListFormatedWithAdressOIB>
    <izvorni_sadrzaj>
      <item>Đovani Broz, Risvica 54, 49295 Kumrovec</item>
      <item>FINA ZAGREB, 10000 Zagreb</item>
      <item>Anamaria Ivanković, OIB 26902318451, Britanski trg 10, 10000 Zagreb</item>
      <item>RH, MF Porezna uprava, Av. Dubrovnik 32, 10000 Zagreb</item>
      <item>Ministarstvo pravosuđa, Dežmanova 10, 10000 Zagreb</item>
      <item>Županijsko državno odvjetništvo u Zagrebu, građ. upravni odjel, 10000 Zagreb</item>
    </izvorni_sadrzaj>
    <derivirana_varijabla naziv="DomainObject.Predmet.OstaliListFormatedWithAdressOIB_1">
      <item>Đovani Broz, Risvica 54, 49295 Kumrovec</item>
      <item>FINA ZAGREB, 10000 Zagreb</item>
      <item>Anamaria Ivanković, OIB 26902318451, Britanski trg 10, 10000 Zagreb</item>
      <item>RH, MF Porezna uprava, Av. Dubrovnik 32, 10000 Zagreb</item>
      <item>Ministarstvo pravosuđa, Dežmanova 10, 10000 Zagreb</item>
      <item>Županijsko državno odvjetništvo u Zagrebu, građ. upravni odjel, 10000 Zagreb</item>
    </derivirana_varijabla>
  </DomainObject.Predmet.OstaliListFormatedWithAdressOIB>
  <DomainObject.Predmet.OstaliListNazivFormated>
    <izvorni_sadrzaj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izvorni_sadrzaj>
    <derivirana_varijabla naziv="DomainObject.Predmet.OstaliListNazivFormated_1"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derivirana_varijabla>
  </DomainObject.Predmet.OstaliListNazivFormated>
  <DomainObject.Predmet.OstaliListNazivFormatedOIB>
    <izvorni_sadrzaj>
      <item>Đovani Broz</item>
      <item>FINA ZAGREB</item>
      <item>Anamaria Ivanković, OIB 26902318451</item>
      <item>RH, MF Porezna uprava</item>
      <item>Ministarstvo pravosuđa</item>
      <item>Županijsko državno odvjetništvo u Zagrebu, građ. upravni odjel</item>
    </izvorni_sadrzaj>
    <derivirana_varijabla naziv="DomainObject.Predmet.OstaliListNazivFormatedOIB_1">
      <item>Đovani Broz</item>
      <item>FINA ZAGREB</item>
      <item>Anamaria Ivanković, OIB 26902318451</item>
      <item>RH, MF Porezna uprava</item>
      <item>Ministarstvo pravosuđa</item>
      <item>Županijsko državno odvjetništvo u Zagrebu, građ. upravni odjel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prosinca 2018.</izvorni_sadrzaj>
    <derivirana_varijabla naziv="DomainObject.Datum_1">14. prosinca 2018.</derivirana_varijabla>
  </DomainObject.Datum>
  <DomainObject.PoslovniBrojDokumenta>
    <izvorni_sadrzaj>St-1556/2015-13</izvorni_sadrzaj>
    <derivirana_varijabla naziv="DomainObject.PoslovniBrojDokumenta_1">St-1556/2015-13</derivirana_varijabla>
  </DomainObject.PoslovniBrojDokumenta>
  <DomainObject.Predmet.StrankaIDrugi>
    <izvorni_sadrzaj>Antonio Gadža</izvorni_sadrzaj>
    <derivirana_varijabla naziv="DomainObject.Predmet.StrankaIDrugi_1">Antonio Gadža</derivirana_varijabla>
  </DomainObject.Predmet.StrankaIDrugi>
  <DomainObject.Predmet.ProtustrankaIDrugi>
    <izvorni_sadrzaj>Stečajna masa KOMPOSTELA d.o.o.</izvorni_sadrzaj>
    <derivirana_varijabla naziv="DomainObject.Predmet.ProtustrankaIDrugi_1">Stečajna masa KOMPOSTELA d.o.o.</derivirana_varijabla>
  </DomainObject.Predmet.ProtustrankaIDrugi>
  <DomainObject.Predmet.StrankaIDrugiAdressOIB>
    <izvorni_sadrzaj>Antonio Gadža, OIB 13090084577, Risvica 55, 49295 Risvica</izvorni_sadrzaj>
    <derivirana_varijabla naziv="DomainObject.Predmet.StrankaIDrugiAdressOIB_1">Antonio Gadža, OIB 13090084577, Risvica 55, 49295 Risvica</derivirana_varijabla>
  </DomainObject.Predmet.StrankaIDrugiAdressOIB>
  <DomainObject.Predmet.ProtustrankaIDrugiAdressOIB>
    <izvorni_sadrzaj>Stečajna masa KOMPOSTELA d.o.o., OIB 47302126648, Risvica 54, 49295 Kumrovec</izvorni_sadrzaj>
    <derivirana_varijabla naziv="DomainObject.Predmet.ProtustrankaIDrugiAdressOIB_1">Stečajna masa KOMPOSTELA d.o.o., OIB 47302126648, Risvica 54, 49295 Kumrovec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Antonio Gadža</item>
      <item>Stečajna masa KOMPOSTELA d.o.o.</item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izvorni_sadrzaj>
    <derivirana_varijabla naziv="DomainObject.Predmet.SudioniciListNaziv_1">
      <item>Antonio Gadža</item>
      <item>Stečajna masa KOMPOSTELA d.o.o.</item>
      <item>Đovani Broz</item>
      <item>FINA ZAGREB</item>
      <item>Anamaria Ivanković</item>
      <item>RH, MF Porezna uprava</item>
      <item>Ministarstvo pravosuđa</item>
      <item>Županijsko državno odvjetništvo u Zagrebu, građ. upravni odjel</item>
    </derivirana_varijabla>
  </DomainObject.Predmet.SudioniciListNaziv>
  <DomainObject.Predmet.SudioniciListAdressOIB>
    <izvorni_sadrzaj>
      <item>Antonio Gadža, OIB 13090084577, Risvica 55,49295 Risvica</item>
      <item>Stečajna masa KOMPOSTELA d.o.o., OIB 47302126648, Risvica 54,49295 Kumrovec</item>
      <item>Đovani Broz, Risvica 54,49295 Kumrovec</item>
      <item>FINA ZAGREB, 10000 Zagreb</item>
      <item>Anamaria Ivanković, OIB 26902318451, Britanski trg 10,10000 Zagreb</item>
      <item>RH, MF Porezna uprava, Av. Dubrovnik 32,10000 Zagreb</item>
      <item>Ministarstvo pravosuđa, Dežmanova 10,10000 Zagreb</item>
      <item>Županijsko državno odvjetništvo u Zagrebu, građ. upravni odjel, 10000 Zagreb</item>
    </izvorni_sadrzaj>
    <derivirana_varijabla naziv="DomainObject.Predmet.SudioniciListAdressOIB_1">
      <item>Antonio Gadža, OIB 13090084577, Risvica 55,49295 Risvica</item>
      <item>Stečajna masa KOMPOSTELA d.o.o., OIB 47302126648, Risvica 54,49295 Kumrovec</item>
      <item>Đovani Broz, Risvica 54,49295 Kumrovec</item>
      <item>FINA ZAGREB, 10000 Zagreb</item>
      <item>Anamaria Ivanković, OIB 26902318451, Britanski trg 10,10000 Zagreb</item>
      <item>RH, MF Porezna uprava, Av. Dubrovnik 32,10000 Zagreb</item>
      <item>Ministarstvo pravosuđa, Dežmanova 10,10000 Zagreb</item>
      <item>Županijsko državno odvjetništvo u Zagrebu, građ. upravni odjel, 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7A245F2-33E0-49F9-B1C1-01E0EF91C1C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351</properties:Words>
  <properties:Characters>1909</properties:Characters>
  <properties:Lines>62</properties:Lines>
  <properties:Paragraphs>23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2368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Draženka Prpić</cp:lastModifiedBy>
  <cp:lastPrinted>2018-12-14T09:25:00Z</cp:lastPrinted>
  <dcterms:modified xmlns:xsi="http://www.w3.org/2001/XMLSchema-instance" xsi:type="dcterms:W3CDTF">2018-12-14T09:25:00Z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St-1556/2015-13 / Odluka - Rješenje - određivanje nagrade stečajnom upravitelju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