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c5f1" w14:paraId="845c5f1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F76B44">
        <w:rPr>
          <w:b/>
        </w:rPr>
        <w:t xml:space="preserve"> </w:t>
      </w:r>
      <w:r w:rsidR="00F76B44">
        <w:rPr>
          <w:b/>
        </w:rPr>
        <w:tab/>
      </w:r>
      <w:r w:rsidR="00F76B44">
        <w:rPr>
          <w:b/>
        </w:rPr>
        <w:tab/>
      </w:r>
      <w:r w:rsidR="00F76B44">
        <w:rPr>
          <w:b/>
        </w:rPr>
        <w:tab/>
      </w:r>
      <w:r w:rsidR="00F76B44" w:rsidRPr="00F76B44">
        <w:rPr>
          <w:b/>
        </w:rPr>
        <w:t xml:space="preserve">         </w:t>
      </w:r>
      <w:r w:rsidR="00F76B44">
        <w:rPr>
          <w:b/>
        </w:rPr>
        <w:t xml:space="preserve">      </w:t>
      </w:r>
      <w:r w:rsidR="00F76B44" w:rsidRPr="00F76B44">
        <w:rPr>
          <w:b/>
        </w:rPr>
        <w:t xml:space="preserve"> Broj: 7/St-1</w:t>
      </w:r>
      <w:r w:rsidR="006D4BD0">
        <w:rPr>
          <w:b/>
        </w:rPr>
        <w:t>20</w:t>
      </w:r>
      <w:r w:rsidR="0012652B">
        <w:rPr>
          <w:b/>
        </w:rPr>
        <w:t>0</w:t>
      </w:r>
      <w:r w:rsidR="00F76B44" w:rsidRPr="00F76B44">
        <w:rPr>
          <w:b/>
        </w:rPr>
        <w:t>/2017-</w:t>
      </w:r>
      <w:r w:rsidR="006D4BD0">
        <w:rPr>
          <w:b/>
        </w:rPr>
        <w:t>7</w:t>
      </w:r>
    </w:p>
    <w:p w:rsidRDefault="007B218F" w:rsidP="007B218F" w:rsidR="007B218F" w:rsidRPr="000D0ABA">
      <w:pPr>
        <w:rPr>
          <w:b/>
        </w:rPr>
      </w:pPr>
      <w:r w:rsidRPr="00E22421">
        <w:rPr>
          <w:b/>
        </w:rPr>
        <w:t xml:space="preserve">STALNA SLUŽBA </w:t>
      </w:r>
      <w:r w:rsidR="000D0ABA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              </w:t>
      </w:r>
    </w:p>
    <w:p w:rsidRDefault="007B218F" w:rsidP="007B218F" w:rsidR="00F76B44">
      <w:pPr>
        <w:rPr>
          <w:b/>
        </w:rPr>
      </w:pPr>
      <w:r w:rsidRPr="000D0ABA">
        <w:rPr>
          <w:b/>
        </w:rPr>
        <w:t>Trg pobjede 13</w:t>
      </w:r>
      <w:r w:rsidR="000D0ABA">
        <w:rPr>
          <w:b/>
        </w:rPr>
        <w:tab/>
      </w:r>
      <w:r w:rsidR="000D0ABA">
        <w:rPr>
          <w:b/>
        </w:rPr>
        <w:tab/>
        <w:t xml:space="preserve">     </w:t>
      </w:r>
      <w:r w:rsidR="000D0ABA">
        <w:rPr>
          <w:b/>
        </w:rPr>
        <w:tab/>
        <w:t xml:space="preserve"> </w:t>
      </w:r>
      <w:r w:rsidR="000D0ABA">
        <w:rPr>
          <w:b/>
        </w:rPr>
        <w:tab/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FA6AAF">
      <w:pPr>
        <w:jc w:val="both"/>
      </w:pPr>
      <w:r w:rsidRPr="00E22421">
        <w:t xml:space="preserve">                 </w:t>
      </w:r>
      <w:r w:rsidR="00812132">
        <w:t xml:space="preserve"> </w:t>
      </w:r>
      <w:r w:rsidR="00812132">
        <w:tab/>
      </w:r>
      <w:r w:rsidR="00812132" w:rsidRPr="00812132">
        <w:t xml:space="preserve">TRGOVAČKI SUD U OSIJEKU, STALNA SLUŽBA </w:t>
      </w:r>
      <w:r w:rsidR="008723EF">
        <w:t>U SLAVONSKOM BRODU</w:t>
      </w:r>
      <w:r w:rsidR="00812132" w:rsidRPr="00812132">
        <w:t xml:space="preserve">, po stečajnoj sutkinji Mirni Vujčić, postupajući po prijedlogu  predlagatelja </w:t>
      </w:r>
      <w:r w:rsidR="00F76B44" w:rsidRPr="00F76B44">
        <w:t xml:space="preserve">FINANCIJSKE AGENCIJE, Regionalnog centra Zagreb, Podružnice Zagreb, za otvaranje stečajnog postupka nad stečajnim </w:t>
      </w:r>
      <w:r w:rsidR="0012652B" w:rsidRPr="0012652B">
        <w:t>dužnikom RAGUSA MARINE jednostavno društvo s ograničenom odgovornošću za brodogradnju i usluge, skraćena tvrtka: RAGUSA MARINE j.d.o.o., Zagreb, Jeronima Kavanjina 20, OIB 93099523918</w:t>
      </w:r>
      <w:r w:rsidR="008846F3" w:rsidRPr="008846F3">
        <w:t xml:space="preserve">, dana </w:t>
      </w:r>
      <w:r w:rsidR="009E3C79">
        <w:t>1</w:t>
      </w:r>
      <w:r w:rsidR="006D4BD0">
        <w:t>9</w:t>
      </w:r>
      <w:r w:rsidR="00B8793A">
        <w:t xml:space="preserve">. </w:t>
      </w:r>
      <w:r w:rsidR="006D4BD0">
        <w:t>veljače</w:t>
      </w:r>
      <w:r w:rsidR="008846F3" w:rsidRPr="008846F3">
        <w:t xml:space="preserve"> 201</w:t>
      </w:r>
      <w:r w:rsidR="006D4BD0">
        <w:t>8</w:t>
      </w:r>
      <w:r w:rsidR="008846F3" w:rsidRPr="008846F3">
        <w:t>. godine</w:t>
      </w:r>
    </w:p>
    <w:p w:rsidRDefault="0012652B" w:rsidP="00E22421" w:rsidR="0012652B" w:rsidRPr="00E22421">
      <w:pPr>
        <w:jc w:val="both"/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</w:pPr>
    </w:p>
    <w:p w:rsidRDefault="00AD05FF" w:rsidP="008846F3" w:rsidR="008846F3" w:rsidRPr="008846F3">
      <w:pPr>
        <w:jc w:val="both"/>
      </w:pPr>
      <w:r w:rsidRPr="00AD05FF">
        <w:t xml:space="preserve"> </w:t>
      </w:r>
      <w:r w:rsidRPr="00AD05FF">
        <w:tab/>
        <w:t xml:space="preserve"> </w:t>
      </w:r>
      <w:r w:rsidRPr="00AD05FF">
        <w:tab/>
      </w:r>
      <w:r w:rsidR="008846F3" w:rsidRPr="008846F3">
        <w:t>I.  Nalaže se osobi ovlaštenoj za zastupanje dužnika</w:t>
      </w:r>
      <w:r w:rsidR="00FA6AAF">
        <w:t xml:space="preserve"> </w:t>
      </w:r>
      <w:r w:rsidR="0012652B">
        <w:t>Domagoju Raguž</w:t>
      </w:r>
      <w:r w:rsidR="00152DE2">
        <w:t xml:space="preserve">, </w:t>
      </w:r>
      <w:r w:rsidR="006D4BD0">
        <w:t xml:space="preserve"> </w:t>
      </w:r>
      <w:r w:rsidR="0012652B">
        <w:t>Zagreb</w:t>
      </w:r>
      <w:r w:rsidR="006D4BD0">
        <w:t>,</w:t>
      </w:r>
      <w:r w:rsidR="00FA6AAF">
        <w:t xml:space="preserve"> </w:t>
      </w:r>
      <w:r w:rsidR="0012652B">
        <w:t>Samoborska cesta 94/C</w:t>
      </w:r>
      <w:r w:rsidR="00FA6AAF">
        <w:t>,</w:t>
      </w:r>
      <w:r w:rsidR="006D4BD0">
        <w:t xml:space="preserve"> OIB</w:t>
      </w:r>
      <w:r w:rsidR="00152DE2">
        <w:t xml:space="preserve"> </w:t>
      </w:r>
      <w:r w:rsidR="0012652B">
        <w:t>03163091312</w:t>
      </w:r>
      <w:r w:rsidR="005A3049">
        <w:t xml:space="preserve">, </w:t>
      </w:r>
      <w:r w:rsidR="008846F3" w:rsidRPr="008846F3">
        <w:t>u roku od osam dana od dana primitka prijepisa ovog rješenja platiti: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- predujam u iznosu od 1.000,00 Kn u Fond za namirenje troškova stečajnog postupka na depozitni račun Trgovačkog suda u Osijeku IBAN HR31 2390001-1300000200 s pozivom na broj HR02 8550 (St-</w:t>
      </w:r>
      <w:r w:rsidR="00F76B44">
        <w:t>1</w:t>
      </w:r>
      <w:r w:rsidR="006D4BD0">
        <w:t>20</w:t>
      </w:r>
      <w:r w:rsidR="0012652B">
        <w:t>0</w:t>
      </w:r>
      <w:r w:rsidRPr="008846F3">
        <w:t>/201</w:t>
      </w:r>
      <w:r w:rsidR="00F76B44">
        <w:t>7</w:t>
      </w:r>
      <w:r w:rsidRPr="008846F3">
        <w:t>)</w:t>
      </w:r>
      <w:r w:rsidRPr="008846F3">
        <w:rPr>
          <w:b/>
        </w:rPr>
        <w:t xml:space="preserve"> 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>- te dodatni iznos predujma u iznosu od 4.000,00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</w:t>
      </w:r>
      <w:r w:rsidR="00F60BEB">
        <w:t>-</w:t>
      </w:r>
      <w:r w:rsidR="009E3C79">
        <w:t>1</w:t>
      </w:r>
      <w:r w:rsidR="006D4BD0">
        <w:t>20</w:t>
      </w:r>
      <w:r w:rsidR="0012652B">
        <w:t>0</w:t>
      </w:r>
      <w:r w:rsidRPr="008846F3">
        <w:t>-201</w:t>
      </w:r>
      <w:r w:rsidR="00F76B44">
        <w:t>7</w:t>
      </w:r>
      <w:r w:rsidRPr="008846F3">
        <w:t>,</w:t>
      </w: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</w:pPr>
    </w:p>
    <w:p w:rsidRDefault="008846F3" w:rsidP="0012652B" w:rsidR="0012652B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II. Ako osoba ovlaštena za zastupanje dužnika </w:t>
      </w:r>
      <w:r w:rsidR="0012652B">
        <w:t>Domagoj</w:t>
      </w:r>
      <w:r w:rsidR="0012652B" w:rsidRPr="0012652B">
        <w:t xml:space="preserve"> Raguž,  Zagreb, Samoborska cesta 94/C, OIB 03163091312</w:t>
      </w:r>
      <w:r w:rsidR="00B8793A">
        <w:t xml:space="preserve"> </w:t>
      </w:r>
      <w:r w:rsidR="00001DD0">
        <w:t xml:space="preserve">u </w:t>
      </w:r>
      <w:r w:rsidRPr="008846F3"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12652B" w:rsidRPr="0012652B">
        <w:t>Domagoj</w:t>
      </w:r>
      <w:r w:rsidR="0012652B">
        <w:t>a</w:t>
      </w:r>
      <w:r w:rsidR="0012652B" w:rsidRPr="0012652B">
        <w:t xml:space="preserve"> Raguž</w:t>
      </w:r>
      <w:r w:rsidR="0012652B">
        <w:t xml:space="preserve">, </w:t>
      </w:r>
      <w:r w:rsidR="0012652B" w:rsidRPr="0012652B">
        <w:t>Zagreb, Samoborska cesta 94/C, OIB 03163091312</w:t>
      </w:r>
    </w:p>
    <w:p w:rsidRDefault="0012652B" w:rsidP="0012652B" w:rsidR="0012652B">
      <w:pPr>
        <w:jc w:val="right"/>
        <w:rPr>
          <w:b/>
        </w:rPr>
      </w:pPr>
      <w:r>
        <w:lastRenderedPageBreak/>
        <w:tab/>
      </w:r>
      <w:r>
        <w:tab/>
      </w:r>
      <w:r>
        <w:tab/>
      </w:r>
      <w:r w:rsidR="00E72D23" w:rsidRPr="00E72D23">
        <w:rPr>
          <w:b/>
        </w:rPr>
        <w:t xml:space="preserve">                </w:t>
      </w:r>
    </w:p>
    <w:p w:rsidRDefault="00E72D23" w:rsidP="0012652B" w:rsidR="00E72D23">
      <w:pPr>
        <w:jc w:val="right"/>
      </w:pPr>
      <w:r w:rsidRPr="00E72D23">
        <w:rPr>
          <w:b/>
        </w:rPr>
        <w:t>Broj: 7/St-1</w:t>
      </w:r>
      <w:r w:rsidR="006D4BD0">
        <w:rPr>
          <w:b/>
        </w:rPr>
        <w:t>20</w:t>
      </w:r>
      <w:r w:rsidR="007F42B6">
        <w:rPr>
          <w:b/>
        </w:rPr>
        <w:t>0</w:t>
      </w:r>
      <w:r w:rsidRPr="00E72D23">
        <w:rPr>
          <w:b/>
        </w:rPr>
        <w:t>/2017-</w:t>
      </w:r>
      <w:r w:rsidR="006D4BD0">
        <w:rPr>
          <w:b/>
        </w:rPr>
        <w:t>7</w:t>
      </w:r>
      <w:r w:rsidR="008846F3" w:rsidRPr="008846F3">
        <w:t xml:space="preserve">                    </w:t>
      </w:r>
    </w:p>
    <w:p w:rsidRDefault="00E72D23" w:rsidP="008846F3" w:rsidR="00E72D23">
      <w:pPr>
        <w:jc w:val="both"/>
      </w:pPr>
    </w:p>
    <w:p w:rsidRDefault="00E72D23" w:rsidP="008846F3" w:rsidR="008846F3" w:rsidRPr="008846F3">
      <w:pPr>
        <w:jc w:val="both"/>
      </w:pPr>
      <w:r>
        <w:t xml:space="preserve"> </w:t>
      </w:r>
      <w:r>
        <w:tab/>
      </w:r>
      <w:r>
        <w:tab/>
      </w:r>
      <w:r w:rsidR="008846F3" w:rsidRPr="008846F3">
        <w:t xml:space="preserve"> a)  Poziva se Financijska agencija izdati nalog za izvršenje osnove za plaćanje sukladno čl. 9. Zakona o provedbi ovrhe na novčanim sredstvima ( NN 91/10 i 112/12 ). </w:t>
      </w:r>
      <w:r w:rsidR="008846F3" w:rsidRPr="008846F3">
        <w:tab/>
        <w:t xml:space="preserve"> 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F76B44">
        <w:t>1</w:t>
      </w:r>
      <w:r w:rsidR="00E72D23">
        <w:t>2</w:t>
      </w:r>
      <w:r w:rsidR="006D4BD0">
        <w:t>0</w:t>
      </w:r>
      <w:r w:rsidR="0012652B">
        <w:t>0</w:t>
      </w:r>
      <w:r w:rsidRPr="008846F3">
        <w:t>/201</w:t>
      </w:r>
      <w:r w:rsidR="00F76B44">
        <w:t>7</w:t>
      </w:r>
      <w:r w:rsidRPr="008846F3">
        <w:t>)</w:t>
      </w:r>
      <w:r w:rsidRPr="008846F3">
        <w:rPr>
          <w:b/>
        </w:rPr>
        <w:t xml:space="preserve"> ,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>- te dodatni iznos predujma u iznosu od 4.000,00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221-</w:t>
      </w:r>
      <w:r w:rsidR="00F76B44">
        <w:t>1</w:t>
      </w:r>
      <w:r w:rsidR="006D4BD0">
        <w:t>20</w:t>
      </w:r>
      <w:r w:rsidR="0012652B">
        <w:t>0</w:t>
      </w:r>
      <w:r w:rsidRPr="008846F3">
        <w:t>-201</w:t>
      </w:r>
      <w:r w:rsidR="00F76B44">
        <w:t>7</w:t>
      </w:r>
      <w:r w:rsidRPr="008846F3">
        <w:t>,</w:t>
      </w:r>
    </w:p>
    <w:p w:rsidRDefault="008846F3" w:rsidP="008846F3" w:rsidR="008846F3" w:rsidRPr="008846F3">
      <w:pPr>
        <w:jc w:val="both"/>
      </w:pPr>
      <w:r w:rsidRPr="008846F3"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</w:pPr>
      <w:r w:rsidRPr="008846F3">
        <w:t xml:space="preserve">              </w:t>
      </w:r>
    </w:p>
    <w:p w:rsidRDefault="008846F3" w:rsidP="008846F3" w:rsidR="008846F3" w:rsidRPr="008846F3">
      <w:pPr>
        <w:jc w:val="both"/>
      </w:pPr>
      <w:r w:rsidRPr="008846F3"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12652B" w:rsidRPr="0012652B">
        <w:t>Domagoj</w:t>
      </w:r>
      <w:r w:rsidR="0012652B">
        <w:t>a</w:t>
      </w:r>
      <w:r w:rsidR="0012652B" w:rsidRPr="0012652B">
        <w:t xml:space="preserve"> Raguž,  Zagreb, Samoborska cesta 94/C, OIB 03163091312</w:t>
      </w:r>
      <w:r w:rsidRPr="008846F3">
        <w:t>, ako ovlaštena osoba dužnika po zakonu ne postupi po točci I. izreke ovog rješenja.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</w:pPr>
      <w:r w:rsidRPr="008846F3">
        <w:tab/>
        <w:t xml:space="preserve"> </w:t>
      </w:r>
      <w:r w:rsidRPr="008846F3"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9E3C79" w:rsidR="008846F3" w:rsidRPr="008846F3">
      <w:pPr>
        <w:jc w:val="center"/>
      </w:pPr>
      <w:r w:rsidRPr="008846F3">
        <w:t>Obrazloženje</w:t>
      </w:r>
    </w:p>
    <w:p w:rsidRDefault="008846F3" w:rsidP="008846F3" w:rsidR="008846F3" w:rsidRPr="008846F3">
      <w:pPr>
        <w:jc w:val="both"/>
      </w:pPr>
    </w:p>
    <w:p w:rsidRDefault="008846F3" w:rsidP="008846F3" w:rsid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Predlagatelj – Financijska agencija je na temelju odredbe čl. </w:t>
      </w:r>
      <w:r w:rsidR="00455BDF">
        <w:t>110.</w:t>
      </w:r>
      <w:r w:rsidRPr="008846F3">
        <w:t xml:space="preserve"> st. </w:t>
      </w:r>
      <w:r w:rsidR="00455BDF">
        <w:t>1</w:t>
      </w:r>
      <w:r w:rsidRPr="008846F3">
        <w:t xml:space="preserve"> Stečajnog zakona ( dalje: SZ, NN 71/15 ) podnijela prijedlog za otvaranje stečajnog postupka nad stečajnim dužnikom u kojem navodi da na dan </w:t>
      </w:r>
      <w:r w:rsidR="0012652B">
        <w:t>28</w:t>
      </w:r>
      <w:r w:rsidR="00011E74">
        <w:t xml:space="preserve">. </w:t>
      </w:r>
      <w:r w:rsidR="0012652B">
        <w:t>travnja</w:t>
      </w:r>
      <w:r w:rsidR="00011E74">
        <w:t xml:space="preserve"> 201</w:t>
      </w:r>
      <w:r w:rsidR="00F76B44">
        <w:t>7</w:t>
      </w:r>
      <w:r w:rsidRPr="008846F3">
        <w:t>. godine</w:t>
      </w:r>
      <w:r w:rsidR="00A92062">
        <w:t xml:space="preserve"> </w:t>
      </w:r>
      <w:r w:rsidRPr="008846F3">
        <w:t xml:space="preserve">dužnik u Očevidniku redoslijeda osnova za plaćanje ima evidentirane neizvršene osnove za plaćanje u neprekinutom razdoblju od </w:t>
      </w:r>
      <w:r w:rsidR="009E3C79">
        <w:t>120</w:t>
      </w:r>
      <w:r w:rsidR="00437858">
        <w:t xml:space="preserve"> </w:t>
      </w:r>
      <w:r w:rsidR="004D16DE">
        <w:t xml:space="preserve">dana, te da ima </w:t>
      </w:r>
      <w:r w:rsidR="006D4BD0">
        <w:t xml:space="preserve">jednu </w:t>
      </w:r>
      <w:r w:rsidR="00455BDF">
        <w:t>zaposlen</w:t>
      </w:r>
      <w:r w:rsidR="006D4BD0">
        <w:t>u</w:t>
      </w:r>
      <w:r w:rsidR="00455BDF">
        <w:t xml:space="preserve"> osob</w:t>
      </w:r>
      <w:r w:rsidR="006D4BD0">
        <w:t>u</w:t>
      </w:r>
      <w:r w:rsidRPr="008846F3">
        <w:t xml:space="preserve">. </w:t>
      </w:r>
    </w:p>
    <w:p w:rsidRDefault="00EA49C3" w:rsidP="008846F3" w:rsidR="00EA49C3">
      <w:pPr>
        <w:jc w:val="both"/>
      </w:pPr>
    </w:p>
    <w:p w:rsidRDefault="00E72D23" w:rsidP="008846F3" w:rsidR="00E72D23">
      <w:pPr>
        <w:jc w:val="both"/>
      </w:pPr>
    </w:p>
    <w:p w:rsidRDefault="00E72D23" w:rsidP="008846F3" w:rsidR="00E72D23">
      <w:pPr>
        <w:jc w:val="both"/>
      </w:pPr>
    </w:p>
    <w:p w:rsidRDefault="00E72D23" w:rsidP="00365D46" w:rsidR="00EA49C3">
      <w:pPr>
        <w:jc w:val="right"/>
        <w:rPr>
          <w:b/>
        </w:rPr>
      </w:pPr>
      <w:r>
        <w:rPr>
          <w:b/>
        </w:rPr>
        <w:t>Broj: 7/St-1</w:t>
      </w:r>
      <w:r w:rsidR="006D4BD0">
        <w:rPr>
          <w:b/>
        </w:rPr>
        <w:t>20</w:t>
      </w:r>
      <w:r w:rsidR="007F42B6">
        <w:rPr>
          <w:b/>
        </w:rPr>
        <w:t>0</w:t>
      </w:r>
      <w:r w:rsidR="00365D46" w:rsidRPr="00365D46">
        <w:rPr>
          <w:b/>
        </w:rPr>
        <w:t>/2017-</w:t>
      </w:r>
      <w:r w:rsidR="006D4BD0">
        <w:rPr>
          <w:b/>
        </w:rPr>
        <w:t>7</w:t>
      </w:r>
    </w:p>
    <w:p w:rsidRDefault="00365D46" w:rsidP="00365D46" w:rsidR="00365D46">
      <w:pPr>
        <w:jc w:val="right"/>
      </w:pPr>
    </w:p>
    <w:p w:rsidRDefault="00F60BEB" w:rsidP="008846F3" w:rsidR="008846F3" w:rsidRPr="008846F3">
      <w:pPr>
        <w:jc w:val="both"/>
      </w:pPr>
      <w:r>
        <w:t xml:space="preserve"> </w:t>
      </w:r>
      <w:r>
        <w:tab/>
        <w:t xml:space="preserve"> </w:t>
      </w:r>
      <w:r>
        <w:tab/>
      </w:r>
      <w:r w:rsidR="008846F3" w:rsidRPr="008846F3">
        <w:t>Nadalje,</w:t>
      </w:r>
      <w:r>
        <w:t xml:space="preserve"> iz podneska ne proizlazi da </w:t>
      </w:r>
      <w:r w:rsidR="008846F3" w:rsidRPr="008846F3"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</w:pPr>
      <w:r w:rsidRPr="008846F3"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</w:pP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9E3C79">
        <w:t>1</w:t>
      </w:r>
      <w:r w:rsidR="006D4BD0">
        <w:t>9</w:t>
      </w:r>
      <w:r w:rsidR="00455BDF">
        <w:t xml:space="preserve">. </w:t>
      </w:r>
      <w:r w:rsidR="006D4BD0">
        <w:t>veljače</w:t>
      </w:r>
      <w:r w:rsidR="007B218F" w:rsidRPr="00E22421">
        <w:t xml:space="preserve"> 201</w:t>
      </w:r>
      <w:r w:rsidR="006D4BD0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7C6C34" w:rsidP="007C6C34" w:rsidR="007C6C3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CD6319">
        <w:t xml:space="preserve">   </w:t>
      </w:r>
      <w:r w:rsidR="00C22420">
        <w:t xml:space="preserve">  </w:t>
      </w:r>
      <w:r w:rsidR="007B218F" w:rsidRPr="00E22421">
        <w:t>Stečajna sutkinja</w:t>
      </w:r>
    </w:p>
    <w:p w:rsidRDefault="007C6C34" w:rsidP="00455BDF" w:rsidR="002355CD">
      <w:pPr>
        <w:ind w:left="5040"/>
      </w:pPr>
      <w:r>
        <w:t xml:space="preserve">     </w:t>
      </w:r>
      <w:r w:rsidR="004511E1">
        <w:t xml:space="preserve"> </w:t>
      </w:r>
      <w:r w:rsidR="00975200">
        <w:t xml:space="preserve"> </w:t>
      </w:r>
      <w:r w:rsidR="00454BFC">
        <w:t xml:space="preserve"> </w:t>
      </w:r>
      <w:r w:rsidR="00437858">
        <w:t xml:space="preserve"> </w:t>
      </w:r>
      <w:r w:rsidR="002355CD">
        <w:t xml:space="preserve"> </w:t>
      </w:r>
      <w:r w:rsidR="00D75E21">
        <w:t xml:space="preserve">  </w:t>
      </w:r>
      <w:r w:rsidR="007B218F" w:rsidRPr="00E22421">
        <w:t>Mirna Vujčić</w:t>
      </w:r>
      <w:r w:rsidR="002355CD">
        <w:t xml:space="preserve"> </w:t>
      </w:r>
    </w:p>
    <w:p w:rsidRDefault="002355CD" w:rsidP="002355CD" w:rsidR="002355CD">
      <w:pPr>
        <w:ind w:left="284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355CD" w:rsidP="002355CD" w:rsidR="002355CD">
      <w:pPr>
        <w:ind w:firstLine="1134"/>
      </w:pPr>
    </w:p>
    <w:p w:rsidRDefault="000E52E9" w:rsidP="00D92ACF" w:rsidR="000E52E9">
      <w:pPr>
        <w:ind w:firstLine="720" w:left="3600"/>
      </w:pPr>
      <w:r>
        <w:t xml:space="preserve">   </w:t>
      </w:r>
    </w:p>
    <w:p w:rsidRDefault="00975200" w:rsidP="00975200" w:rsidR="00975200">
      <w:pPr>
        <w:ind w:left="4320"/>
      </w:pPr>
    </w:p>
    <w:p w:rsidRDefault="00CD6319" w:rsidP="00975200" w:rsidR="00CD6319">
      <w:pPr>
        <w:ind w:left="4320"/>
      </w:pPr>
      <w:r>
        <w:t xml:space="preserve">   </w:t>
      </w:r>
    </w:p>
    <w:p w:rsidRDefault="007B218F" w:rsidP="004D62CC" w:rsidR="007B218F" w:rsidRPr="00E22421">
      <w:pPr>
        <w:ind w:firstLine="720" w:left="3600"/>
      </w:pPr>
    </w:p>
    <w:p w:rsidRDefault="007B218F" w:rsidP="007B218F" w:rsidR="007B218F" w:rsidRPr="00E22421"/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>NAPUTAK O PRAVNOM LIJEKU: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>Protiv ovog rješenja dopuštena je žalba u roku od osam dana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 xml:space="preserve">po isteku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</w:rPr>
      </w:pPr>
      <w:r w:rsidRPr="000C2091">
        <w:rPr>
          <w:sz w:val="20"/>
          <w:szCs w:val="20"/>
        </w:rPr>
        <w:t>ovoga suda  u tri  primjerka.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>Žalba ne odgađa ovrhu rješenja.</w:t>
      </w:r>
    </w:p>
    <w:p w:rsidRDefault="007B218F" w:rsidP="007B218F" w:rsidR="007B218F"/>
    <w:p w:rsidRDefault="00975200" w:rsidP="007B218F" w:rsidR="00975200"/>
    <w:p w:rsidRDefault="00975200" w:rsidP="007B218F" w:rsidR="00975200" w:rsidRPr="00E22421"/>
    <w:p w:rsidRDefault="007B218F" w:rsidP="007B218F" w:rsidR="007B218F" w:rsidRPr="00E22421">
      <w:r w:rsidRPr="00E22421">
        <w:t>DNA:</w:t>
      </w:r>
    </w:p>
    <w:p w:rsidRDefault="000A5A3C" w:rsidP="007B218F" w:rsidR="007B218F" w:rsidRPr="00E22421">
      <w:r>
        <w:t>1. Objaviti na mrežnoj stranici e-Oglasna ploča sudova</w:t>
      </w:r>
    </w:p>
    <w:p w:rsidRDefault="000A5A3C" w:rsidP="007B218F" w:rsidR="000A5A3C">
      <w:r>
        <w:t>2. Dostaviti:</w:t>
      </w:r>
    </w:p>
    <w:p w:rsidRDefault="000A5A3C" w:rsidP="007B218F" w:rsidR="00373E23">
      <w:r>
        <w:t>- Zakonsk</w:t>
      </w:r>
      <w:r w:rsidR="008846F3">
        <w:t>om</w:t>
      </w:r>
      <w:r>
        <w:t xml:space="preserve"> zastupni</w:t>
      </w:r>
      <w:r w:rsidR="008846F3">
        <w:t>ku</w:t>
      </w:r>
      <w:r>
        <w:t xml:space="preserve"> dužnik</w:t>
      </w:r>
      <w:r w:rsidR="00517923">
        <w:t>a</w:t>
      </w:r>
      <w:r w:rsidR="00373E23">
        <w:t>,</w:t>
      </w:r>
    </w:p>
    <w:p w:rsidRDefault="000A5A3C" w:rsidP="007B218F" w:rsidR="00775014" w:rsidRPr="00E22421">
      <w:r>
        <w:t>-</w:t>
      </w:r>
      <w:r w:rsidR="007B218F" w:rsidRPr="00E22421">
        <w:t xml:space="preserve"> FINI, Regionalni centar </w:t>
      </w:r>
      <w:r w:rsidR="00D92ACF">
        <w:t>Zagreb</w:t>
      </w:r>
      <w:r w:rsidR="000B4C9E">
        <w:t xml:space="preserve">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38D" w:rsidP="004511E1" w:rsidR="0097138D">
      <w:r>
        <w:separator/>
      </w:r>
    </w:p>
  </w:endnote>
  <w:endnote w:id="0" w:type="continuationSeparator">
    <w:p w:rsidRDefault="0097138D" w:rsidP="004511E1" w:rsidR="00971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38D" w:rsidP="004511E1" w:rsidR="0097138D">
      <w:r>
        <w:separator/>
      </w:r>
    </w:p>
  </w:footnote>
  <w:footnote w:id="0" w:type="continuationSeparator">
    <w:p w:rsidRDefault="0097138D" w:rsidP="004511E1" w:rsidR="00971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F7CFB">
      <w:rPr>
        <w:noProof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116C90"/>
    <w:rsid w:val="0012652B"/>
    <w:rsid w:val="0014792D"/>
    <w:rsid w:val="00152DE2"/>
    <w:rsid w:val="001C2703"/>
    <w:rsid w:val="00200D32"/>
    <w:rsid w:val="00211AD1"/>
    <w:rsid w:val="0022048A"/>
    <w:rsid w:val="002355CD"/>
    <w:rsid w:val="00237A63"/>
    <w:rsid w:val="002406B2"/>
    <w:rsid w:val="00252A2A"/>
    <w:rsid w:val="002672C0"/>
    <w:rsid w:val="00270083"/>
    <w:rsid w:val="002A0407"/>
    <w:rsid w:val="002B610E"/>
    <w:rsid w:val="002D4286"/>
    <w:rsid w:val="002E2772"/>
    <w:rsid w:val="002E6F02"/>
    <w:rsid w:val="002F7208"/>
    <w:rsid w:val="00324C6E"/>
    <w:rsid w:val="00331868"/>
    <w:rsid w:val="00365D46"/>
    <w:rsid w:val="00373E23"/>
    <w:rsid w:val="00386C9D"/>
    <w:rsid w:val="003A1668"/>
    <w:rsid w:val="003A2AB7"/>
    <w:rsid w:val="003E4111"/>
    <w:rsid w:val="00400F40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D16DE"/>
    <w:rsid w:val="004D58B7"/>
    <w:rsid w:val="004D62CC"/>
    <w:rsid w:val="004F7CFB"/>
    <w:rsid w:val="00510847"/>
    <w:rsid w:val="0051608F"/>
    <w:rsid w:val="00517923"/>
    <w:rsid w:val="00526308"/>
    <w:rsid w:val="005332AE"/>
    <w:rsid w:val="00543E76"/>
    <w:rsid w:val="00547DA2"/>
    <w:rsid w:val="00550FD0"/>
    <w:rsid w:val="00552EF9"/>
    <w:rsid w:val="00556027"/>
    <w:rsid w:val="00564E55"/>
    <w:rsid w:val="00564E90"/>
    <w:rsid w:val="005801C7"/>
    <w:rsid w:val="005A3049"/>
    <w:rsid w:val="005B20DC"/>
    <w:rsid w:val="00606785"/>
    <w:rsid w:val="00643C9F"/>
    <w:rsid w:val="00654DA4"/>
    <w:rsid w:val="006B139A"/>
    <w:rsid w:val="006D4BD0"/>
    <w:rsid w:val="00734532"/>
    <w:rsid w:val="00775014"/>
    <w:rsid w:val="007A4D19"/>
    <w:rsid w:val="007B218F"/>
    <w:rsid w:val="007C6C34"/>
    <w:rsid w:val="007E4C05"/>
    <w:rsid w:val="007F42B6"/>
    <w:rsid w:val="007F7143"/>
    <w:rsid w:val="00812132"/>
    <w:rsid w:val="00812244"/>
    <w:rsid w:val="00834A5B"/>
    <w:rsid w:val="00842934"/>
    <w:rsid w:val="0086373F"/>
    <w:rsid w:val="00870706"/>
    <w:rsid w:val="008723EF"/>
    <w:rsid w:val="008846F3"/>
    <w:rsid w:val="008A3437"/>
    <w:rsid w:val="008C15A5"/>
    <w:rsid w:val="008C6D08"/>
    <w:rsid w:val="008C72B5"/>
    <w:rsid w:val="008F5CEB"/>
    <w:rsid w:val="00920E24"/>
    <w:rsid w:val="00924398"/>
    <w:rsid w:val="0097138D"/>
    <w:rsid w:val="00975200"/>
    <w:rsid w:val="00980416"/>
    <w:rsid w:val="00987533"/>
    <w:rsid w:val="009E3C79"/>
    <w:rsid w:val="00A122BE"/>
    <w:rsid w:val="00A13E2F"/>
    <w:rsid w:val="00A25498"/>
    <w:rsid w:val="00A262D0"/>
    <w:rsid w:val="00A73D17"/>
    <w:rsid w:val="00A92062"/>
    <w:rsid w:val="00AA053A"/>
    <w:rsid w:val="00AB4C7E"/>
    <w:rsid w:val="00AB5215"/>
    <w:rsid w:val="00AD05FF"/>
    <w:rsid w:val="00B23988"/>
    <w:rsid w:val="00B7139D"/>
    <w:rsid w:val="00B77CAC"/>
    <w:rsid w:val="00B8373A"/>
    <w:rsid w:val="00B86A03"/>
    <w:rsid w:val="00B8793A"/>
    <w:rsid w:val="00B92043"/>
    <w:rsid w:val="00BD633E"/>
    <w:rsid w:val="00C15B9D"/>
    <w:rsid w:val="00C22420"/>
    <w:rsid w:val="00C61241"/>
    <w:rsid w:val="00C84201"/>
    <w:rsid w:val="00C93DA7"/>
    <w:rsid w:val="00CC0789"/>
    <w:rsid w:val="00CC639E"/>
    <w:rsid w:val="00CD6319"/>
    <w:rsid w:val="00CD7C40"/>
    <w:rsid w:val="00D13568"/>
    <w:rsid w:val="00D218E1"/>
    <w:rsid w:val="00D2604C"/>
    <w:rsid w:val="00D51E58"/>
    <w:rsid w:val="00D75963"/>
    <w:rsid w:val="00D75E21"/>
    <w:rsid w:val="00D92ACF"/>
    <w:rsid w:val="00D95D84"/>
    <w:rsid w:val="00DA0BB1"/>
    <w:rsid w:val="00DA381F"/>
    <w:rsid w:val="00E0791E"/>
    <w:rsid w:val="00E22421"/>
    <w:rsid w:val="00E31E03"/>
    <w:rsid w:val="00E377C2"/>
    <w:rsid w:val="00E64F23"/>
    <w:rsid w:val="00E65882"/>
    <w:rsid w:val="00E72D23"/>
    <w:rsid w:val="00E82667"/>
    <w:rsid w:val="00E90DB0"/>
    <w:rsid w:val="00EA49C3"/>
    <w:rsid w:val="00EB18D4"/>
    <w:rsid w:val="00ED31A8"/>
    <w:rsid w:val="00ED34BB"/>
    <w:rsid w:val="00EE19FC"/>
    <w:rsid w:val="00EE281F"/>
    <w:rsid w:val="00EE410F"/>
    <w:rsid w:val="00EF02D0"/>
    <w:rsid w:val="00F11BEB"/>
    <w:rsid w:val="00F262D4"/>
    <w:rsid w:val="00F53902"/>
    <w:rsid w:val="00F60BEB"/>
    <w:rsid w:val="00F62BC5"/>
    <w:rsid w:val="00F76B44"/>
    <w:rsid w:val="00F96EC8"/>
    <w:rsid w:val="00FA6AAF"/>
    <w:rsid w:val="00FB0141"/>
    <w:rsid w:val="00FC6FB9"/>
    <w:rsid w:val="00FD1CBE"/>
    <w:rsid w:val="00FD3D78"/>
    <w:rsid w:val="00FE1583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75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E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E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E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E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75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E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E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E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E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St-1200/2017-7</izvorni_sadrzaj>
    <derivirana_varijabla naziv="DomainObject.Oznaka_1">St-1200/2017-7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St-1200/2017</izvorni_sadrzaj>
    <derivirana_varijabla naziv="DomainObject.Predmet.OznakaBroj_1">St-1200/2017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RAGUSA MARINE jednostavno društvo s ograničenom odgovornošću za brodogradnju i usluge</izvorni_sadrzaj>
    <derivirana_varijabla naziv="DomainObject.Predmet.ProtustrankaFormated_1">  RAGUSA MARINE jednostavno društvo s ograničenom odgovornošću za brodogradnju i usluge</derivirana_varijabla>
  </DomainObject.Predmet.ProtustrankaFormated>
  <DomainObject.Predmet.ProtustrankaFormatedOIB>
    <izvorni_sadrzaj>  RAGUSA MARINE jednostavno društvo s ograničenom odgovornošću za brodogradnju i usluge, OIB 93099523918</izvorni_sadrzaj>
    <derivirana_varijabla naziv="DomainObject.Predmet.ProtustrankaFormatedOIB_1">  RAGUSA MARINE jednostavno društvo s ograničenom odgovornošću za brodogradnju i usluge, OIB 93099523918</derivirana_varijabla>
  </DomainObject.Predmet.ProtustrankaFormatedOIB>
  <DomainObject.Predmet.ProtustrankaFormatedWithAdress>
    <izvorni_sadrzaj> RAGUSA MARINE jednostavno društvo s ograničenom odgovornošću za brodogradnju i usluge, Jeronima Kavanjina 20 , 10000 Zagreb</izvorni_sadrzaj>
    <derivirana_varijabla naziv="DomainObject.Predmet.ProtustrankaFormatedWithAdress_1"> RAGUSA MARINE jednostavno društvo s ograničenom odgovornošću za brodogradnju i usluge, Jeronima Kavanjina 20 , 10000 Zagreb</derivirana_varijabla>
  </DomainObject.Predmet.ProtustrankaFormatedWithAdress>
  <DomainObject.Predmet.ProtustrankaFormatedWithAdressOIB>
    <izvorni_sadrzaj> RAGUSA MARINE jednostavno društvo s ograničenom odgovornošću za brodogradnju i usluge, OIB 93099523918, Jeronima Kavanjina 20 , 10000 Zagreb</izvorni_sadrzaj>
    <derivirana_varijabla naziv="DomainObject.Predmet.ProtustrankaFormatedWithAdressOIB_1"> RAGUSA MARINE jednostavno društvo s ograničenom odgovornošću za brodogradnju i usluge, OIB 93099523918, Jeronima Kavanjina 20 , 10000 Zagreb</derivirana_varijabla>
  </DomainObject.Predmet.ProtustrankaFormatedWithAdressOIB>
  <DomainObject.Predmet.ProtustrankaWithAdress>
    <izvorni_sadrzaj>RAGUSA MARINE jednostavno društvo s ograničenom odgovornošću za brodogradnju i usluge Jeronima Kavanjina 20 , 10000 Zagreb</izvorni_sadrzaj>
    <derivirana_varijabla naziv="DomainObject.Predmet.ProtustrankaWithAdress_1">RAGUSA MARINE jednostavno društvo s ograničenom odgovornošću za brodogradnju i usluge Jeronima Kavanjina 20 , 10000 Zagreb</derivirana_varijabla>
  </DomainObject.Predmet.ProtustrankaWithAdress>
  <DomainObject.Predmet.ProtustrankaWithAdressOIB>
    <izvorni_sadrzaj>RAGUSA MARINE jednostavno društvo s ograničenom odgovornošću za brodogradnju i usluge, OIB 93099523918, Jeronima Kavanjina 20 , 10000 Zagreb</izvorni_sadrzaj>
    <derivirana_varijabla naziv="DomainObject.Predmet.ProtustrankaWithAdressOIB_1">RAGUSA MARINE jednostavno društvo s ograničenom odgovornošću za brodogradnju i usluge, OIB 93099523918, Jeronima Kavanjina 20 , 10000 Zagreb</derivirana_varijabla>
  </DomainObject.Predmet.ProtustrankaWithAdressOIB>
  <DomainObject.Predmet.ProtustrankaNazivFormated>
    <izvorni_sadrzaj>RAGUSA MARINE jednostavno društvo s ograničenom odgovornošću za brodogradnju i usluge</izvorni_sadrzaj>
    <derivirana_varijabla naziv="DomainObject.Predmet.ProtustrankaNazivFormated_1">RAGUSA MARINE jednostavno društvo s ograničenom odgovornošću za brodogradnju i usluge</derivirana_varijabla>
  </DomainObject.Predmet.ProtustrankaNazivFormated>
  <DomainObject.Predmet.ProtustrankaNazivFormatedOIB>
    <izvorni_sadrzaj>RAGUSA MARINE jednostavno društvo s ograničenom odgovornošću za brodogradnju i usluge, OIB 93099523918</izvorni_sadrzaj>
    <derivirana_varijabla naziv="DomainObject.Predmet.ProtustrankaNazivFormatedOIB_1">RAGUSA MARINE jednostavno društvo s ograničenom odgovornošću za brodogradnju i usluge, OIB 93099523918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RAGUSA MARINE jednostavno društvo s ograničenom odgovornošću za brodogradnju i usluge</item>
    </izvorni_sadrzaj>
    <derivirana_varijabla naziv="DomainObject.Predmet.ProtuStrankaListFormated_1">
      <item>RAGUSA MARINE jednostavno društvo s ograničenom odgovornošću za brodogradnju i usluge</item>
    </derivirana_varijabla>
  </DomainObject.Predmet.ProtuStrankaListFormated>
  <DomainObject.Predmet.ProtuStrankaListFormatedOIB>
    <izvorni_sadrzaj>
      <item>RAGUSA MARINE jednostavno društvo s ograničenom odgovornošću za brodogradnju i usluge, OIB 93099523918</item>
    </izvorni_sadrzaj>
    <derivirana_varijabla naziv="DomainObject.Predmet.ProtuStrankaListFormatedOIB_1">
      <item>RAGUSA MARINE jednostavno društvo s ograničenom odgovornošću za brodogradnju i usluge, OIB 93099523918</item>
    </derivirana_varijabla>
  </DomainObject.Predmet.ProtuStrankaListFormatedOIB>
  <DomainObject.Predmet.ProtuStrankaListFormatedWithAdress>
    <izvorni_sadrzaj>
      <item>RAGUSA MARINE jednostavno društvo s ograničenom odgovornošću za brodogradnju i usluge, Jeronima Kavanjina 20 , 10000 Zagreb</item>
    </izvorni_sadrzaj>
    <derivirana_varijabla naziv="DomainObject.Predmet.ProtuStrankaListFormatedWithAdress_1">
      <item>RAGUSA MARINE jednostavno društvo s ograničenom odgovornošću za brodogradnju i usluge, Jeronima Kavanjina 20 , 10000 Zagreb</item>
    </derivirana_varijabla>
  </DomainObject.Predmet.ProtuStrankaListFormatedWithAdress>
  <DomainObject.Predmet.ProtuStrankaListFormatedWithAdressOIB>
    <izvorni_sadrzaj>
      <item>RAGUSA MARINE jednostavno društvo s ograničenom odgovornošću za brodogradnju i usluge, OIB 93099523918, Jeronima Kavanjina 20 , 10000 Zagreb</item>
    </izvorni_sadrzaj>
    <derivirana_varijabla naziv="DomainObject.Predmet.ProtuStrankaListFormatedWithAdressOIB_1">
      <item>RAGUSA MARINE jednostavno društvo s ograničenom odgovornošću za brodogradnju i usluge, OIB 93099523918, Jeronima Kavanjina 20 , 10000 Zagreb</item>
    </derivirana_varijabla>
  </DomainObject.Predmet.ProtuStrankaListFormatedWithAdressOIB>
  <DomainObject.Predmet.ProtuStrankaListNazivFormated>
    <izvorni_sadrzaj>
      <item>RAGUSA MARINE jednostavno društvo s ograničenom odgovornošću za brodogradnju i usluge</item>
    </izvorni_sadrzaj>
    <derivirana_varijabla naziv="DomainObject.Predmet.ProtuStrankaListNazivFormated_1">
      <item>RAGUSA MARINE jednostavno društvo s ograničenom odgovornošću za brodogradnju i usluge</item>
    </derivirana_varijabla>
  </DomainObject.Predmet.ProtuStrankaListNazivFormated>
  <DomainObject.Predmet.ProtuStrankaListNazivFormatedOIB>
    <izvorni_sadrzaj>
      <item>RAGUSA MARINE jednostavno društvo s ograničenom odgovornošću za brodogradnju i usluge, OIB 93099523918</item>
    </izvorni_sadrzaj>
    <derivirana_varijabla naziv="DomainObject.Predmet.ProtuStrankaListNazivFormatedOIB_1">
      <item>RAGUSA MARINE jednostavno društvo s ograničenom odgovornošću za brodogradnju i usluge, OIB 93099523918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St-1200/2017-7</izvorni_sadrzaj>
    <derivirana_varijabla naziv="DomainObject.PoslovniBrojDokumenta_1">St-1200/2017-7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RAGUSA MARINE jednostavno društvo s ograničenom odgovornošću za brodogradnju i usluge</izvorni_sadrzaj>
    <derivirana_varijabla naziv="DomainObject.Predmet.ProtustrankaIDrugi_1">RAGUSA MARINE jednostavno društvo s ograničenom odgovornošću za brodogradnju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RAGUSA MARINE jednostavno društvo s ograničenom odgovornošću za brodogradnju i usluge, OIB 93099523918, Jeronima Kavanjina 20 , 10000 Zagreb</izvorni_sadrzaj>
    <derivirana_varijabla naziv="DomainObject.Predmet.ProtustrankaIDrugiAdressOIB_1">RAGUSA MARINE jednostavno društvo s ograničenom odgovornošću za brodogradnju i usluge, OIB 93099523918, Jeronima Kavanjina 20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RAGUSA MARINE jednostavno društvo s ograničenom odgovornošću za brodogradnju i usluge</item>
      <item>FINA Regionalni centar Zagreb</item>
    </izvorni_sadrzaj>
    <derivirana_varijabla naziv="DomainObject.Predmet.SudioniciListNaziv_1">
      <item>RAGUSA MARINE jednostavno društvo s ograničenom odgovornošću za brodogradnju i usluge</item>
      <item>FINA Regionalni centar Zagreb</item>
    </derivirana_varijabla>
  </DomainObject.Predmet.SudioniciListNaziv>
  <DomainObject.Predmet.SudioniciListAdressOIB>
    <izvorni_sadrzaj>
      <item>RAGUSA MARINE jednostavno društvo s ograničenom odgovornošću za brodogradnju i usluge, OIB 93099523918, Jeronima Kavanjina 20 ,10000 Zagreb</item>
      <item>FINA Regionalni centar Zagreb, OIB 85821130368, Trg svibanjskih žrtava 1995. br. 1,10000 Zagreb</item>
    </izvorni_sadrzaj>
    <derivirana_varijabla naziv="DomainObject.Predmet.SudioniciListAdressOIB_1">
      <item>RAGUSA MARINE jednostavno društvo s ograničenom odgovornošću za brodogradnju i usluge, OIB 93099523918, Jeronima Kavanjina 20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93099523918</item>
      <item>, OIB 85821130368</item>
    </izvorni_sadrzaj>
    <derivirana_varijabla naziv="DomainObject.Predmet.SudioniciListNazivOIB_1">
      <item>, OIB 93099523918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61720-40DD-48F5-BF67-FB1849B659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931</properties:Words>
  <properties:Characters>5112</properties:Characters>
  <properties:Lines>136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2018-02-19T09:57:00Z</dcterms:created>
  <dc:creator>zbiondic</dc:creator>
  <cp:lastModifiedBy>wsadmin</cp:lastModifiedBy>
  <cp:lastPrinted>2018-02-19T08:43:00Z</cp:lastPrinted>
  <dcterms:modified xmlns:xsi="http://www.w3.org/2001/XMLSchema-instance" xsi:type="dcterms:W3CDTF">2018-02-19T10:15:00Z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St-1200-2017-19.02.2018.RJEŠENJE ZZ NALOG ZA  PREDUJAM  TROŠKOVA POSTUPKA.rješenje zz nalog za  predujam  troškova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