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b574" w14:paraId="349b574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6B0D43">
        <w:t>149</w:t>
      </w:r>
      <w:r w:rsidR="007D3EC1">
        <w:t>/18-</w:t>
      </w:r>
      <w:r w:rsidR="00A8088D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6B0D43">
        <w:rPr>
          <w:b/>
        </w:rPr>
        <w:t>NEXT STEP j.d.o.o. Osijek, J. J. Strossmayera 48, OIB: 71985474566, MBS: 030160808</w:t>
      </w:r>
      <w:r w:rsidR="006139EC">
        <w:t xml:space="preserve">, </w:t>
      </w:r>
      <w:r w:rsidR="003B4C28">
        <w:t xml:space="preserve">dana </w:t>
      </w:r>
      <w:r w:rsidR="006B0D43">
        <w:t>9</w:t>
      </w:r>
      <w:r w:rsidR="007D3EC1">
        <w:t>. travnja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B0D43">
        <w:rPr>
          <w:b/>
        </w:rPr>
        <w:t xml:space="preserve">NEXT STEP j.d.o.o. Osijek, J. J. Strossmayera 48, OIB: 71985474566, MBS: 030160808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B0D43">
        <w:rPr>
          <w:b/>
        </w:rPr>
        <w:t>149</w:t>
      </w:r>
      <w:r w:rsidR="007D3EC1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D3EC1">
        <w:t>6. studenog 2017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6B0D43">
        <w:rPr>
          <w:b/>
        </w:rPr>
        <w:t xml:space="preserve">NEXT STEP j.d.o.o. Osijek, J. J. Strossmayera 48, OIB: 71985474566, MBS: 030160808 </w:t>
      </w:r>
      <w:r w:rsidR="005C0847">
        <w:t xml:space="preserve">navodeći da dužnik na dan </w:t>
      </w:r>
      <w:r w:rsidR="00A8088D">
        <w:t>13.2.2018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A8088D">
        <w:t>18.237,28</w:t>
      </w:r>
      <w:r w:rsidR="005C0847">
        <w:t xml:space="preserve"> kn u koji iznos je uračunata kamata i naknada FINE za provedbu ovrhe na novčanim sredstvima te da dužnik </w:t>
      </w:r>
      <w:r w:rsidR="00A8088D">
        <w:t>ima dva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A8088D" w:rsidP="00A8088D" w:rsidR="00A8088D">
      <w:pPr>
        <w:jc w:val="right"/>
      </w:pPr>
      <w:r>
        <w:lastRenderedPageBreak/>
        <w:t>Broj: 6 St-149/18-7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7D3EC1">
        <w:t>1</w:t>
      </w:r>
      <w:r w:rsidR="00A8088D">
        <w:t>49</w:t>
      </w:r>
      <w:r w:rsidR="007D3EC1">
        <w:t>/18</w:t>
      </w:r>
      <w:r w:rsidR="00CE2AB1">
        <w:t xml:space="preserve"> od </w:t>
      </w:r>
      <w:r w:rsidR="007D3EC1">
        <w:t>8. ožujka 2018</w:t>
      </w:r>
      <w:r w:rsidR="000C72E8">
        <w:t>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A8088D">
        <w:t>26</w:t>
      </w:r>
      <w:r w:rsidR="007D3EC1">
        <w:t>. ožujka 2018. g.</w:t>
      </w:r>
      <w:r w:rsidR="005C0847">
        <w:t xml:space="preserve"> dužnik je dostavio </w:t>
      </w:r>
      <w:r w:rsidR="00A8088D">
        <w:t xml:space="preserve">bruto bilancu, </w:t>
      </w:r>
      <w:r w:rsidR="000F77A8">
        <w:t>izvješće o financij</w:t>
      </w:r>
      <w:r w:rsidR="00A8088D">
        <w:t>sko-gospodarskom stanju dužnika</w:t>
      </w:r>
      <w:r w:rsidR="000F77A8">
        <w:t xml:space="preserve"> </w:t>
      </w:r>
      <w:r w:rsidR="007D3EC1">
        <w:t xml:space="preserve">i </w:t>
      </w:r>
      <w:proofErr w:type="spellStart"/>
      <w:r w:rsidR="007D3EC1">
        <w:t>prokazni</w:t>
      </w:r>
      <w:proofErr w:type="spellEnd"/>
      <w:r w:rsidR="007D3EC1">
        <w:t xml:space="preserve"> popis imovine dužnika ovjerovljen kod javnog bilježnika </w:t>
      </w:r>
      <w:r w:rsidR="00A8088D">
        <w:t>Tatjana Kovačev iz Osijeka broj OV-1365/18 od 6.4.2018. g.</w:t>
      </w:r>
      <w:r w:rsidR="0065519F">
        <w:t xml:space="preserve">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A8088D">
        <w:t>13.2.2018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A8088D">
        <w:t>18.237,28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8088D">
        <w:t>9</w:t>
      </w:r>
      <w:r w:rsidR="007D3EC1">
        <w:t>. travnja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izvješće i </w:t>
      </w:r>
      <w:proofErr w:type="spellStart"/>
      <w:r w:rsidR="007D3EC1">
        <w:t>prokazni</w:t>
      </w:r>
      <w:proofErr w:type="spellEnd"/>
      <w:r w:rsidR="007D3EC1">
        <w:t xml:space="preserve"> popis dužnika</w:t>
      </w:r>
      <w:r w:rsidR="00A8088D">
        <w:t xml:space="preserve"> (str. 19, 21-31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8088D">
        <w:t>27.4.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6DA" w:rsidR="000E36DA">
      <w:r>
        <w:separator/>
      </w:r>
    </w:p>
  </w:endnote>
  <w:endnote w:id="0" w:type="continuationSeparator">
    <w:p w:rsidRDefault="000E36DA" w:rsidR="000E3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6DA" w:rsidR="000E36DA">
      <w:r>
        <w:separator/>
      </w:r>
    </w:p>
  </w:footnote>
  <w:footnote w:id="0" w:type="continuationSeparator">
    <w:p w:rsidRDefault="000E36DA" w:rsidR="000E3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5B5D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2E8"/>
    <w:rsid w:val="000C7F37"/>
    <w:rsid w:val="000E36DA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05B5D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5B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5B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NEXT STEP j.d.o.o. za ugostiteljstvo i trgovinu</izvorni_sadrzaj>
    <derivirana_varijabla naziv="DomainObject.Predmet.ProtustrankaFormated_1">  NEXT STEP j.d.o.o. za ugostiteljstvo i trgovinu</derivirana_varijabla>
  </DomainObject.Predmet.ProtustrankaFormated>
  <DomainObject.Predmet.ProtustrankaFormatedOIB>
    <izvorni_sadrzaj>  NEXT STEP j.d.o.o. za ugostiteljstvo i trgovinu, OIB 71985474566</izvorni_sadrzaj>
    <derivirana_varijabla naziv="DomainObject.Predmet.ProtustrankaFormatedOIB_1">  NEXT STEP j.d.o.o. za ugostiteljstvo i trgovinu, OIB 71985474566</derivirana_varijabla>
  </DomainObject.Predmet.ProtustrankaFormatedOIB>
  <DomainObject.Predmet.ProtustrankaFormatedWithAdress>
    <izvorni_sadrzaj> NEXT STEP j.d.o.o. za ugostiteljstvo i trgovinu, J.J.Strossmayera 48, 31000 Osijek</izvorni_sadrzaj>
    <derivirana_varijabla naziv="DomainObject.Predmet.ProtustrankaFormatedWithAdress_1"> NEXT STEP j.d.o.o. za ugostiteljstvo i trgovinu, J.J.Strossmayera 48, 31000 Osijek</derivirana_varijabla>
  </DomainObject.Predmet.ProtustrankaFormatedWithAdress>
  <DomainObject.Predmet.ProtustrankaFormatedWithAdressOIB>
    <izvorni_sadrzaj> NEXT STEP j.d.o.o. za ugostiteljstvo i trgovinu, OIB 71985474566, J.J.Strossmayera 48, 31000 Osijek</izvorni_sadrzaj>
    <derivirana_varijabla naziv="DomainObject.Predmet.ProtustrankaFormatedWithAdressOIB_1"> NEXT STEP j.d.o.o. za ugostiteljstvo i trgovinu, OIB 71985474566, J.J.Strossmayera 48, 31000 Osijek</derivirana_varijabla>
  </DomainObject.Predmet.ProtustrankaFormatedWithAdressOIB>
  <DomainObject.Predmet.ProtustrankaWithAdress>
    <izvorni_sadrzaj>NEXT STEP j.d.o.o. za ugostiteljstvo i trgovinu J.J.Strossmayera 48, 31000 Osijek</izvorni_sadrzaj>
    <derivirana_varijabla naziv="DomainObject.Predmet.ProtustrankaWithAdress_1">NEXT STEP j.d.o.o. za ugostiteljstvo i trgovinu J.J.Strossmayera 48, 31000 Osijek</derivirana_varijabla>
  </DomainObject.Predmet.ProtustrankaWithAdress>
  <DomainObject.Predmet.ProtustrankaWithAdressOIB>
    <izvorni_sadrzaj>NEXT STEP j.d.o.o. za ugostiteljstvo i trgovinu, OIB 71985474566, J.J.Strossmayera 48, 31000 Osijek</izvorni_sadrzaj>
    <derivirana_varijabla naziv="DomainObject.Predmet.ProtustrankaWithAdressOIB_1">NEXT STEP j.d.o.o. za ugostiteljstvo i trgovinu, OIB 71985474566, J.J.Strossmayera 48, 31000 Osijek</derivirana_varijabla>
  </DomainObject.Predmet.ProtustrankaWithAdressOIB>
  <DomainObject.Predmet.ProtustrankaNazivFormated>
    <izvorni_sadrzaj>NEXT STEP j.d.o.o. za ugostiteljstvo i trgovinu</izvorni_sadrzaj>
    <derivirana_varijabla naziv="DomainObject.Predmet.ProtustrankaNazivFormated_1">NEXT STEP j.d.o.o. za ugostiteljstvo i trgovinu</derivirana_varijabla>
  </DomainObject.Predmet.ProtustrankaNazivFormated>
  <DomainObject.Predmet.ProtustrankaNazivFormatedOIB>
    <izvorni_sadrzaj>NEXT STEP j.d.o.o. za ugostiteljstvo i trgovinu, OIB 71985474566</izvorni_sadrzaj>
    <derivirana_varijabla naziv="DomainObject.Predmet.ProtustrankaNazivFormatedOIB_1">NEXT STEP j.d.o.o. za ugostiteljstvo i trgovinu, OIB 71985474566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NEXT STEP j.d.o.o. za ugostiteljstvo i trgovinu</item>
    </izvorni_sadrzaj>
    <derivirana_varijabla naziv="DomainObject.Predmet.ProtuStrankaListFormated_1">
      <item>NEXT STEP j.d.o.o. za ugostiteljstvo i trgovinu</item>
    </derivirana_varijabla>
  </DomainObject.Predmet.ProtuStrankaListFormated>
  <DomainObject.Predmet.ProtuStrankaListFormatedOIB>
    <izvorni_sadrzaj>
      <item>NEXT STEP j.d.o.o. za ugostiteljstvo i trgovinu, OIB 71985474566</item>
    </izvorni_sadrzaj>
    <derivirana_varijabla naziv="DomainObject.Predmet.ProtuStrankaListFormatedOIB_1">
      <item>NEXT STEP j.d.o.o. za ugostiteljstvo i trgovinu, OIB 71985474566</item>
    </derivirana_varijabla>
  </DomainObject.Predmet.ProtuStrankaListFormatedOIB>
  <DomainObject.Predmet.ProtuStrankaListFormatedWithAdress>
    <izvorni_sadrzaj>
      <item>NEXT STEP j.d.o.o. za ugostiteljstvo i trgovinu, J.J.Strossmayera 48, 31000 Osijek</item>
    </izvorni_sadrzaj>
    <derivirana_varijabla naziv="DomainObject.Predmet.ProtuStrankaListFormatedWithAdress_1">
      <item>NEXT STEP j.d.o.o. za ugostiteljstvo i trgovinu, J.J.Strossmayera 48, 31000 Osijek</item>
    </derivirana_varijabla>
  </DomainObject.Predmet.ProtuStrankaListFormatedWithAdress>
  <DomainObject.Predmet.ProtuStrankaListFormatedWithAdressOIB>
    <izvorni_sadrzaj>
      <item>NEXT STEP j.d.o.o. za ugostiteljstvo i trgovinu, OIB 71985474566, J.J.Strossmayera 48, 31000 Osijek</item>
    </izvorni_sadrzaj>
    <derivirana_varijabla naziv="DomainObject.Predmet.ProtuStrankaListFormatedWithAdressOIB_1">
      <item>NEXT STEP j.d.o.o. za ugostiteljstvo i trgovinu, OIB 71985474566, J.J.Strossmayera 48, 31000 Osijek</item>
    </derivirana_varijabla>
  </DomainObject.Predmet.ProtuStrankaListFormatedWithAdressOIB>
  <DomainObject.Predmet.ProtuStrankaListNazivFormated>
    <izvorni_sadrzaj>
      <item>NEXT STEP j.d.o.o. za ugostiteljstvo i trgovinu</item>
    </izvorni_sadrzaj>
    <derivirana_varijabla naziv="DomainObject.Predmet.ProtuStrankaListNazivFormated_1">
      <item>NEXT STEP j.d.o.o. za ugostiteljstvo i trgovinu</item>
    </derivirana_varijabla>
  </DomainObject.Predmet.ProtuStrankaListNazivFormated>
  <DomainObject.Predmet.ProtuStrankaListNazivFormatedOIB>
    <izvorni_sadrzaj>
      <item>NEXT STEP j.d.o.o. za ugostiteljstvo i trgovinu, OIB 71985474566</item>
    </izvorni_sadrzaj>
    <derivirana_varijabla naziv="DomainObject.Predmet.ProtuStrankaListNazivFormatedOIB_1">
      <item>NEXT STEP j.d.o.o. za ugostiteljstvo i trgovinu, OIB 71985474566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NEXT STEP j.d.o.o. za ugostiteljstvo i trgovinu</izvorni_sadrzaj>
    <derivirana_varijabla naziv="DomainObject.Predmet.ProtustrankaIDrugi_1">NEXT STEP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NEXT STEP j.d.o.o. za ugostiteljstvo i trgovinu, OIB 71985474566, J.J.Strossmayera 48, 31000 Osijek</izvorni_sadrzaj>
    <derivirana_varijabla naziv="DomainObject.Predmet.ProtustrankaIDrugiAdressOIB_1">NEXT STEP j.d.o.o. za ugostiteljstvo i trgovinu, OIB 71985474566, J.J.Strossmayera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NEXT STEP j.d.o.o. za ugostiteljstvo i trgovinu</item>
    </izvorni_sadrzaj>
    <derivirana_varijabla naziv="DomainObject.Predmet.SudioniciListNaziv_1">
      <item>FINA RC OSIJEK</item>
      <item>NEXT STEP j.d.o.o. za ugostiteljstvo i trgovinu</item>
    </derivirana_varijabla>
  </DomainObject.Predmet.SudioniciListNaziv>
  <DomainObject.Predmet.SudioniciListAdressOIB>
    <izvorni_sadrzaj>
      <item>FINA RC OSIJEK, OIB 85821130368</item>
      <item>NEXT STEP j.d.o.o. za ugostiteljstvo i trgovinu, OIB 71985474566, J.J.Strossmayera 48,31000 Osijek</item>
    </izvorni_sadrzaj>
    <derivirana_varijabla naziv="DomainObject.Predmet.SudioniciListAdressOIB_1">
      <item>FINA RC OSIJEK, OIB 85821130368</item>
      <item>NEXT STEP j.d.o.o. za ugostiteljstvo i trgovinu, OIB 71985474566, J.J.Strossmayera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71985474566</item>
    </izvorni_sadrzaj>
    <derivirana_varijabla naziv="DomainObject.Predmet.SudioniciListNazivOIB_1">
      <item>, OIB 85821130368</item>
      <item>, OIB 71985474566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5B04C-4A98-4F10-A598-81AFED37E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583</properties:Words>
  <properties:Characters>2991</properties:Characters>
  <properties:Lines>105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2018-04-09T08:11:00Z</cp:lastPrinted>
  <dcterms:modified xmlns:xsi="http://www.w3.org/2001/XMLSchema-instance" xsi:type="dcterms:W3CDTF">2018-04-09T08:12:00Z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