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10e4" w14:paraId="15910e4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853884" w:rsidRPr="00853884">
        <w:t>ALIANO j.d.o.o.</w:t>
      </w:r>
      <w:r w:rsidR="009745DD">
        <w:t xml:space="preserve">, </w:t>
      </w:r>
      <w:r w:rsidR="00853884" w:rsidRPr="00853884">
        <w:t>Osijek</w:t>
      </w:r>
      <w:r w:rsidR="009745DD">
        <w:t xml:space="preserve">, </w:t>
      </w:r>
      <w:r w:rsidR="00853884" w:rsidRPr="00853884">
        <w:t xml:space="preserve">B. Kašića </w:t>
      </w:r>
      <w:proofErr w:type="spellStart"/>
      <w:r w:rsidR="00853884" w:rsidRPr="00853884">
        <w:t>bb</w:t>
      </w:r>
      <w:proofErr w:type="spellEnd"/>
      <w:r w:rsidR="009745DD">
        <w:t xml:space="preserve">, MBS: </w:t>
      </w:r>
      <w:r w:rsidR="00853884" w:rsidRPr="00853884">
        <w:t>030147273</w:t>
      </w:r>
      <w:r w:rsidR="009745DD">
        <w:t xml:space="preserve">, OIB: </w:t>
      </w:r>
      <w:r w:rsidR="00853884" w:rsidRPr="00853884">
        <w:t>09261274244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2669E3">
        <w:rPr>
          <w:color w:val="000000"/>
        </w:rPr>
        <w:t>3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C95D8A">
        <w:t xml:space="preserve">ALIANO j.d.o.o., Osijek, B. Kašića </w:t>
      </w:r>
      <w:proofErr w:type="spellStart"/>
      <w:r w:rsidR="00C95D8A">
        <w:t>bb</w:t>
      </w:r>
      <w:proofErr w:type="spellEnd"/>
      <w:r w:rsidR="00C95D8A">
        <w:t>, MBS: 030147273, OIB: 09261274244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B576FF" w:rsidP="00B576FF" w:rsidR="00B576FF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Pr="00B576FF">
        <w:t>Bojan</w:t>
      </w:r>
      <w:r>
        <w:t xml:space="preserve"> </w:t>
      </w:r>
      <w:proofErr w:type="spellStart"/>
      <w:r w:rsidRPr="00B576FF">
        <w:t>Sudarević</w:t>
      </w:r>
      <w:proofErr w:type="spellEnd"/>
      <w:r w:rsidRPr="00B576FF">
        <w:t xml:space="preserve"> </w:t>
      </w:r>
      <w:r w:rsidRPr="00C736AD">
        <w:t>OIB</w:t>
      </w:r>
      <w:r>
        <w:t>:</w:t>
      </w:r>
      <w:r w:rsidRPr="00C736AD">
        <w:t xml:space="preserve"> </w:t>
      </w:r>
      <w:r w:rsidRPr="00B576FF">
        <w:t>97806800829</w:t>
      </w:r>
      <w:r>
        <w:t xml:space="preserve"> </w:t>
      </w:r>
      <w:r w:rsidRPr="004F6DEE">
        <w:t xml:space="preserve">sa sjedištem i poslovnom adresom u </w:t>
      </w:r>
      <w:r>
        <w:t>Osijeku, Kardinala A. Stepinca 35</w:t>
      </w:r>
      <w:r w:rsidRPr="004F6DEE">
        <w:t xml:space="preserve"> i adresom prebivališta u </w:t>
      </w:r>
      <w:r>
        <w:t>Osijeku</w:t>
      </w:r>
      <w:r w:rsidRPr="004F6DEE">
        <w:t xml:space="preserve">, </w:t>
      </w:r>
      <w:r>
        <w:t>Trg bana Josipa Jelačića 27</w:t>
      </w:r>
      <w:r w:rsidRPr="00B37760">
        <w:t xml:space="preserve">, </w:t>
      </w:r>
      <w:r>
        <w:t>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AA5476">
        <w:t xml:space="preserve">ALIANO j.d.o.o., Osijek, B. Kašića </w:t>
      </w:r>
      <w:proofErr w:type="spellStart"/>
      <w:r w:rsidR="00AA5476">
        <w:t>bb</w:t>
      </w:r>
      <w:proofErr w:type="spellEnd"/>
      <w:r w:rsidR="00AA5476">
        <w:t>, MBS: 030147273, OIB: 09261274244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6C3D39" w:rsidR="0085221D" w:rsidRPr="006C3D39">
      <w:pPr>
        <w:pStyle w:val="Odlomakpopisa"/>
        <w:numPr>
          <w:ilvl w:val="0"/>
          <w:numId w:val="14"/>
        </w:numPr>
        <w:jc w:val="center"/>
        <w:rPr>
          <w:b/>
        </w:rPr>
      </w:pPr>
      <w:r w:rsidRPr="006C3D39">
        <w:rPr>
          <w:b/>
          <w:color w:val="000000"/>
        </w:rPr>
        <w:t>ožujka</w:t>
      </w:r>
      <w:r w:rsidR="00ED6F97" w:rsidRPr="006C3D39">
        <w:rPr>
          <w:b/>
          <w:color w:val="000000"/>
        </w:rPr>
        <w:t xml:space="preserve"> 201</w:t>
      </w:r>
      <w:r w:rsidR="00DB48D4" w:rsidRPr="006C3D39">
        <w:rPr>
          <w:b/>
          <w:color w:val="000000"/>
        </w:rPr>
        <w:t>8</w:t>
      </w:r>
      <w:r w:rsidR="00ED6F97" w:rsidRPr="006C3D39">
        <w:rPr>
          <w:b/>
          <w:color w:val="000000"/>
        </w:rPr>
        <w:t xml:space="preserve">. u </w:t>
      </w:r>
      <w:r w:rsidR="00FE73E4" w:rsidRPr="006C3D39">
        <w:rPr>
          <w:b/>
          <w:color w:val="000000"/>
        </w:rPr>
        <w:t>10,</w:t>
      </w:r>
      <w:r w:rsidR="00AA5476">
        <w:rPr>
          <w:b/>
          <w:color w:val="000000"/>
        </w:rPr>
        <w:t>2</w:t>
      </w:r>
      <w:r w:rsidR="006C3D39">
        <w:rPr>
          <w:b/>
          <w:color w:val="000000"/>
        </w:rPr>
        <w:t>0</w:t>
      </w:r>
      <w:r w:rsidR="0085221D" w:rsidRPr="006C3D3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F31395">
        <w:t>1. prosinca</w:t>
      </w:r>
      <w:r w:rsidR="00311641">
        <w:t xml:space="preserve">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5662F3">
        <w:t>13112</w:t>
      </w:r>
      <w:r>
        <w:t xml:space="preserve"> od </w:t>
      </w:r>
      <w:r w:rsidR="00403349">
        <w:t>30. studenog</w:t>
      </w:r>
      <w:r w:rsidR="000B1FC5">
        <w:t xml:space="preserve"> 2016.</w:t>
      </w:r>
      <w:r>
        <w:t xml:space="preserve"> godine, za otvaranje stečajnog postupka nad dužnikom </w:t>
      </w:r>
      <w:r w:rsidR="0072238F">
        <w:t xml:space="preserve">ALIANO j.d.o.o., Osijek, B. Kašića </w:t>
      </w:r>
      <w:proofErr w:type="spellStart"/>
      <w:r w:rsidR="0072238F">
        <w:t>bb</w:t>
      </w:r>
      <w:proofErr w:type="spellEnd"/>
      <w:r w:rsidR="0072238F">
        <w:t>, MBS: 030147273, OIB: 09261274244</w:t>
      </w:r>
      <w:r>
        <w:t>.</w:t>
      </w:r>
      <w:r w:rsidR="0048364F">
        <w:t xml:space="preserve"> </w:t>
      </w:r>
      <w:r w:rsidR="00DD24EA">
        <w:t xml:space="preserve"> </w:t>
      </w:r>
      <w:r w:rsidR="0072238F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72238F">
        <w:t xml:space="preserve">U zahtjevu je navela da na dan </w:t>
      </w:r>
      <w:r w:rsidR="0072238F">
        <w:t>29. studenog</w:t>
      </w:r>
      <w:r w:rsidR="00FA7A09" w:rsidRPr="0072238F">
        <w:t xml:space="preserve"> </w:t>
      </w:r>
      <w:r w:rsidR="00DD24EA" w:rsidRPr="0072238F">
        <w:t>2016</w:t>
      </w:r>
      <w:r w:rsidR="006B5B93" w:rsidRPr="0072238F">
        <w:t>.</w:t>
      </w:r>
      <w:r w:rsidRPr="0072238F">
        <w:t xml:space="preserve"> godine dužnik u Očevidniku</w:t>
      </w:r>
      <w:r>
        <w:t xml:space="preserve">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72238F">
        <w:t>54.291,43</w:t>
      </w:r>
      <w:r>
        <w:t xml:space="preserve"> kn, u koji iznos je uračunata kamata i naknada FINE za provedbu ovrhe na novčanim sredstvima dužnika. Navodi da dužnik ima </w:t>
      </w:r>
      <w:r w:rsidR="005B59CF">
        <w:t>2</w:t>
      </w:r>
      <w:r>
        <w:t xml:space="preserve"> zaposlen</w:t>
      </w:r>
      <w:r w:rsidR="00BF574F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A46149">
        <w:t xml:space="preserve">29. studenog </w:t>
      </w:r>
      <w:r w:rsidR="007E088B">
        <w:t>2016.</w:t>
      </w:r>
      <w:r>
        <w:t xml:space="preserve"> godine te u svom podnesku od </w:t>
      </w:r>
      <w:r w:rsidR="00A46149">
        <w:t>30</w:t>
      </w:r>
      <w:r w:rsidR="0064578F">
        <w:t xml:space="preserve">. studenog </w:t>
      </w:r>
      <w:r w:rsidR="007E088B">
        <w:t>2016</w:t>
      </w:r>
      <w:r>
        <w:t xml:space="preserve">. godine navodi da dužnik na dan </w:t>
      </w:r>
      <w:r w:rsidR="00A46149">
        <w:t>29</w:t>
      </w:r>
      <w:r w:rsidR="0064578F">
        <w:t xml:space="preserve">. studenog </w:t>
      </w:r>
      <w:r w:rsidR="007E088B">
        <w:t xml:space="preserve">2016. </w:t>
      </w:r>
      <w:r>
        <w:t xml:space="preserve">godine u Jedinstvenom registru računa ima otvorene sljedeće račune i </w:t>
      </w:r>
      <w:r w:rsidR="0064578F">
        <w:t xml:space="preserve"> </w:t>
      </w:r>
      <w:r>
        <w:t xml:space="preserve">oročena novčana sredstva: </w:t>
      </w:r>
      <w:r w:rsidR="000C2208">
        <w:t>HR4223600001102422462 Zagrebačka banka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D540EA">
        <w:t>29</w:t>
      </w:r>
      <w:r w:rsidR="003A1B7C">
        <w:t xml:space="preserve">. studenog </w:t>
      </w:r>
      <w:r w:rsidR="00E1624B" w:rsidRPr="00B34666">
        <w:t>2016. 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F31FC4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D540EA">
        <w:t>2897</w:t>
      </w:r>
      <w:r w:rsidR="0009186F" w:rsidRPr="004A52D1">
        <w:t>/16-</w:t>
      </w:r>
      <w:r w:rsidR="00895011">
        <w:t>3</w:t>
      </w:r>
      <w:r w:rsidR="0009186F" w:rsidRPr="004A52D1">
        <w:t xml:space="preserve"> </w:t>
      </w:r>
      <w:r w:rsidR="00C77840" w:rsidRPr="004A52D1">
        <w:t xml:space="preserve">od </w:t>
      </w:r>
      <w:r w:rsidR="00D540EA">
        <w:t>9. prosinca 2016</w:t>
      </w:r>
      <w:r w:rsidR="0009186F" w:rsidRPr="004A52D1">
        <w:t>.</w:t>
      </w:r>
      <w:r w:rsidRPr="004A52D1">
        <w:t xml:space="preserve"> godine pozvana je osoba ovlaštena za zastupanje dužnika </w:t>
      </w:r>
      <w:proofErr w:type="spellStart"/>
      <w:r w:rsidR="00D540EA" w:rsidRPr="00D540EA">
        <w:t>Gajur</w:t>
      </w:r>
      <w:proofErr w:type="spellEnd"/>
      <w:r w:rsidR="00D540EA" w:rsidRPr="00D540EA">
        <w:t xml:space="preserve"> </w:t>
      </w:r>
      <w:proofErr w:type="spellStart"/>
      <w:r w:rsidR="00D540EA" w:rsidRPr="00D540EA">
        <w:t>Ašimi</w:t>
      </w:r>
      <w:proofErr w:type="spellEnd"/>
      <w:r w:rsidR="00D540EA" w:rsidRPr="00D540EA">
        <w:t>, OIB: 59400494320</w:t>
      </w:r>
      <w:r w:rsidR="0051431A" w:rsidRPr="004A52D1">
        <w:t xml:space="preserve">, </w:t>
      </w:r>
      <w:r w:rsidR="00D540EA" w:rsidRPr="00D540EA">
        <w:t>Osijek, Vrbaska 14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D540EA">
        <w:t>2897</w:t>
      </w:r>
      <w:r w:rsidR="000342C5">
        <w:t>/16-</w:t>
      </w:r>
      <w:r w:rsidR="00303420">
        <w:t>4</w:t>
      </w:r>
      <w:r w:rsidR="000342C5">
        <w:t xml:space="preserve"> od </w:t>
      </w:r>
      <w:r w:rsidR="00D540EA">
        <w:t>19. siječnja</w:t>
      </w:r>
      <w:r w:rsidR="002028A1">
        <w:t xml:space="preserve"> 2017</w:t>
      </w:r>
      <w:r w:rsidR="000342C5">
        <w:t xml:space="preserve">. godine naložio osobi ovlaštenoj za zastupanje dužnika da u roku od 8 dana do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B26783">
        <w:t xml:space="preserve"> pod prijetnjom ovrhe te isto po pravomoćnosti dostavo FINI RC Osijek na provedbu.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 w:rsidR="008F65D7"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</w:t>
      </w:r>
      <w:r w:rsidR="008D510A">
        <w:t>3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9F51E9" w:rsidP="009F51E9" w:rsidR="008E2527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="00554CAB">
        <w:t xml:space="preserve"> </w:t>
      </w:r>
      <w:r w:rsidR="008E2527" w:rsidRPr="008E2527">
        <w:t>Bojan</w:t>
      </w:r>
      <w:r w:rsidR="008E2527">
        <w:t>u</w:t>
      </w:r>
      <w:r w:rsidR="008E2527" w:rsidRPr="008E2527">
        <w:t xml:space="preserve"> </w:t>
      </w:r>
      <w:proofErr w:type="spellStart"/>
      <w:r w:rsidR="008E2527" w:rsidRPr="008E2527">
        <w:t>Sudarević</w:t>
      </w:r>
      <w:proofErr w:type="spellEnd"/>
      <w:r w:rsidR="008E2527">
        <w:t>, Osijek,</w:t>
      </w:r>
      <w:r w:rsidR="008E2527" w:rsidRPr="008E2527">
        <w:t xml:space="preserve"> </w:t>
      </w:r>
      <w:r w:rsidR="008E2527">
        <w:t>Kardinala A. Stepinca 35</w:t>
      </w:r>
      <w:r w:rsidR="008E2527" w:rsidRPr="004F6DEE">
        <w:t xml:space="preserve"> </w:t>
      </w:r>
      <w:r w:rsidR="008E2527">
        <w:t xml:space="preserve"> </w:t>
      </w:r>
    </w:p>
    <w:p w:rsidRDefault="009F51E9" w:rsidP="009F51E9" w:rsidR="008E2527">
      <w:pPr>
        <w:jc w:val="both"/>
      </w:pPr>
      <w:r>
        <w:t>-dužniku</w:t>
      </w:r>
      <w:r w:rsidR="00554CAB">
        <w:t xml:space="preserve"> </w:t>
      </w:r>
      <w:r w:rsidR="008E2527">
        <w:t xml:space="preserve">ALIANO j.d.o.o., Osijek, B. Kašića </w:t>
      </w:r>
      <w:proofErr w:type="spellStart"/>
      <w:r w:rsidR="008E2527">
        <w:t>bb</w:t>
      </w:r>
      <w:proofErr w:type="spellEnd"/>
    </w:p>
    <w:p w:rsidRDefault="009F51E9" w:rsidP="009F51E9" w:rsidR="009F51E9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554CAB">
        <w:t xml:space="preserve"> </w:t>
      </w:r>
      <w:proofErr w:type="spellStart"/>
      <w:r w:rsidR="008E2527" w:rsidRPr="008E2527">
        <w:t>Gajur</w:t>
      </w:r>
      <w:proofErr w:type="spellEnd"/>
      <w:r w:rsidR="008E2527" w:rsidRPr="008E2527">
        <w:t xml:space="preserve"> </w:t>
      </w:r>
      <w:proofErr w:type="spellStart"/>
      <w:r w:rsidR="008E2527" w:rsidRPr="008E2527">
        <w:t>Ašimi</w:t>
      </w:r>
      <w:proofErr w:type="spellEnd"/>
      <w:r w:rsidR="008E2527">
        <w:t xml:space="preserve">, </w:t>
      </w:r>
      <w:r w:rsidR="008E2527" w:rsidRPr="008E2527">
        <w:t>Osijek, Vrbaska 14</w:t>
      </w:r>
    </w:p>
    <w:p w:rsidRDefault="009F51E9" w:rsidP="009F51E9" w:rsidR="009F51E9">
      <w:pPr>
        <w:jc w:val="both"/>
      </w:pPr>
      <w:r>
        <w:t xml:space="preserve">-FINA </w:t>
      </w:r>
    </w:p>
    <w:p w:rsidRDefault="009F51E9" w:rsidP="009F51E9" w:rsidR="009F51E9">
      <w:pPr>
        <w:jc w:val="both"/>
      </w:pPr>
      <w:r>
        <w:t>-Ministarstvu pravosuđa RH, Zagreb, Ulica Grada Vukovara 49, elektroničkom poštom</w:t>
      </w:r>
    </w:p>
    <w:p w:rsidRDefault="009F51E9" w:rsidP="009F51E9" w:rsidR="009F51E9">
      <w:pPr>
        <w:jc w:val="both"/>
      </w:pPr>
      <w:r>
        <w:t>-e</w:t>
      </w:r>
      <w:r w:rsidR="00403EA8">
        <w:t>-</w:t>
      </w:r>
      <w:proofErr w:type="spellStart"/>
      <w:r>
        <w:t>Ogl</w:t>
      </w:r>
      <w:proofErr w:type="spellEnd"/>
      <w:r>
        <w:t>. ploča uz prijedlog</w:t>
      </w:r>
    </w:p>
    <w:p w:rsidRDefault="009F51E9" w:rsidP="009F51E9" w:rsidR="006D3C3F" w:rsidRPr="00B37760">
      <w:pPr>
        <w:jc w:val="both"/>
      </w:pPr>
      <w:r>
        <w:t>- R 8.3.2018 u 10,</w:t>
      </w:r>
      <w:r w:rsidR="008E2527">
        <w:t>2</w:t>
      </w:r>
      <w:r>
        <w:t>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71F" w:rsidR="00EF771F">
      <w:r>
        <w:separator/>
      </w:r>
    </w:p>
  </w:endnote>
  <w:endnote w:id="0" w:type="continuationSeparator">
    <w:p w:rsidRDefault="00EF771F" w:rsidR="00EF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71F" w:rsidR="00EF771F">
      <w:r>
        <w:separator/>
      </w:r>
    </w:p>
  </w:footnote>
  <w:footnote w:id="0" w:type="continuationSeparator">
    <w:p w:rsidRDefault="00EF771F" w:rsidR="00EF7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F2730" w:rsidR="009F273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F2730">
      <w:t>7 St-2897/16-9</w:t>
    </w: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1E6FF9">
      <w:t>28</w:t>
    </w:r>
    <w:r w:rsidR="009F2730">
      <w:t>97</w:t>
    </w:r>
    <w:r w:rsidR="006F3974">
      <w:t>/</w:t>
    </w:r>
    <w:r w:rsidR="00C30C82">
      <w:t>16-</w:t>
    </w:r>
    <w:r w:rsidR="009F2730">
      <w:t>9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2208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49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2F3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59CF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38F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3884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527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2730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149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5476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F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5D8A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269B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0EA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A0C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71F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395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5C88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273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A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C0A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0A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A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A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F273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A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C0A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0A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A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A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St-2897/2016</izvorni_sadrzaj>
    <derivirana_varijabla naziv="DomainObject.Predmet.OznakaBroj_1">St-2897/2016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ALIANO j.d.o.o. za trgovinu i ugostiteljstvo</izvorni_sadrzaj>
    <derivirana_varijabla naziv="DomainObject.Predmet.ProtustrankaFormated_1">  ALIANO j.d.o.o. za trgovinu i ugostiteljstvo</derivirana_varijabla>
  </DomainObject.Predmet.ProtustrankaFormated>
  <DomainObject.Predmet.ProtustrankaFormatedOIB>
    <izvorni_sadrzaj>  ALIANO j.d.o.o. za trgovinu i ugostiteljstvo, OIB 09261274244</izvorni_sadrzaj>
    <derivirana_varijabla naziv="DomainObject.Predmet.ProtustrankaFormatedOIB_1">  ALIANO j.d.o.o. za trgovinu i ugostiteljstvo, OIB 09261274244</derivirana_varijabla>
  </DomainObject.Predmet.ProtustrankaFormatedOIB>
  <DomainObject.Predmet.ProtustrankaFormatedWithAdress>
    <izvorni_sadrzaj> ALIANO j.d.o.o. za trgovinu i ugostiteljstvo, B. Kašića bb, 31000 Osijek</izvorni_sadrzaj>
    <derivirana_varijabla naziv="DomainObject.Predmet.ProtustrankaFormatedWithAdress_1"> ALIANO j.d.o.o. za trgovinu i ugostiteljstvo, B. Kašića bb, 31000 Osijek</derivirana_varijabla>
  </DomainObject.Predmet.ProtustrankaFormatedWithAdress>
  <DomainObject.Predmet.ProtustrankaFormatedWithAdressOIB>
    <izvorni_sadrzaj> ALIANO j.d.o.o. za trgovinu i ugostiteljstvo, OIB 09261274244, B. Kašića bb, 31000 Osijek</izvorni_sadrzaj>
    <derivirana_varijabla naziv="DomainObject.Predmet.ProtustrankaFormatedWithAdressOIB_1"> ALIANO j.d.o.o. za trgovinu i ugostiteljstvo, OIB 09261274244, B. Kašića bb, 31000 Osijek</derivirana_varijabla>
  </DomainObject.Predmet.ProtustrankaFormatedWithAdressOIB>
  <DomainObject.Predmet.ProtustrankaWithAdress>
    <izvorni_sadrzaj>ALIANO j.d.o.o. za trgovinu i ugostiteljstvo B. Kašića bb, 31000 Osijek</izvorni_sadrzaj>
    <derivirana_varijabla naziv="DomainObject.Predmet.ProtustrankaWithAdress_1">ALIANO j.d.o.o. za trgovinu i ugostiteljstvo B. Kašića bb, 31000 Osijek</derivirana_varijabla>
  </DomainObject.Predmet.ProtustrankaWithAdress>
  <DomainObject.Predmet.ProtustrankaWithAdressOIB>
    <izvorni_sadrzaj>ALIANO j.d.o.o. za trgovinu i ugostiteljstvo, OIB 09261274244, B. Kašića bb, 31000 Osijek</izvorni_sadrzaj>
    <derivirana_varijabla naziv="DomainObject.Predmet.ProtustrankaWithAdressOIB_1">ALIANO j.d.o.o. za trgovinu i ugostiteljstvo, OIB 09261274244, B. Kašića bb, 31000 Osijek</derivirana_varijabla>
  </DomainObject.Predmet.ProtustrankaWithAdressOIB>
  <DomainObject.Predmet.ProtustrankaNazivFormated>
    <izvorni_sadrzaj>ALIANO j.d.o.o. za trgovinu i ugostiteljstvo</izvorni_sadrzaj>
    <derivirana_varijabla naziv="DomainObject.Predmet.ProtustrankaNazivFormated_1">ALIANO j.d.o.o. za trgovinu i ugostiteljstvo</derivirana_varijabla>
  </DomainObject.Predmet.ProtustrankaNazivFormated>
  <DomainObject.Predmet.ProtustrankaNazivFormatedOIB>
    <izvorni_sadrzaj>ALIANO j.d.o.o. za trgovinu i ugostiteljstvo, OIB 09261274244</izvorni_sadrzaj>
    <derivirana_varijabla naziv="DomainObject.Predmet.ProtustrankaNazivFormatedOIB_1">ALIANO j.d.o.o. za trgovinu i ugostiteljstvo, OIB 09261274244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ALIANO j.d.o.o. za trgovinu i ugostiteljstvo</item>
    </izvorni_sadrzaj>
    <derivirana_varijabla naziv="DomainObject.Predmet.ProtuStrankaListFormated_1">
      <item>ALIANO j.d.o.o. za trgovinu i ugostiteljstvo</item>
    </derivirana_varijabla>
  </DomainObject.Predmet.ProtuStrankaListFormated>
  <DomainObject.Predmet.ProtuStrankaListFormatedOIB>
    <izvorni_sadrzaj>
      <item>ALIANO j.d.o.o. za trgovinu i ugostiteljstvo, OIB 09261274244</item>
    </izvorni_sadrzaj>
    <derivirana_varijabla naziv="DomainObject.Predmet.ProtuStrankaListFormatedOIB_1">
      <item>ALIANO j.d.o.o. za trgovinu i ugostiteljstvo, OIB 09261274244</item>
    </derivirana_varijabla>
  </DomainObject.Predmet.ProtuStrankaListFormatedOIB>
  <DomainObject.Predmet.ProtuStrankaListFormatedWithAdress>
    <izvorni_sadrzaj>
      <item>ALIANO j.d.o.o. za trgovinu i ugostiteljstvo, B. Kašića bb, 31000 Osijek</item>
    </izvorni_sadrzaj>
    <derivirana_varijabla naziv="DomainObject.Predmet.ProtuStrankaListFormatedWithAdress_1">
      <item>ALIANO j.d.o.o. za trgovinu i ugostiteljstvo, B. Kašića bb, 31000 Osijek</item>
    </derivirana_varijabla>
  </DomainObject.Predmet.ProtuStrankaListFormatedWithAdress>
  <DomainObject.Predmet.ProtuStrankaListFormatedWithAdressOIB>
    <izvorni_sadrzaj>
      <item>ALIANO j.d.o.o. za trgovinu i ugostiteljstvo, OIB 09261274244, B. Kašića bb, 31000 Osijek</item>
    </izvorni_sadrzaj>
    <derivirana_varijabla naziv="DomainObject.Predmet.ProtuStrankaListFormatedWithAdressOIB_1">
      <item>ALIANO j.d.o.o. za trgovinu i ugostiteljstvo, OIB 09261274244, B. Kašića bb, 31000 Osijek</item>
    </derivirana_varijabla>
  </DomainObject.Predmet.ProtuStrankaListFormatedWithAdressOIB>
  <DomainObject.Predmet.ProtuStrankaListNazivFormated>
    <izvorni_sadrzaj>
      <item>ALIANO j.d.o.o. za trgovinu i ugostiteljstvo</item>
    </izvorni_sadrzaj>
    <derivirana_varijabla naziv="DomainObject.Predmet.ProtuStrankaListNazivFormated_1">
      <item>ALIANO j.d.o.o. za trgovinu i ugostiteljstvo</item>
    </derivirana_varijabla>
  </DomainObject.Predmet.ProtuStrankaListNazivFormated>
  <DomainObject.Predmet.ProtuStrankaListNazivFormatedOIB>
    <izvorni_sadrzaj>
      <item>ALIANO j.d.o.o. za trgovinu i ugostiteljstvo, OIB 09261274244</item>
    </izvorni_sadrzaj>
    <derivirana_varijabla naziv="DomainObject.Predmet.ProtuStrankaListNazivFormatedOIB_1">
      <item>ALIANO j.d.o.o. za trgovinu i ugostiteljstvo, OIB 09261274244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ALIANO j.d.o.o. za trgovinu i ugostiteljstvo</izvorni_sadrzaj>
    <derivirana_varijabla naziv="DomainObject.Predmet.ProtustrankaIDrugi_1">ALIANO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ALIANO j.d.o.o. za trgovinu i ugostiteljstvo, OIB 09261274244, B. Kašića bb, 31000 Osijek</izvorni_sadrzaj>
    <derivirana_varijabla naziv="DomainObject.Predmet.ProtustrankaIDrugiAdressOIB_1">ALIANO j.d.o.o. za trgovinu i ugostiteljstvo, OIB 09261274244, B. Kašića 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ALIANO j.d.o.o. za trgovinu i ugostiteljstvo</item>
    </izvorni_sadrzaj>
    <derivirana_varijabla naziv="DomainObject.Predmet.SudioniciListNaziv_1">
      <item>FINA RC OSIJEK</item>
      <item>ALIANO j.d.o.o. za trgovinu i ugostiteljstvo</item>
    </derivirana_varijabla>
  </DomainObject.Predmet.SudioniciListNaziv>
  <DomainObject.Predmet.SudioniciListAdressOIB>
    <izvorni_sadrzaj>
      <item>FINA RC OSIJEK, OIB 85821130368</item>
      <item>ALIANO j.d.o.o. za trgovinu i ugostiteljstvo, OIB 09261274244, B. Kašića bb,31000 Osijek</item>
    </izvorni_sadrzaj>
    <derivirana_varijabla naziv="DomainObject.Predmet.SudioniciListAdressOIB_1">
      <item>FINA RC OSIJEK, OIB 85821130368</item>
      <item>ALIANO j.d.o.o. za trgovinu i ugostiteljstvo, OIB 09261274244, B. Kašića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09261274244</item>
    </izvorni_sadrzaj>
    <derivirana_varijabla naziv="DomainObject.Predmet.SudioniciListNazivOIB_1">
      <item>, OIB 85821130368</item>
      <item>, OIB 09261274244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8DDB8-B233-4AED-AD6F-105727295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4754</properties:Characters>
  <properties:Lines>126</properties:Lines>
  <properties:Paragraphs>37</properties:Paragraphs>
  <properties:TotalTime>794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2018-01-23T13:40:00Z</dcterms:modified>
  <cp:revision>731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