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46b7" w14:paraId="b3346b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946F2A">
        <w:rPr>
          <w:rFonts w:hAnsi="Times New Roman" w:ascii="Times New Roman"/>
          <w:szCs w:val="24"/>
          <w:lang w:val="hr-HR"/>
        </w:rPr>
        <w:t xml:space="preserve"> </w:t>
      </w:r>
      <w:r w:rsidR="00D36E24">
        <w:rPr>
          <w:rFonts w:hAnsi="Times New Roman" w:ascii="Times New Roman"/>
          <w:szCs w:val="24"/>
          <w:lang w:val="hr-HR"/>
        </w:rPr>
        <w:t>ORNELA-ULTRA d.o.o. Zagreb, Deanovića Mirka 32, OIB 77814719107</w:t>
      </w:r>
      <w:r w:rsidR="00946F2A" w:rsidRPr="00946F2A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36E24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D36E24">
        <w:rPr>
          <w:rFonts w:hAnsi="Times New Roman" w:ascii="Times New Roman"/>
          <w:szCs w:val="24"/>
          <w:lang w:val="hr-HR"/>
        </w:rPr>
        <w:t>ORNELA-ULTRA d.o.o. Zagreb, Deanovića Mirka 32, OIB 77814719107</w:t>
      </w:r>
      <w:r w:rsidR="00D36E24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36E24" w:rsidP="001D532C" w:rsidR="00D36E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6E24">
        <w:rPr>
          <w:rFonts w:hAnsi="Times New Roman" w:ascii="Times New Roman"/>
          <w:lang w:val="hr-HR"/>
        </w:rPr>
        <w:t>606,16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7D7B9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D7B9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D7B9E" w:rsidP="007D7B9E" w:rsidR="007D7B9E" w:rsidRPr="007D7B9E">
      <w:pPr>
        <w:ind w:left="6480"/>
        <w:jc w:val="right"/>
        <w:rPr>
          <w:rFonts w:hAnsi="Times New Roman" w:ascii="Times New Roman"/>
          <w:color w:val="000000"/>
        </w:rPr>
      </w:pPr>
      <w:r w:rsidRPr="007D7B9E">
        <w:rPr>
          <w:rFonts w:hAnsi="Times New Roman" w:ascii="Times New Roman"/>
          <w:color w:val="000000"/>
        </w:rPr>
        <w:t>Za točnost otpravka</w:t>
      </w:r>
    </w:p>
    <w:p w:rsidRDefault="007D7B9E" w:rsidP="007D7B9E" w:rsidR="007D7B9E" w:rsidRPr="007D7B9E">
      <w:pPr>
        <w:jc w:val="right"/>
        <w:rPr>
          <w:rFonts w:hAnsi="Times New Roman" w:ascii="Times New Roman"/>
          <w:color w:val="000000"/>
        </w:rPr>
      </w:pPr>
      <w:r w:rsidRPr="007D7B9E">
        <w:rPr>
          <w:rFonts w:hAnsi="Times New Roman" w:ascii="Times New Roman"/>
          <w:color w:val="000000"/>
        </w:rPr>
        <w:t>Ovlašteni službenik</w:t>
      </w:r>
    </w:p>
    <w:p w:rsidRDefault="007D7B9E" w:rsidP="007D7B9E" w:rsidR="007D7B9E" w:rsidRPr="007D7B9E">
      <w:pPr>
        <w:jc w:val="right"/>
        <w:rPr>
          <w:rFonts w:hAnsi="Times New Roman" w:ascii="Times New Roman"/>
          <w:color w:val="000000"/>
        </w:rPr>
      </w:pPr>
      <w:r w:rsidRPr="007D7B9E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7B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D36E24">
          <w:rPr>
            <w:rFonts w:hAnsi="Times New Roman" w:ascii="Times New Roman"/>
            <w:lang w:val="hr-HR"/>
          </w:rPr>
          <w:t>4065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D36E24">
      <w:rPr>
        <w:rFonts w:hAnsi="Times New Roman" w:ascii="Times New Roman"/>
        <w:lang w:val="hr-HR"/>
      </w:rPr>
      <w:t>4065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25E10"/>
    <w:rsid w:val="006356C5"/>
    <w:rsid w:val="00680ECB"/>
    <w:rsid w:val="00702025"/>
    <w:rsid w:val="007A29F9"/>
    <w:rsid w:val="007D7B9E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6E24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B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B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4065</izvorni_sadrzaj>
    <derivirana_varijabla naziv="DomainObject.Predmet.Broj_1">4065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St-4065/2015</izvorni_sadrzaj>
    <derivirana_varijabla naziv="DomainObject.Predmet.OznakaBroj_1">St-4065/2015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ORNELA-ULTRA d.o.o. zastupanog po punomoćniku ORNELA ŠARE; KREŠIMIR BULJAN</izvorni_sadrzaj>
    <derivirana_varijabla naziv="DomainObject.Predmet.ProtustrankaFormated_1">  ORNELA-ULTRA d.o.o. zastupanog po punomoćniku ORNELA ŠARE; KREŠIMIR BULJAN</derivirana_varijabla>
  </DomainObject.Predmet.ProtustrankaFormated>
  <DomainObject.Predmet.ProtustrankaFormatedOIB>
    <izvorni_sadrzaj>  ORNELA-ULTRA d.o.o., OIB 77814719107 zastupanog po punomoćniku ORNELA ŠARE; KREŠIMIR BULJAN</izvorni_sadrzaj>
    <derivirana_varijabla naziv="DomainObject.Predmet.ProtustrankaFormatedOIB_1">  ORNELA-ULTRA d.o.o., OIB 77814719107 zastupanog po punomoćniku ORNELA ŠARE; KREŠIMIR BULJAN</derivirana_varijabla>
  </DomainObject.Predmet.ProtustrankaFormatedOIB>
  <DomainObject.Predmet.ProtustrankaFormatedWithAdress>
    <izvorni_sadrzaj> ORNELA-ULTRA d.o.o., Deanovića Mirka 32, 10000 Zagreb zastupanog po punomoćniku ORNELA ŠARE; KREŠIMIR BULJAN</izvorni_sadrzaj>
    <derivirana_varijabla naziv="DomainObject.Predmet.ProtustrankaFormatedWithAdress_1"> ORNELA-ULTRA d.o.o., Deanovića Mirka 32, 10000 Zagreb zastupanog po punomoćniku ORNELA ŠARE; KREŠIMIR BULJAN</derivirana_varijabla>
  </DomainObject.Predmet.ProtustrankaFormatedWithAdress>
  <DomainObject.Predmet.ProtustrankaFormatedWithAdressOIB>
    <izvorni_sadrzaj> ORNELA-ULTRA d.o.o., OIB 77814719107, Deanovića Mirka 32, 10000 Zagreb zastupanog po punomoćniku ORNELA ŠARE; KREŠIMIR BULJAN</izvorni_sadrzaj>
    <derivirana_varijabla naziv="DomainObject.Predmet.ProtustrankaFormatedWithAdressOIB_1"> ORNELA-ULTRA d.o.o., OIB 77814719107, Deanovića Mirka 32, 10000 Zagreb zastupanog po punomoćniku ORNELA ŠARE; KREŠIMIR BULJAN</derivirana_varijabla>
  </DomainObject.Predmet.ProtustrankaFormatedWithAdressOIB>
  <DomainObject.Predmet.ProtustrankaWithAdress>
    <izvorni_sadrzaj>ORNELA-ULTRA d.o.o. Deanovića Mirka 32, 10000 Zagreb</izvorni_sadrzaj>
    <derivirana_varijabla naziv="DomainObject.Predmet.ProtustrankaWithAdress_1">ORNELA-ULTRA d.o.o. Deanovića Mirka 32, 10000 Zagreb</derivirana_varijabla>
  </DomainObject.Predmet.ProtustrankaWithAdress>
  <DomainObject.Predmet.ProtustrankaWithAdressOIB>
    <izvorni_sadrzaj>ORNELA-ULTRA d.o.o., OIB 77814719107, Deanovića Mirka 32, 10000 Zagreb</izvorni_sadrzaj>
    <derivirana_varijabla naziv="DomainObject.Predmet.ProtustrankaWithAdressOIB_1">ORNELA-ULTRA d.o.o., OIB 77814719107, Deanovića Mirka 32, 10000 Zagreb</derivirana_varijabla>
  </DomainObject.Predmet.ProtustrankaWithAdressOIB>
  <DomainObject.Predmet.ProtustrankaNazivFormated>
    <izvorni_sadrzaj>ORNELA-ULTRA d.o.o.</izvorni_sadrzaj>
    <derivirana_varijabla naziv="DomainObject.Predmet.ProtustrankaNazivFormated_1">ORNELA-ULTRA d.o.o.</derivirana_varijabla>
  </DomainObject.Predmet.ProtustrankaNazivFormated>
  <DomainObject.Predmet.ProtustrankaNazivFormatedOIB>
    <izvorni_sadrzaj>ORNELA-ULTRA d.o.o., OIB 77814719107</izvorni_sadrzaj>
    <derivirana_varijabla naziv="DomainObject.Predmet.ProtustrankaNazivFormatedOIB_1">ORNELA-ULTRA d.o.o., OIB 77814719107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ORNELA-ULTRA d.o.o. zastupanog po punomoćniku ORNELA ŠARE; KREŠIMIR BULJAN</item>
    </izvorni_sadrzaj>
    <derivirana_varijabla naziv="DomainObject.Predmet.ProtuStrankaListFormated_1">
      <item>ORNELA-ULTRA d.o.o. zastupanog po punomoćniku ORNELA ŠARE; KREŠIMIR BULJAN</item>
    </derivirana_varijabla>
  </DomainObject.Predmet.ProtuStrankaListFormated>
  <DomainObject.Predmet.ProtuStrankaListFormatedOIB>
    <izvorni_sadrzaj>
      <item>ORNELA-ULTRA d.o.o., OIB 77814719107 zastupanog po punomoćniku ORNELA ŠARE; KREŠIMIR BULJAN</item>
    </izvorni_sadrzaj>
    <derivirana_varijabla naziv="DomainObject.Predmet.ProtuStrankaListFormatedOIB_1">
      <item>ORNELA-ULTRA d.o.o., OIB 77814719107 zastupanog po punomoćniku ORNELA ŠARE; KREŠIMIR BULJAN</item>
    </derivirana_varijabla>
  </DomainObject.Predmet.ProtuStrankaListFormatedOIB>
  <DomainObject.Predmet.ProtuStrankaListFormatedWithAdress>
    <izvorni_sadrzaj>
      <item>ORNELA-ULTRA d.o.o., Deanovića Mirka 32, 10000 Zagreb zastupanog po punomoćniku ORNELA ŠARE; KREŠIMIR BULJAN</item>
    </izvorni_sadrzaj>
    <derivirana_varijabla naziv="DomainObject.Predmet.ProtuStrankaListFormatedWithAdress_1">
      <item>ORNELA-ULTRA d.o.o., Deanovića Mirka 32, 10000 Zagreb zastupanog po punomoćniku ORNELA ŠARE; KREŠIMIR BULJAN</item>
    </derivirana_varijabla>
  </DomainObject.Predmet.ProtuStrankaListFormatedWithAdress>
  <DomainObject.Predmet.ProtuStrankaListFormatedWithAdressOIB>
    <izvorni_sadrzaj>
      <item>ORNELA-ULTRA d.o.o., OIB 77814719107, Deanovića Mirka 32, 10000 Zagreb zastupanog po punomoćniku ORNELA ŠARE; KREŠIMIR BULJAN</item>
    </izvorni_sadrzaj>
    <derivirana_varijabla naziv="DomainObject.Predmet.ProtuStrankaListFormatedWithAdressOIB_1">
      <item>ORNELA-ULTRA d.o.o., OIB 77814719107, Deanovića Mirka 32, 10000 Zagreb zastupanog po punomoćniku ORNELA ŠARE; KREŠIMIR BULJAN</item>
    </derivirana_varijabla>
  </DomainObject.Predmet.ProtuStrankaListFormatedWithAdressOIB>
  <DomainObject.Predmet.ProtuStrankaListNazivFormated>
    <izvorni_sadrzaj>
      <item>ORNELA-ULTRA d.o.o.</item>
    </izvorni_sadrzaj>
    <derivirana_varijabla naziv="DomainObject.Predmet.ProtuStrankaListNazivFormated_1">
      <item>ORNELA-ULTRA d.o.o.</item>
    </derivirana_varijabla>
  </DomainObject.Predmet.ProtuStrankaListNazivFormated>
  <DomainObject.Predmet.ProtuStrankaListNazivFormatedOIB>
    <izvorni_sadrzaj>
      <item>ORNELA-ULTRA d.o.o., OIB 77814719107</item>
    </izvorni_sadrzaj>
    <derivirana_varijabla naziv="DomainObject.Predmet.ProtuStrankaListNazivFormatedOIB_1">
      <item>ORNELA-ULTRA d.o.o., OIB 77814719107</item>
    </derivirana_varijabla>
  </DomainObject.Predmet.ProtuStrankaListNazivFormatedOIB>
  <DomainObject.Predmet.OstaliListFormated>
    <izvorni_sadrzaj>
      <item>HRVATSKI ZAVOD ZA MIROVINSKO OSIGURANJE</item>
      <item>ORNELA ŠARE punomoćnik sudionika u postupku ORNELA-ULTRA d.o.o.</item>
      <item>KREŠIMIR BULJAN punomoćnik sudionika u postupku ORNELA-ULTRA d.o.o.</item>
    </izvorni_sadrzaj>
    <derivirana_varijabla naziv="DomainObject.Predmet.OstaliListFormated_1">
      <item>HRVATSKI ZAVOD ZA MIROVINSKO OSIGURANJE</item>
      <item>ORNELA ŠARE punomoćnik sudionika u postupku ORNELA-ULTRA d.o.o.</item>
      <item>KREŠIMIR BULJAN punomoćnik sudionika u postupku ORNELA-ULTRA d.o.o.</item>
    </derivirana_varijabla>
  </DomainObject.Predmet.OstaliListFormated>
  <DomainObject.Predmet.OstaliListFormatedOIB>
    <izvorni_sadrzaj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izvorni_sadrzaj>
    <derivirana_varijabla naziv="DomainObject.Predmet.OstaliListFormatedOIB_1"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derivirana_varijabla>
  </DomainObject.Predmet.OstaliListFormatedOIB>
  <DomainObject.Predmet.OstaliListFormatedWithAdress>
    <izvorni_sadrzaj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izvorni_sadrzaj>
    <derivirana_varijabla naziv="DomainObject.Predmet.OstaliListFormatedWithAdress_1"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izvorni_sadrzaj>
    <derivirana_varijabla naziv="DomainObject.Predmet.OstaliListFormatedWithAdressOIB_1"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derivirana_varijabla>
  </DomainObject.Predmet.OstaliListFormatedWithAdressOIB>
  <DomainObject.Predmet.OstaliListNazivFormated>
    <izvorni_sadrzaj>
      <item>HRVATSKI ZAVOD ZA MIROVINSKO OSIGURANJE</item>
      <item>ORNELA ŠARE</item>
      <item>KREŠIMIR BULJAN</item>
    </izvorni_sadrzaj>
    <derivirana_varijabla naziv="DomainObject.Predmet.OstaliListNazivFormated_1">
      <item>HRVATSKI ZAVOD ZA MIROVINSKO OSIGURANJE</item>
      <item>ORNELA ŠARE</item>
      <item>KREŠIMIR BULJAN</item>
    </derivirana_varijabla>
  </DomainObject.Predmet.OstaliListNazivFormated>
  <DomainObject.Predmet.OstaliListNazivFormatedOIB>
    <izvorni_sadrzaj>
      <item>HRVATSKI ZAVOD ZA MIROVINSKO OSIGURANJE, OIB 84397956623</item>
      <item>ORNELA ŠARE, OIB 57369860587</item>
      <item>KREŠIMIR BULJAN, OIB 87604114866</item>
    </izvorni_sadrzaj>
    <derivirana_varijabla naziv="DomainObject.Predmet.OstaliListNazivFormatedOIB_1">
      <item>HRVATSKI ZAVOD ZA MIROVINSKO OSIGURANJE, OIB 84397956623</item>
      <item>ORNELA ŠARE, OIB 57369860587</item>
      <item>KREŠIMIR BULJAN, OIB 87604114866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ORNELA-ULTRA d.o.o.</izvorni_sadrzaj>
    <derivirana_varijabla naziv="DomainObject.Predmet.ProtustrankaIDrugi_1">ORNELA-ULTRA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ORNELA-ULTRA d.o.o., OIB 77814719107, Deanovića Mirka 32, 10000 Zagreb</izvorni_sadrzaj>
    <derivirana_varijabla naziv="DomainObject.Predmet.ProtustrankaIDrugiAdressOIB_1">ORNELA-ULTRA d.o.o., OIB 77814719107, Deanovića Mirka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ORNELA-ULTRA d.o.o.</item>
      <item>HRVATSKI ZAVOD ZA MIROVINSKO OSIGURANJE</item>
      <item>ORNELA ŠARE</item>
      <item>KREŠIMIR BULJAN</item>
    </izvorni_sadrzaj>
    <derivirana_varijabla naziv="DomainObject.Predmet.SudioniciListNaziv_1">
      <item>FINA Regionalni centar Zagreb</item>
      <item>ORNELA-ULTRA d.o.o.</item>
      <item>HRVATSKI ZAVOD ZA MIROVINSKO OSIGURANJE</item>
      <item>ORNELA ŠARE</item>
      <item>KREŠIMIR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izvorni_sadrzaj>
    <derivirana_varijabla naziv="DomainObject.Predmet.SudioniciListAdressOIB_1"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77814719107</item>
      <item>, OIB 84397956623</item>
      <item>, OIB 57369860587</item>
      <item>, OIB 87604114866</item>
    </izvorni_sadrzaj>
    <derivirana_varijabla naziv="DomainObject.Predmet.SudioniciListNazivOIB_1">
      <item>, OIB 85821130368</item>
      <item>, OIB 77814719107</item>
      <item>, OIB 84397956623</item>
      <item>, OIB 57369860587</item>
      <item>, OIB 87604114866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162DA-BFF0-43E9-B20E-3CC158F7D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2052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2016-03-31T12:00:00Z</dcterms:created>
  <dc:creator>Sudsko vijeæe</dc:creator>
  <cp:lastModifiedBy>Višnja Svečak</cp:lastModifiedBy>
  <cp:lastPrinted>2016-03-31T12:06:00Z</cp:lastPrinted>
  <dcterms:modified xmlns:xsi="http://www.w3.org/2001/XMLSchema-instance" xsi:type="dcterms:W3CDTF">2016-03-31T12:06:00Z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