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a472a" w14:paraId="c9a472a" w:rsidRDefault="00624117" w:rsidP="00624117" w:rsidR="00624117" w:rsidRPr="00D07CAA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D07CAA"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3 St-934/2016-7</w:t>
      </w:r>
    </w:p>
    <w:p w:rsidRDefault="00624117" w:rsidP="00624117" w:rsidR="00624117" w:rsidRPr="00D07CA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24117" w:rsidP="00624117" w:rsidR="00624117" w:rsidRPr="00D07CA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24117" w:rsidP="00624117" w:rsidR="00624117" w:rsidRPr="00D07CA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24117" w:rsidP="00624117" w:rsidR="00624117" w:rsidRPr="00D07CA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D07CAA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624117" w:rsidP="00624117" w:rsidR="00624117" w:rsidRPr="00D07CA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07CAA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624117" w:rsidP="00624117" w:rsidR="00624117" w:rsidRPr="00D07CA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07CAA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624117" w:rsidP="00624117" w:rsidR="00624117" w:rsidRPr="00D07CA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24117" w:rsidP="00624117" w:rsidR="00624117" w:rsidRPr="00D07CA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24117" w:rsidP="00624117" w:rsidR="00624117" w:rsidRPr="00D07CAA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07CA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D07CA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24117" w:rsidP="00624117" w:rsidR="00624117" w:rsidRPr="00D07CA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24117" w:rsidP="00624117" w:rsidR="00624117" w:rsidRPr="00D07CA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07C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624117" w:rsidP="00624117" w:rsidR="00624117" w:rsidRPr="00D07CA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24117" w:rsidP="00624117" w:rsidR="00624117" w:rsidRPr="00D07CA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07CA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Zadru, OIB:</w:t>
      </w:r>
      <w:r w:rsidRPr="00D07CA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39670464653, </w:t>
      </w:r>
      <w:r w:rsidRPr="00D07CAA">
        <w:rPr>
          <w:rFonts w:cs="Times New Roman" w:eastAsia="Times New Roman" w:hAnsi="Times New Roman" w:ascii="Times New Roman"/>
          <w:sz w:val="24"/>
          <w:szCs w:val="24"/>
          <w:lang w:eastAsia="hr-HR"/>
        </w:rPr>
        <w:t>po sutkinji Tini Grgas, odlučujući u stečajnom postupku nad dužnikom BILINA d.o.o.</w:t>
      </w:r>
      <w:r w:rsidRPr="00D07CA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sa sjedištem u </w:t>
      </w:r>
      <w:proofErr w:type="spellStart"/>
      <w:r w:rsidRPr="00D07CAA">
        <w:rPr>
          <w:rFonts w:cs="Times New Roman" w:eastAsia="Times New Roman" w:hAnsi="Times New Roman" w:ascii="Times New Roman"/>
          <w:sz w:val="24"/>
          <w:szCs w:val="20"/>
          <w:lang w:eastAsia="hr-HR"/>
        </w:rPr>
        <w:t>Kožinu</w:t>
      </w:r>
      <w:proofErr w:type="spellEnd"/>
      <w:r w:rsidRPr="00D07CA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(Grad Zadar), </w:t>
      </w:r>
      <w:proofErr w:type="spellStart"/>
      <w:r w:rsidRPr="00D07CAA">
        <w:rPr>
          <w:rFonts w:cs="Times New Roman" w:eastAsia="Times New Roman" w:hAnsi="Times New Roman" w:ascii="Times New Roman"/>
          <w:sz w:val="24"/>
          <w:szCs w:val="20"/>
          <w:lang w:eastAsia="hr-HR"/>
        </w:rPr>
        <w:t>Kožino</w:t>
      </w:r>
      <w:proofErr w:type="spellEnd"/>
      <w:r w:rsidRPr="00D07CAA">
        <w:rPr>
          <w:rFonts w:cs="Times New Roman" w:eastAsia="Times New Roman" w:hAnsi="Times New Roman" w:ascii="Times New Roman"/>
          <w:sz w:val="24"/>
          <w:szCs w:val="20"/>
          <w:lang w:eastAsia="hr-HR"/>
        </w:rPr>
        <w:t>, OIB: 62041560552</w:t>
      </w:r>
      <w:r w:rsidRPr="00D07C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1. ožujka 2017.  </w:t>
      </w:r>
    </w:p>
    <w:p w:rsidRDefault="00624117" w:rsidP="00624117" w:rsidR="00624117" w:rsidRPr="00D07CA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AE0C17" w:rsidP="00AE0C17" w:rsidR="00AE0C17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="0020094E">
        <w:rPr>
          <w:rFonts w:cs="Times New Roman" w:eastAsia="Times New Roman" w:hAnsi="Times New Roman" w:ascii="Times New Roman"/>
          <w:sz w:val="24"/>
          <w:szCs w:val="24"/>
          <w:lang w:eastAsia="hr-HR"/>
        </w:rPr>
        <w:t>Opetovano se 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AE0C17" w:rsidP="00AE0C17" w:rsidR="00AE0C1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AE0C17" w:rsidP="00AE0C17" w:rsidR="00AE0C1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Predmetni podaci su potrebni radi donošenja odluke o otvaranju stečajnoga postupka nad dužnikom stoga, a budući je stečajni postupak hitne naravi, pozivate se žurno dostaviti iste. </w:t>
      </w:r>
    </w:p>
    <w:p w:rsidRDefault="00AE0C17" w:rsidP="00AE0C17" w:rsidR="00AE0C1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62411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24117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AE0C17" w:rsidP="00AE0C17" w:rsidR="00AE0C17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AE0C17" w:rsidP="00AE0C17" w:rsidR="00AE0C17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CA2605" w:rsidP="00CA2605" w:rsidR="00CA260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2605" w:rsidP="00CA2605" w:rsidR="00CA260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2605" w:rsidP="00CA2605" w:rsidR="00CA2605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CA2605" w:rsidP="00CA2605" w:rsidR="00CA2605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CA2605" w:rsidP="00CA2605" w:rsidR="00CA2605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2605" w:rsidP="00CA2605" w:rsidR="00CA2605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2605" w:rsidP="00CA2605" w:rsidR="00CA2605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CA2605" w:rsidP="00CA2605" w:rsidR="00CA2605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Zadar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0F055F" w:rsidR="000F055F"/>
    <w:sectPr w:rsidR="000F055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0C17"/>
    <w:rsid w:val="00023B3E"/>
    <w:rsid w:val="000F055F"/>
    <w:rsid w:val="00111A42"/>
    <w:rsid w:val="00153D28"/>
    <w:rsid w:val="0020094E"/>
    <w:rsid w:val="00220BF7"/>
    <w:rsid w:val="00350045"/>
    <w:rsid w:val="003A08B6"/>
    <w:rsid w:val="00624117"/>
    <w:rsid w:val="006B78E9"/>
    <w:rsid w:val="006C2F58"/>
    <w:rsid w:val="0099536F"/>
    <w:rsid w:val="009E1119"/>
    <w:rsid w:val="00A26798"/>
    <w:rsid w:val="00A37FCA"/>
    <w:rsid w:val="00AE0C17"/>
    <w:rsid w:val="00B307CA"/>
    <w:rsid w:val="00C24A6A"/>
    <w:rsid w:val="00CA2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0C1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AE0C17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AE0C17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26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53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536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9536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9536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9536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0C1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AE0C17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AE0C17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26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53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536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9536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9536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9536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</izvorni_sadrzaj>
    <derivirana_varijabla naziv="DomainObject.Predmet.Broj_1">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St-934/2016</izvorni_sadrzaj>
    <derivirana_varijabla naziv="DomainObject.Predmet.OznakaBroj_1">St-934/2016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BILINA društvo s ograničenom odgovornošću za proizvodnju, trgovinu i usluge</izvorni_sadrzaj>
    <derivirana_varijabla naziv="DomainObject.Predmet.ProtustrankaFormated_1">  BILINA društvo s ograničenom odgovornošću za proizvodnju, trgovinu i usluge</derivirana_varijabla>
  </DomainObject.Predmet.ProtustrankaFormated>
  <DomainObject.Predmet.ProtustrankaFormatedOIB>
    <izvorni_sadrzaj>  BILINA društvo s ograničenom odgovornošću za proizvodnju, trgovinu i usluge, OIB 62041560552</izvorni_sadrzaj>
    <derivirana_varijabla naziv="DomainObject.Predmet.ProtustrankaFormatedOIB_1">  BILINA društvo s ograničenom odgovornošću za proizvodnju, trgovinu i usluge, OIB 62041560552</derivirana_varijabla>
  </DomainObject.Predmet.ProtustrankaFormatedOIB>
  <DomainObject.Predmet.ProtustrankaFormatedWithAdress>
    <izvorni_sadrzaj> BILINA društvo s ograničenom odgovornošću za proizvodnju, trgovinu i usluge, Kožino 0, Petrčane, 23000 Kožino</izvorni_sadrzaj>
    <derivirana_varijabla naziv="DomainObject.Predmet.ProtustrankaFormatedWithAdress_1"> BILINA društvo s ograničenom odgovornošću za proizvodnju, trgovinu i usluge, Kožino 0, Petrčane, 23000 Kožino</derivirana_varijabla>
  </DomainObject.Predmet.ProtustrankaFormatedWithAdress>
  <DomainObject.Predmet.ProtustrankaFormatedWithAdressOIB>
    <izvorni_sadrzaj> BILINA društvo s ograničenom odgovornošću za proizvodnju, trgovinu i usluge, OIB 62041560552, Kožino 0, Petrčane, 23000 Kožino</izvorni_sadrzaj>
    <derivirana_varijabla naziv="DomainObject.Predmet.ProtustrankaFormatedWithAdressOIB_1"> BILINA društvo s ograničenom odgovornošću za proizvodnju, trgovinu i usluge, OIB 62041560552, Kožino 0, Petrčane, 23000 Kožino</derivirana_varijabla>
  </DomainObject.Predmet.ProtustrankaFormatedWithAdressOIB>
  <DomainObject.Predmet.ProtustrankaWithAdress>
    <izvorni_sadrzaj>BILINA društvo s ograničenom odgovornošću za proizvodnju, trgovinu i usluge Kožino 0, Petrčane, 23000 Kožino</izvorni_sadrzaj>
    <derivirana_varijabla naziv="DomainObject.Predmet.ProtustrankaWithAdress_1">BILINA društvo s ograničenom odgovornošću za proizvodnju, trgovinu i usluge Kožino 0, Petrčane, 23000 Kožino</derivirana_varijabla>
  </DomainObject.Predmet.ProtustrankaWithAdress>
  <DomainObject.Predmet.ProtustrankaWithAdressOIB>
    <izvorni_sadrzaj>BILINA društvo s ograničenom odgovornošću za proizvodnju, trgovinu i usluge, OIB 62041560552, Kožino 0, Petrčane, 23000 Kožino</izvorni_sadrzaj>
    <derivirana_varijabla naziv="DomainObject.Predmet.ProtustrankaWithAdressOIB_1">BILINA društvo s ograničenom odgovornošću za proizvodnju, trgovinu i usluge, OIB 62041560552, Kožino 0, Petrčane, 23000 Kožino</derivirana_varijabla>
  </DomainObject.Predmet.ProtustrankaWithAdressOIB>
  <DomainObject.Predmet.ProtustrankaNazivFormated>
    <izvorni_sadrzaj>BILINA društvo s ograničenom odgovornošću za proizvodnju, trgovinu i usluge</izvorni_sadrzaj>
    <derivirana_varijabla naziv="DomainObject.Predmet.ProtustrankaNazivFormated_1">BILINA društvo s ograničenom odgovornošću za proizvodnju, trgovinu i usluge</derivirana_varijabla>
  </DomainObject.Predmet.ProtustrankaNazivFormated>
  <DomainObject.Predmet.ProtustrankaNazivFormatedOIB>
    <izvorni_sadrzaj>BILINA društvo s ograničenom odgovornošću za proizvodnju, trgovinu i usluge, OIB 62041560552</izvorni_sadrzaj>
    <derivirana_varijabla naziv="DomainObject.Predmet.ProtustrankaNazivFormatedOIB_1">BILINA društvo s ograničenom odgovornošću za proizvodnju, trgovinu i usluge, OIB 62041560552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Jure Matanić</izvorni_sadrzaj>
    <derivirana_varijabla naziv="DomainObject.Predmet.StrankaFormated_1">  FINA; Jure Matanić</derivirana_varijabla>
  </DomainObject.Predmet.StrankaFormated>
  <DomainObject.Predmet.StrankaFormatedOIB>
    <izvorni_sadrzaj>  FINA, OIB 85821130368; Jure Matanić, OIB 79651183538</izvorni_sadrzaj>
    <derivirana_varijabla naziv="DomainObject.Predmet.StrankaFormatedOIB_1">  FINA, OIB 85821130368; Jure Matanić, OIB 79651183538</derivirana_varijabla>
  </DomainObject.Predmet.StrankaFormatedOIB>
  <DomainObject.Predmet.StrankaFormatedWithAdress>
    <izvorni_sadrzaj> FINA; Jure Matanić, PUT DOČIĆA 5 (ranije: KOŽINO, KOŽINO, 94), 23231 Kožino</izvorni_sadrzaj>
    <derivirana_varijabla naziv="DomainObject.Predmet.StrankaFormatedWithAdress_1"> FINA; Jure Matanić, PUT DOČIĆA 5 (ranije: KOŽINO, KOŽINO, 94), 23231 Kožino</derivirana_varijabla>
  </DomainObject.Predmet.StrankaFormatedWithAdress>
  <DomainObject.Predmet.StrankaFormatedWithAdressOIB>
    <izvorni_sadrzaj> FINA, OIB 85821130368; Jure Matanić, OIB 79651183538, PUT DOČIĆA 5 (ranije: KOŽINO, KOŽINO, 94), 23231 Kožino</izvorni_sadrzaj>
    <derivirana_varijabla naziv="DomainObject.Predmet.StrankaFormatedWithAdressOIB_1"> FINA, OIB 85821130368; Jure Matanić, OIB 79651183538, PUT DOČIĆA 5 (ranije: KOŽINO, KOŽINO, 94), 23231 Kožino</derivirana_varijabla>
  </DomainObject.Predmet.StrankaFormatedWithAdressOIB>
  <DomainObject.Predmet.StrankaWithAdress>
    <izvorni_sadrzaj>FINA ,Jure Matanić PUT DOČIĆA 5 (ranije: KOŽINO, KOŽINO, 94),23231 Kožino</izvorni_sadrzaj>
    <derivirana_varijabla naziv="DomainObject.Predmet.StrankaWithAdress_1">FINA ,Jure Matanić PUT DOČIĆA 5 (ranije: KOŽINO, KOŽINO, 94),23231 Kožino</derivirana_varijabla>
  </DomainObject.Predmet.StrankaWithAdress>
  <DomainObject.Predmet.StrankaWithAdressOIB>
    <izvorni_sadrzaj>FINA, OIB 85821130368,Jure Matanić, OIB 79651183538, PUT DOČIĆA 5 (ranije: KOŽINO, KOŽINO, 94),23231 Kožino</izvorni_sadrzaj>
    <derivirana_varijabla naziv="DomainObject.Predmet.StrankaWithAdressOIB_1">FINA, OIB 85821130368,Jure Matanić, OIB 79651183538, PUT DOČIĆA 5 (ranije: KOŽINO, KOŽINO, 94),23231 Kožino</derivirana_varijabla>
  </DomainObject.Predmet.StrankaWithAdressOIB>
  <DomainObject.Predmet.StrankaNazivFormated>
    <izvorni_sadrzaj>FINA,Jure Matanić</izvorni_sadrzaj>
    <derivirana_varijabla naziv="DomainObject.Predmet.StrankaNazivFormated_1">FINA,Jure Matanić</derivirana_varijabla>
  </DomainObject.Predmet.StrankaNazivFormated>
  <DomainObject.Predmet.StrankaNazivFormatedOIB>
    <izvorni_sadrzaj>FINA, OIB 85821130368,Jure Matanić, OIB 79651183538</izvorni_sadrzaj>
    <derivirana_varijabla naziv="DomainObject.Predmet.StrankaNazivFormatedOIB_1">FINA, OIB 85821130368,Jure Matanić, OIB 79651183538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Jure Matanić</item>
    </izvorni_sadrzaj>
    <derivirana_varijabla naziv="DomainObject.Predmet.StrankaListFormated_1">
      <item>FINA</item>
      <item>Jure Matanić</item>
    </derivirana_varijabla>
  </DomainObject.Predmet.StrankaListFormated>
  <DomainObject.Predmet.StrankaListFormatedOIB>
    <izvorni_sadrzaj>
      <item>FINA, OIB 85821130368</item>
      <item>Jure Matanić, OIB 79651183538</item>
    </izvorni_sadrzaj>
    <derivirana_varijabla naziv="DomainObject.Predmet.StrankaListFormatedOIB_1">
      <item>FINA, OIB 85821130368</item>
      <item>Jure Matanić, OIB 79651183538</item>
    </derivirana_varijabla>
  </DomainObject.Predmet.StrankaListFormatedOIB>
  <DomainObject.Predmet.StrankaListFormatedWithAdress>
    <izvorni_sadrzaj>
      <item>FINA</item>
      <item>Jure Matanić, PUT DOČIĆA 5 (ranije: KOŽINO, KOŽINO, 94), 23231 Kožino</item>
    </izvorni_sadrzaj>
    <derivirana_varijabla naziv="DomainObject.Predmet.StrankaListFormatedWithAdress_1">
      <item>FINA</item>
      <item>Jure Matanić, PUT DOČIĆA 5 (ranije: KOŽINO, KOŽINO, 94), 23231 Kožino</item>
    </derivirana_varijabla>
  </DomainObject.Predmet.StrankaListFormatedWithAdress>
  <DomainObject.Predmet.StrankaListFormatedWithAdressOIB>
    <izvorni_sadrzaj>
      <item>FINA, OIB 85821130368</item>
      <item>Jure Matanić, OIB 79651183538, PUT DOČIĆA 5 (ranije: KOŽINO, KOŽINO, 94), 23231 Kožino</item>
    </izvorni_sadrzaj>
    <derivirana_varijabla naziv="DomainObject.Predmet.StrankaListFormatedWithAdressOIB_1">
      <item>FINA, OIB 85821130368</item>
      <item>Jure Matanić, OIB 79651183538, PUT DOČIĆA 5 (ranije: KOŽINO, KOŽINO, 94), 23231 Kožino</item>
    </derivirana_varijabla>
  </DomainObject.Predmet.StrankaListFormatedWithAdressOIB>
  <DomainObject.Predmet.StrankaListNazivFormated>
    <izvorni_sadrzaj>
      <item>FINA</item>
      <item>Jure Matanić</item>
    </izvorni_sadrzaj>
    <derivirana_varijabla naziv="DomainObject.Predmet.StrankaListNazivFormated_1">
      <item>FINA</item>
      <item>Jure Matanić</item>
    </derivirana_varijabla>
  </DomainObject.Predmet.StrankaListNazivFormated>
  <DomainObject.Predmet.StrankaListNazivFormatedOIB>
    <izvorni_sadrzaj>
      <item>FINA, OIB 85821130368</item>
      <item>Jure Matanić, OIB 79651183538</item>
    </izvorni_sadrzaj>
    <derivirana_varijabla naziv="DomainObject.Predmet.StrankaListNazivFormatedOIB_1">
      <item>FINA, OIB 85821130368</item>
      <item>Jure Matanić, OIB 79651183538</item>
    </derivirana_varijabla>
  </DomainObject.Predmet.StrankaListNazivFormatedOIB>
  <DomainObject.Predmet.ProtuStrankaListFormated>
    <izvorni_sadrzaj>
      <item>BILINA društvo s ograničenom odgovornošću za proizvodnju, trgovinu i usluge</item>
    </izvorni_sadrzaj>
    <derivirana_varijabla naziv="DomainObject.Predmet.ProtuStrankaListFormated_1">
      <item>BILINA društvo s ograničenom odgovornošću za proizvodnju, trgovinu i usluge</item>
    </derivirana_varijabla>
  </DomainObject.Predmet.ProtuStrankaListFormated>
  <DomainObject.Predmet.ProtuStrankaListFormatedOIB>
    <izvorni_sadrzaj>
      <item>BILINA društvo s ograničenom odgovornošću za proizvodnju, trgovinu i usluge, OIB 62041560552</item>
    </izvorni_sadrzaj>
    <derivirana_varijabla naziv="DomainObject.Predmet.ProtuStrankaListFormatedOIB_1">
      <item>BILINA društvo s ograničenom odgovornošću za proizvodnju, trgovinu i usluge, OIB 62041560552</item>
    </derivirana_varijabla>
  </DomainObject.Predmet.ProtuStrankaListFormatedOIB>
  <DomainObject.Predmet.ProtuStrankaListFormatedWithAdress>
    <izvorni_sadrzaj>
      <item>BILINA društvo s ograničenom odgovornošću za proizvodnju, trgovinu i usluge, Kožino 0, Petrčane, 23000 Kožino</item>
    </izvorni_sadrzaj>
    <derivirana_varijabla naziv="DomainObject.Predmet.ProtuStrankaListFormatedWithAdress_1">
      <item>BILINA društvo s ograničenom odgovornošću za proizvodnju, trgovinu i usluge, Kožino 0, Petrčane, 23000 Kožino</item>
    </derivirana_varijabla>
  </DomainObject.Predmet.ProtuStrankaListFormatedWithAdress>
  <DomainObject.Predmet.ProtuStrankaListFormatedWithAdressOIB>
    <izvorni_sadrzaj>
      <item>BILINA društvo s ograničenom odgovornošću za proizvodnju, trgovinu i usluge, OIB 62041560552, Kožino 0, Petrčane, 23000 Kožino</item>
    </izvorni_sadrzaj>
    <derivirana_varijabla naziv="DomainObject.Predmet.ProtuStrankaListFormatedWithAdressOIB_1">
      <item>BILINA društvo s ograničenom odgovornošću za proizvodnju, trgovinu i usluge, OIB 62041560552, Kožino 0, Petrčane, 23000 Kožino</item>
    </derivirana_varijabla>
  </DomainObject.Predmet.ProtuStrankaListFormatedWithAdressOIB>
  <DomainObject.Predmet.ProtuStrankaListNazivFormated>
    <izvorni_sadrzaj>
      <item>BILINA društvo s ograničenom odgovornošću za proizvodnju, trgovinu i usluge</item>
    </izvorni_sadrzaj>
    <derivirana_varijabla naziv="DomainObject.Predmet.ProtuStrankaListNazivFormated_1">
      <item>BILINA društvo s ograničenom odgovornošću za proizvodnju, trgovinu i usluge</item>
    </derivirana_varijabla>
  </DomainObject.Predmet.ProtuStrankaListNazivFormated>
  <DomainObject.Predmet.ProtuStrankaListNazivFormatedOIB>
    <izvorni_sadrzaj>
      <item>BILINA društvo s ograničenom odgovornošću za proizvodnju, trgovinu i usluge, OIB 62041560552</item>
    </izvorni_sadrzaj>
    <derivirana_varijabla naziv="DomainObject.Predmet.ProtuStrankaListNazivFormatedOIB_1">
      <item>BILINA društvo s ograničenom odgovornošću za proizvodnju, trgovinu i usluge, OIB 62041560552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BILINA društvo s ograničenom odgovornošću za proizvodnju, trgovinu i usluge</izvorni_sadrzaj>
    <derivirana_varijabla naziv="DomainObject.Predmet.ProtustrankaIDrugi_1">BILINA društvo s ograničenom odgovornošću za proizvodnju,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BILINA društvo s ograničenom odgovornošću za proizvodnju, trgovinu i usluge, OIB 62041560552, Kožino 0, Petrčane, 23000 Kožino</izvorni_sadrzaj>
    <derivirana_varijabla naziv="DomainObject.Predmet.ProtustrankaIDrugiAdressOIB_1">BILINA društvo s ograničenom odgovornošću za proizvodnju, trgovinu i usluge, OIB 62041560552, Kožino 0, Petrčane,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BILINA društvo s ograničenom odgovornošću za proizvodnju, trgovinu i usluge</item>
      <item>FINA</item>
      <item>Jure Matanić</item>
    </izvorni_sadrzaj>
    <derivirana_varijabla naziv="DomainObject.Predmet.SudioniciListNaziv_1">
      <item>BILINA društvo s ograničenom odgovornošću za proizvodnju, trgovinu i usluge</item>
      <item>FINA</item>
      <item>Jure Matanić</item>
    </derivirana_varijabla>
  </DomainObject.Predmet.SudioniciListNaziv>
  <DomainObject.Predmet.SudioniciListAdressOIB>
    <izvorni_sadrzaj>
      <item>BILINA društvo s ograničenom odgovornošću za proizvodnju, trgovinu i usluge, OIB 62041560552, Kožino 0, Petrčane,23000 Kožino</item>
      <item>FINA, OIB 85821130368</item>
      <item>Jure Matanić, OIB 79651183538, PUT DOČIĆA 5 (ranije: KOŽINO, KOŽINO, 94),23231 Kožino</item>
    </izvorni_sadrzaj>
    <derivirana_varijabla naziv="DomainObject.Predmet.SudioniciListAdressOIB_1">
      <item>BILINA društvo s ograničenom odgovornošću za proizvodnju, trgovinu i usluge, OIB 62041560552, Kožino 0, Petrčane,23000 Kožino</item>
      <item>FINA, OIB 85821130368</item>
      <item>Jure Matanić, OIB 79651183538, PUT DOČIĆA 5 (ranije: KOŽINO, KOŽINO, 94),23231 Kožino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62041560552</item>
      <item>, OIB 85821130368</item>
      <item>, OIB 79651183538</item>
    </izvorni_sadrzaj>
    <derivirana_varijabla naziv="DomainObject.Predmet.SudioniciListNazivOIB_1">
      <item>, OIB 62041560552</item>
      <item>, OIB 85821130368</item>
      <item>, OIB 79651183538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216</properties:Words>
  <properties:Characters>1072</properties:Characters>
  <properties:Lines>47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2017-03-01T07:08:00Z</dcterms:created>
  <dc:creator>Nena Mužanović</dc:creator>
  <cp:lastModifiedBy>Nena Mužanović</cp:lastModifiedBy>
  <cp:lastPrinted>2017-02-22T12:49:00Z</cp:lastPrinted>
  <dcterms:modified xmlns:xsi="http://www.w3.org/2001/XMLSchema-instance" xsi:type="dcterms:W3CDTF">2017-03-01T07:20:00Z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