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3c7c" w14:paraId="6503c7c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73073" w:rsidP="00493AB4" w:rsidR="00493AB4" w:rsidRPr="00BA0147">
      <w:pPr>
        <w:ind w:firstLine="708"/>
        <w:jc w:val="both"/>
      </w:pPr>
      <w:r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stečajnom sucu </w:t>
      </w:r>
      <w:r w:rsidR="00493AB4" w:rsidRPr="00BA0147">
        <w:t xml:space="preserve">u stečajnom predmetu povodom prijedloga predlagatelja </w:t>
      </w:r>
      <w:r w:rsidR="00493AB4">
        <w:t>Financijske agencije, Regionalni centar Zagreb,</w:t>
      </w:r>
      <w:r w:rsidR="00493AB4" w:rsidRPr="00BA0147">
        <w:t xml:space="preserve"> </w:t>
      </w:r>
      <w:r w:rsidR="00493AB4">
        <w:t xml:space="preserve">Podružnica Varaždin, </w:t>
      </w:r>
      <w:r w:rsidR="00493AB4" w:rsidRPr="00BA0147">
        <w:t>za otvaranje stečajnog postupka nad dužnikom</w:t>
      </w:r>
      <w:r w:rsidR="008436E4">
        <w:t xml:space="preserve"> KUŠEN TRANSPORT j.d.o.o., Ivanec, Dr. Đure Arnolda 3, OIB: 73401244730</w:t>
      </w:r>
      <w:r w:rsidR="00493AB4">
        <w:t xml:space="preserve">, </w:t>
      </w:r>
      <w:r w:rsidR="008436E4">
        <w:t>1. ožujka 2017.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317732" w:rsidP="00B12946" w:rsidR="00317732"/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8436E4">
        <w:t xml:space="preserve"> KUŠEN TRANSPORT j.d.o.o., Ivanec, Dr. Đure Arnolda 3, OIB: 73401244730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>Za privremenog stečajnog upravitelja imenuje se</w:t>
      </w:r>
      <w:r w:rsidR="008436E4">
        <w:t xml:space="preserve"> Vanda Kovačević Gelenčer, Virovitica, A. Mihanovića 1/3, OIB: 48951193011</w:t>
      </w:r>
      <w:r w:rsidR="00217C42">
        <w:t xml:space="preserve">, </w:t>
      </w:r>
      <w:r w:rsidR="009171EE">
        <w:t>te se nalaže istom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stečajnog razloga </w:t>
      </w:r>
      <w:r w:rsidR="00236476">
        <w:t xml:space="preserve">nesposobnosti za plaćanje ili </w:t>
      </w:r>
      <w:r w:rsidR="00F266B0">
        <w:t xml:space="preserve">prezaduženosti,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A8650F">
        <w:t xml:space="preserve">za </w:t>
      </w:r>
      <w:r w:rsidR="007C080C">
        <w:t>29. ožujka 2017</w:t>
      </w:r>
      <w:r w:rsidR="00F425EF">
        <w:t xml:space="preserve">. u </w:t>
      </w:r>
      <w:r w:rsidR="007C080C">
        <w:t>08,30</w:t>
      </w:r>
      <w:r w:rsidR="00044FAF">
        <w:t xml:space="preserve"> 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8436E4">
        <w:t>Vanda Kovačević Gelenčer, Virovitica, A. Mihanovića 1/3,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493AB4">
        <w:t xml:space="preserve"> </w:t>
      </w:r>
      <w:r w:rsidR="008436E4" w:rsidRPr="008436E4">
        <w:t xml:space="preserve">KUŠEN TRANSPORT j.d.o.o., Ivanec, Dr. Đure Arnolda 3, </w:t>
      </w:r>
    </w:p>
    <w:p w:rsidRDefault="003E198B" w:rsidP="00EF4A9A" w:rsidR="00044FAF">
      <w:pPr>
        <w:numPr>
          <w:ilvl w:val="0"/>
          <w:numId w:val="4"/>
        </w:numPr>
        <w:jc w:val="both"/>
      </w:pPr>
      <w:r>
        <w:t>direktor dužnika</w:t>
      </w:r>
      <w:r w:rsidR="009171EE">
        <w:t xml:space="preserve"> </w:t>
      </w:r>
      <w:r w:rsidR="008436E4">
        <w:t>Draga Kušen, Ivanec, Dr. Đure Arnolda 3,</w:t>
      </w:r>
    </w:p>
    <w:p w:rsidRDefault="00317732" w:rsidP="00A8650F" w:rsidR="00317732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2.</w:t>
      </w:r>
    </w:p>
    <w:p w:rsidRDefault="00F266B0" w:rsidP="00F266B0" w:rsidR="00F266B0">
      <w:pPr>
        <w:ind w:left="1068"/>
        <w:jc w:val="both"/>
      </w:pPr>
    </w:p>
    <w:p w:rsidRDefault="00217C42" w:rsidP="00217C42" w:rsidR="00DC2518">
      <w:pPr>
        <w:pStyle w:val="Odlomakpopisa"/>
        <w:numPr>
          <w:ilvl w:val="0"/>
          <w:numId w:val="5"/>
        </w:numPr>
        <w:jc w:val="both"/>
      </w:pPr>
      <w:r>
        <w:t>Nalaže se Financijskoj agenciji, Varaždin, da u roku od 8 dana dostavi ovome sudu podatak o danima neprekidne blokade računa dužnika</w:t>
      </w:r>
      <w:r w:rsidR="00493AB4">
        <w:t xml:space="preserve"> </w:t>
      </w:r>
      <w:r w:rsidR="008436E4">
        <w:t xml:space="preserve">KUŠEN TRANSPORT j.d.o.o., Ivanec, Dr. Đure Arnolda 3, OIB: 73401244730 </w:t>
      </w:r>
      <w:r>
        <w:t>i iznosu iz Očevidnika o redoslijedu osnova za plaćanje na računu dužnika za čije namirenje nema novčanih sredstava.</w:t>
      </w:r>
    </w:p>
    <w:p w:rsidRDefault="008436E4" w:rsidP="008436E4" w:rsidR="008436E4">
      <w:pPr>
        <w:pStyle w:val="Odlomakpopisa"/>
        <w:numPr>
          <w:ilvl w:val="0"/>
          <w:numId w:val="5"/>
        </w:numPr>
        <w:jc w:val="both"/>
      </w:pPr>
      <w:r>
        <w:lastRenderedPageBreak/>
        <w:t xml:space="preserve">Nalaže se direktorici dužnika Draga Kušen, Ivanec, Dr. Đure Arnolda 3, OIB: 07766219392, da u roku od 8 dana od dostave ovog rješenja putem mrežne stranice e-Oglasne ploče sudova, s time da se dostava smatra obavljenom direktorici dužnika istekom osmog dana od dana objave pismena na mrežnoj stranici e-Oglasna ploča suda, uplati predujam za troškove ovog prethodnog postupka u iznosu od </w:t>
      </w:r>
      <w:r w:rsidR="007C080C">
        <w:t>3.000,00 kn, na račun ovoga suda koji se vodi kod Hrvatske poštanske banke d.d., broj IBAN: HR40 2390 0011 3000 0275 4, model: 02, s pozivom na broj spisa St-53/17, jer će se u protivnom na odgovarajući način primijeniti pravila o prisilnoj naplati novčane kazne u parničnom postupku.</w:t>
      </w:r>
    </w:p>
    <w:p w:rsidRDefault="00014768" w:rsidP="00217C42" w:rsidR="00014768">
      <w:pPr>
        <w:pStyle w:val="Odlomakpopisa"/>
        <w:ind w:left="1425"/>
      </w:pPr>
    </w:p>
    <w:p w:rsidRDefault="00712591" w:rsidP="00217C42" w:rsidR="00712591">
      <w:pPr>
        <w:pStyle w:val="Odlomakpopisa"/>
        <w:ind w:left="1425"/>
      </w:pPr>
    </w:p>
    <w:p w:rsidRDefault="002B17BC" w:rsidP="00DC2518" w:rsidR="00DC2518">
      <w:pPr>
        <w:jc w:val="center"/>
      </w:pPr>
      <w:r>
        <w:t>Obrazloženje</w:t>
      </w:r>
    </w:p>
    <w:p w:rsidRDefault="00F266B0" w:rsidP="00DC2518" w:rsidR="00F266B0">
      <w:pPr>
        <w:jc w:val="center"/>
      </w:pPr>
    </w:p>
    <w:p w:rsidRDefault="00CC1FDB" w:rsidP="002B17BC" w:rsidR="00CC1FDB"/>
    <w:p w:rsidRDefault="00236476" w:rsidP="00236476" w:rsidR="00712591">
      <w:pPr>
        <w:jc w:val="both"/>
      </w:pPr>
      <w:r>
        <w:tab/>
        <w:t xml:space="preserve">Na ročištu održanom </w:t>
      </w:r>
      <w:r w:rsidR="007C080C">
        <w:t>28. veljače 2017. direktorica</w:t>
      </w:r>
      <w:r>
        <w:t xml:space="preserve"> dužnika je</w:t>
      </w:r>
      <w:r w:rsidR="007C080C">
        <w:t xml:space="preserve"> predala u spis prokazni popis imovine, prema kojem je dužnik vlasnik teretnih, dostavnih i priključnih vozila, </w:t>
      </w:r>
      <w:r w:rsidR="003E6BA5">
        <w:t xml:space="preserve">koja su registrirana s </w:t>
      </w:r>
      <w:r w:rsidR="007C080C">
        <w:t>godinama proizvodnje od 2002. pa do 2008., te je izjavila da druge imovine dužnik nema.</w:t>
      </w:r>
    </w:p>
    <w:p w:rsidRDefault="007C080C" w:rsidP="00236476" w:rsidR="007C080C">
      <w:pPr>
        <w:jc w:val="both"/>
      </w:pPr>
    </w:p>
    <w:p w:rsidRDefault="007C080C" w:rsidP="00236476" w:rsidR="007C080C">
      <w:pPr>
        <w:jc w:val="both"/>
      </w:pPr>
      <w:r>
        <w:tab/>
        <w:t>Zastupnica Republike Hrvatske na tom je ročištu predala u spis stanje računa poreznog obveznika na dan 22. veljače 2017., prema kojem dužnik s osnova javnih davanja duguje 68.885,14 kn.</w:t>
      </w:r>
    </w:p>
    <w:p w:rsidRDefault="007C080C" w:rsidP="00236476" w:rsidR="007C080C">
      <w:pPr>
        <w:jc w:val="both"/>
      </w:pPr>
    </w:p>
    <w:p w:rsidRDefault="007C080C" w:rsidP="00236476" w:rsidR="007C080C">
      <w:pPr>
        <w:jc w:val="both"/>
      </w:pPr>
      <w:r>
        <w:tab/>
        <w:t>Prema podacima dostavljenim od Financijske agencije na dan 27. veljače 2017., dužnik je neprekidno u blokadi 147 dana, a nepodmirene osnove za plaćanje evidentirane u Očevidniku redoslijeda osnova za plaćanje iznose 73.708,12 kn.</w:t>
      </w:r>
    </w:p>
    <w:p w:rsidRDefault="007C080C" w:rsidP="00236476" w:rsidR="007C080C">
      <w:pPr>
        <w:jc w:val="both"/>
      </w:pPr>
    </w:p>
    <w:p w:rsidRDefault="007C080C" w:rsidP="007C080C" w:rsidR="007C080C">
      <w:pPr>
        <w:ind w:firstLine="708"/>
        <w:jc w:val="both"/>
      </w:pPr>
      <w:r>
        <w:t>Direktorica dužnika je iznijela sudu da je dužnik u većem obujmu pokrenuo posao na način da obavlja prijevozničke usluge za stranog prijevoznika, te je zamolila za mogućnost da se dužnik izvuče iz nesposobnosti za plaćanje.</w:t>
      </w:r>
    </w:p>
    <w:p w:rsidRDefault="00236476" w:rsidP="00236476" w:rsidR="00236476">
      <w:pPr>
        <w:jc w:val="both"/>
      </w:pPr>
    </w:p>
    <w:p w:rsidRDefault="00712591" w:rsidP="00712591" w:rsidR="00236476">
      <w:pPr>
        <w:jc w:val="both"/>
      </w:pPr>
      <w:r>
        <w:tab/>
      </w:r>
      <w:r w:rsidR="007C080C">
        <w:t xml:space="preserve">Radi navedenog, a </w:t>
      </w:r>
      <w:r>
        <w:t>glede postojanja</w:t>
      </w:r>
      <w:r w:rsidR="007C080C">
        <w:t xml:space="preserve"> imovine dužnika koja bi bila dostatna za namirenje troškova postupka,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 xml:space="preserve">71/15,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317732" w:rsidP="007C080C" w:rsidR="00317732">
      <w:pPr>
        <w:jc w:val="both"/>
      </w:pPr>
    </w:p>
    <w:p w:rsidRDefault="007C080C" w:rsidP="007C080C" w:rsidR="007C080C">
      <w:pPr>
        <w:jc w:val="both"/>
      </w:pPr>
      <w:r>
        <w:tab/>
        <w:t>U skladu sa čl. 113. st. 1. i 3. SZ sud je naložio plaćanje predujma za namirenje troškova ovog postupka u iznosu od 3.000,00 kn, s obzirom da Uredba o kriterijima i načinu obračuna i plaćanja nagrade</w:t>
      </w:r>
      <w:r w:rsidR="003E6BA5">
        <w:t xml:space="preserve"> stečajnim upraviteljima (Narodne novine broj 105/15) u čl. 4. propisuje pravo na jednokratnu nagradu za poslove obavljene u prethodnom postupku u iznosu od najmanje 3.000,00 kn.</w:t>
      </w:r>
    </w:p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8436E4">
        <w:t>1. ožujka 2017</w:t>
      </w:r>
      <w:r>
        <w:t>. godine.</w:t>
      </w:r>
    </w:p>
    <w:p w:rsidRDefault="00710747" w:rsidP="00710747" w:rsidR="00710747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4F794B" w:rsidP="00014768" w:rsidR="004F794B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4F794B" w:rsidP="00F472B4" w:rsidR="004F794B"/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9529F5" w:rsidP="001B402A" w:rsidR="009529F5">
      <w:pPr>
        <w:numPr>
          <w:ilvl w:val="0"/>
          <w:numId w:val="4"/>
        </w:numPr>
        <w:jc w:val="both"/>
      </w:pPr>
      <w:r>
        <w:t>E-Oglasna ploča suda</w:t>
      </w:r>
    </w:p>
    <w:p w:rsidRDefault="009529F5" w:rsidP="001B402A" w:rsidR="00712591">
      <w:r>
        <w:tab/>
        <w:t>Putem e-Oglasne ploče suda: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CC4415" w:rsidP="008436E4" w:rsidR="00EF4A9A">
      <w:pPr>
        <w:numPr>
          <w:ilvl w:val="0"/>
          <w:numId w:val="4"/>
        </w:numPr>
        <w:jc w:val="both"/>
      </w:pPr>
      <w:r w:rsidRPr="00CC4415">
        <w:t>privremeni stečajni upravitelj</w:t>
      </w:r>
      <w:r w:rsidR="00493AB4">
        <w:t xml:space="preserve"> </w:t>
      </w:r>
      <w:r w:rsidR="008436E4" w:rsidRPr="008436E4">
        <w:t>Vanda Kovačević Gelenčer, Virovitica, A. Mihanovića 1/3,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 xml:space="preserve">dužnik </w:t>
      </w:r>
      <w:r w:rsidR="008436E4" w:rsidRPr="008436E4">
        <w:t xml:space="preserve">KUŠEN TRANSPORT j.d.o.o., Ivanec, Dr. Đure Arnolda 3, </w:t>
      </w:r>
    </w:p>
    <w:p w:rsidRDefault="00CC1FDB" w:rsidP="008436E4" w:rsidR="00CC1FDB">
      <w:pPr>
        <w:numPr>
          <w:ilvl w:val="0"/>
          <w:numId w:val="4"/>
        </w:numPr>
        <w:jc w:val="both"/>
      </w:pPr>
      <w:r>
        <w:t>direktor</w:t>
      </w:r>
      <w:r w:rsidR="008436E4">
        <w:t>ica</w:t>
      </w:r>
      <w:r>
        <w:t xml:space="preserve"> dužnika </w:t>
      </w:r>
      <w:r w:rsidR="008436E4">
        <w:t>Draga Kušen, Ivanec, Dr. Đure Arnolda 3,</w:t>
      </w:r>
    </w:p>
    <w:p w:rsidRDefault="00CC1FDB" w:rsidP="00CC1FDB" w:rsidR="00CC1FDB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E75A6A" w:rsidP="009529F5" w:rsidR="00E75A6A">
      <w:pPr>
        <w:ind w:left="1068"/>
        <w:jc w:val="both"/>
      </w:pP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4B9" w:rsidR="008354B9">
      <w:r>
        <w:separator/>
      </w:r>
    </w:p>
  </w:endnote>
  <w:endnote w:id="0" w:type="continuationSeparator">
    <w:p w:rsidRDefault="008354B9" w:rsidR="00835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4B9" w:rsidR="008354B9">
      <w:r>
        <w:separator/>
      </w:r>
    </w:p>
  </w:footnote>
  <w:footnote w:id="0" w:type="continuationSeparator">
    <w:p w:rsidRDefault="008354B9" w:rsidR="00835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F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8436E4">
      <w:t>53/17-8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8436E4">
      <w:t>53/17-8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217C42"/>
    <w:rsid w:val="00236476"/>
    <w:rsid w:val="002B17BC"/>
    <w:rsid w:val="00317732"/>
    <w:rsid w:val="00320E05"/>
    <w:rsid w:val="003210FF"/>
    <w:rsid w:val="003410F7"/>
    <w:rsid w:val="003450D0"/>
    <w:rsid w:val="00356405"/>
    <w:rsid w:val="003C7413"/>
    <w:rsid w:val="003E198B"/>
    <w:rsid w:val="003E302F"/>
    <w:rsid w:val="003E6BA5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73073"/>
    <w:rsid w:val="00780AEA"/>
    <w:rsid w:val="00786BFA"/>
    <w:rsid w:val="007A181C"/>
    <w:rsid w:val="007B7005"/>
    <w:rsid w:val="007C080C"/>
    <w:rsid w:val="007D5803"/>
    <w:rsid w:val="007E7B26"/>
    <w:rsid w:val="007F0F62"/>
    <w:rsid w:val="00804C80"/>
    <w:rsid w:val="00810C70"/>
    <w:rsid w:val="008354B9"/>
    <w:rsid w:val="008436E4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1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St-53/2017-8</izvorni_sadrzaj>
    <derivirana_varijabla naziv="DomainObject.Oznaka_1">St-53/2017-8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KUŠEN TRANSPORT jednostavno društvo s ograničenom odgovornošću za transport i trgovinu</izvorni_sadrzaj>
    <derivirana_varijabla naziv="DomainObject.Predmet.ProtustrankaFormated_1">  KUŠEN TRANSPORT jednostavno društvo s ograničenom odgovornošću za transport i trgovinu</derivirana_varijabla>
  </DomainObject.Predmet.ProtustrankaFormated>
  <DomainObject.Predmet.ProtustrankaFormatedOIB>
    <izvorni_sadrzaj>  KUŠEN TRANSPORT jednostavno društvo s ograničenom odgovornošću za transport i trgovinu, OIB 73401244730</izvorni_sadrzaj>
    <derivirana_varijabla naziv="DomainObject.Predmet.ProtustrankaFormatedOIB_1">  KUŠEN TRANSPORT jednostavno društvo s ograničenom odgovornošću za transport i trgovinu, OIB 73401244730</derivirana_varijabla>
  </DomainObject.Predmet.ProtustrankaFormatedOIB>
  <DomainObject.Predmet.ProtustrankaFormatedWithAdress>
    <izvorni_sadrzaj> KUŠEN TRANSPORT jednostavno društvo s ograničenom odgovornošću za transport i trgovinu, Dr. Đure Arnolda 3, 42240 Ivanec</izvorni_sadrzaj>
    <derivirana_varijabla naziv="DomainObject.Predmet.ProtustrankaFormatedWithAdress_1"> KUŠEN TRANSPORT jednostavno društvo s ograničenom odgovornošću za transport i trgovinu, Dr. Đure Arnolda 3, 42240 Ivanec</derivirana_varijabla>
  </DomainObject.Predmet.ProtustrankaFormatedWithAdress>
  <DomainObject.Predmet.ProtustrankaFormatedWithAdressOIB>
    <izvorni_sadrzaj> KUŠEN TRANSPORT jednostavno društvo s ograničenom odgovornošću za transport i trgovinu, OIB 73401244730, Dr. Đure Arnolda 3, 42240 Ivanec</izvorni_sadrzaj>
    <derivirana_varijabla naziv="DomainObject.Predmet.ProtustrankaFormatedWithAdressOIB_1"> KUŠEN TRANSPORT jednostavno društvo s ograničenom odgovornošću za transport i trgovinu, OIB 73401244730, Dr. Đure Arnolda 3, 42240 Ivanec</derivirana_varijabla>
  </DomainObject.Predmet.ProtustrankaFormatedWithAdressOIB>
  <DomainObject.Predmet.ProtustrankaWithAdress>
    <izvorni_sadrzaj>KUŠEN TRANSPORT jednostavno društvo s ograničenom odgovornošću za transport i trgovinu Dr. Đure Arnolda 3, 42240 Ivanec</izvorni_sadrzaj>
    <derivirana_varijabla naziv="DomainObject.Predmet.ProtustrankaWithAdress_1">KUŠEN TRANSPORT jednostavno društvo s ograničenom odgovornošću za transport i trgovinu Dr. Đure Arnolda 3, 42240 Ivanec</derivirana_varijabla>
  </DomainObject.Predmet.ProtustrankaWithAdress>
  <DomainObject.Predmet.ProtustrankaWithAdressOIB>
    <izvorni_sadrzaj>KUŠEN TRANSPORT jednostavno društvo s ograničenom odgovornošću za transport i trgovinu, OIB 73401244730, Dr. Đure Arnolda 3, 42240 Ivanec</izvorni_sadrzaj>
    <derivirana_varijabla naziv="DomainObject.Predmet.ProtustrankaWithAdressOIB_1">KUŠEN TRANSPORT jednostavno društvo s ograničenom odgovornošću za transport i trgovinu, OIB 73401244730, Dr. Đure Arnolda 3, 42240 Ivanec</derivirana_varijabla>
  </DomainObject.Predmet.ProtustrankaWithAdressOIB>
  <DomainObject.Predmet.ProtustrankaNazivFormated>
    <izvorni_sadrzaj>KUŠEN TRANSPORT jednostavno društvo s ograničenom odgovornošću za transport i trgovinu</izvorni_sadrzaj>
    <derivirana_varijabla naziv="DomainObject.Predmet.ProtustrankaNazivFormated_1">KUŠEN TRANSPORT jednostavno društvo s ograničenom odgovornošću za transport i trgovinu</derivirana_varijabla>
  </DomainObject.Predmet.ProtustrankaNazivFormated>
  <DomainObject.Predmet.ProtustrankaNazivFormatedOIB>
    <izvorni_sadrzaj>KUŠEN TRANSPORT jednostavno društvo s ograničenom odgovornošću za transport i trgovinu, OIB 73401244730</izvorni_sadrzaj>
    <derivirana_varijabla naziv="DomainObject.Predmet.ProtustrankaNazivFormatedOIB_1">KUŠEN TRANSPORT jednostavno društvo s ograničenom odgovornošću za transport i trgovinu, OIB 73401244730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78819.52</izvorni_sadrzaj>
    <derivirana_varijabla naziv="DomainObject.Predmet.TrenutnaVrijednost_1">78819.52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KUŠEN TRANSPORT jednostavno društvo s ograničenom odgovornošću za transport i trgovinu</item>
    </izvorni_sadrzaj>
    <derivirana_varijabla naziv="DomainObject.Predmet.ProtuStrankaListFormated_1">
      <item>KUŠEN TRANSPORT jednostavno društvo s ograničenom odgovornošću za transport i trgovinu</item>
    </derivirana_varijabla>
  </DomainObject.Predmet.ProtuStrankaListFormated>
  <DomainObject.Predmet.ProtuStrankaListFormatedOIB>
    <izvorni_sadrzaj>
      <item>KUŠEN TRANSPORT jednostavno društvo s ograničenom odgovornošću za transport i trgovinu, OIB 73401244730</item>
    </izvorni_sadrzaj>
    <derivirana_varijabla naziv="DomainObject.Predmet.ProtuStrankaListFormatedOIB_1">
      <item>KUŠEN TRANSPORT jednostavno društvo s ograničenom odgovornošću za transport i trgovinu, OIB 73401244730</item>
    </derivirana_varijabla>
  </DomainObject.Predmet.ProtuStrankaListFormatedOIB>
  <DomainObject.Predmet.ProtuStrankaListFormatedWithAdress>
    <izvorni_sadrzaj>
      <item>KUŠEN TRANSPORT jednostavno društvo s ograničenom odgovornošću za transport i trgovinu, Dr. Đure Arnolda 3, 42240 Ivanec</item>
    </izvorni_sadrzaj>
    <derivirana_varijabla naziv="DomainObject.Predmet.ProtuStrankaListFormatedWithAdress_1">
      <item>KUŠEN TRANSPORT jednostavno društvo s ograničenom odgovornošću za transport i trgovinu, Dr. Đure Arnolda 3, 42240 Ivanec</item>
    </derivirana_varijabla>
  </DomainObject.Predmet.ProtuStrankaListFormatedWithAdress>
  <DomainObject.Predmet.ProtuStrankaListFormatedWithAdressOIB>
    <izvorni_sadrzaj>
      <item>KUŠEN TRANSPORT jednostavno društvo s ograničenom odgovornošću za transport i trgovinu, OIB 73401244730, Dr. Đure Arnolda 3, 42240 Ivanec</item>
    </izvorni_sadrzaj>
    <derivirana_varijabla naziv="DomainObject.Predmet.ProtuStrankaListFormatedWithAdressOIB_1">
      <item>KUŠEN TRANSPORT jednostavno društvo s ograničenom odgovornošću za transport i trgovinu, OIB 73401244730, Dr. Đure Arnolda 3, 42240 Ivanec</item>
    </derivirana_varijabla>
  </DomainObject.Predmet.ProtuStrankaListFormatedWithAdressOIB>
  <DomainObject.Predmet.ProtuStrankaListNazivFormated>
    <izvorni_sadrzaj>
      <item>KUŠEN TRANSPORT jednostavno društvo s ograničenom odgovornošću za transport i trgovinu</item>
    </izvorni_sadrzaj>
    <derivirana_varijabla naziv="DomainObject.Predmet.ProtuStrankaListNazivFormated_1">
      <item>KUŠEN TRANSPORT jednostavno društvo s ograničenom odgovornošću za transport i trgovinu</item>
    </derivirana_varijabla>
  </DomainObject.Predmet.ProtuStrankaListNazivFormated>
  <DomainObject.Predmet.ProtuStrankaListNazivFormatedOIB>
    <izvorni_sadrzaj>
      <item>KUŠEN TRANSPORT jednostavno društvo s ograničenom odgovornošću za transport i trgovinu, OIB 73401244730</item>
    </izvorni_sadrzaj>
    <derivirana_varijabla naziv="DomainObject.Predmet.ProtuStrankaListNazivFormatedOIB_1">
      <item>KUŠEN TRANSPORT jednostavno društvo s ograničenom odgovornošću za transport i trgovinu, OIB 73401244730</item>
    </derivirana_varijabla>
  </DomainObject.Predmet.ProtuStrankaListNazivFormatedOIB>
  <DomainObject.Predmet.OstaliListFormated>
    <izvorni_sadrzaj>
      <item>Sudski registar</item>
      <item>e-oglasna ploča</item>
      <item>DRAGA KUŠEN</item>
    </izvorni_sadrzaj>
    <derivirana_varijabla naziv="DomainObject.Predmet.OstaliListFormated_1">
      <item>Sudski registar</item>
      <item>e-oglasna ploča</item>
      <item>DRAGA KUŠEN</item>
    </derivirana_varijabla>
  </DomainObject.Predmet.OstaliListFormated>
  <DomainObject.Predmet.OstaliListFormatedOIB>
    <izvorni_sadrzaj>
      <item>Sudski registar</item>
      <item>e-oglasna ploča</item>
      <item>DRAGA KUŠEN, OIB 07766219392</item>
    </izvorni_sadrzaj>
    <derivirana_varijabla naziv="DomainObject.Predmet.OstaliListFormatedOIB_1">
      <item>Sudski registar</item>
      <item>e-oglasna ploča</item>
      <item>DRAGA KUŠEN, OIB 07766219392</item>
    </derivirana_varijabla>
  </DomainObject.Predmet.OstaliListFormatedOIB>
  <DomainObject.Predmet.OstaliListFormatedWithAdress>
    <izvorni_sadrzaj>
      <item>Sudski registar</item>
      <item>e-oglasna ploča</item>
      <item>DRAGA KUŠEN, Dr. Đure Arnolda 3, 42240 Ivanec</item>
    </izvorni_sadrzaj>
    <derivirana_varijabla naziv="DomainObject.Predmet.OstaliListFormatedWithAdress_1">
      <item>Sudski registar</item>
      <item>e-oglasna ploča</item>
      <item>DRAGA KUŠEN, Dr. Đure Arnolda 3, 42240 Ivanec</item>
    </derivirana_varijabla>
  </DomainObject.Predmet.OstaliListFormatedWithAdress>
  <DomainObject.Predmet.OstaliListFormatedWithAdressOIB>
    <izvorni_sadrzaj>
      <item>Sudski registar</item>
      <item>e-oglasna ploča</item>
      <item>DRAGA KUŠEN, OIB 07766219392, Dr. Đure Arnolda 3, 42240 Ivanec</item>
    </izvorni_sadrzaj>
    <derivirana_varijabla naziv="DomainObject.Predmet.OstaliListFormatedWithAdressOIB_1">
      <item>Sudski registar</item>
      <item>e-oglasna ploča</item>
      <item>DRAGA KUŠEN, OIB 07766219392, Dr. Đure Arnolda 3, 42240 Ivanec</item>
    </derivirana_varijabla>
  </DomainObject.Predmet.OstaliListFormatedWithAdressOIB>
  <DomainObject.Predmet.OstaliListNazivFormated>
    <izvorni_sadrzaj>
      <item>Sudski registar</item>
      <item>e-oglasna ploča</item>
      <item>DRAGA KUŠEN</item>
    </izvorni_sadrzaj>
    <derivirana_varijabla naziv="DomainObject.Predmet.OstaliListNazivFormated_1">
      <item>Sudski registar</item>
      <item>e-oglasna ploča</item>
      <item>DRAGA KUŠEN</item>
    </derivirana_varijabla>
  </DomainObject.Predmet.OstaliListNazivFormated>
  <DomainObject.Predmet.OstaliListNazivFormatedOIB>
    <izvorni_sadrzaj>
      <item>Sudski registar</item>
      <item>e-oglasna ploča</item>
      <item>DRAGA KUŠEN, OIB 07766219392</item>
    </izvorni_sadrzaj>
    <derivirana_varijabla naziv="DomainObject.Predmet.OstaliListNazivFormatedOIB_1">
      <item>Sudski registar</item>
      <item>e-oglasna ploča</item>
      <item>DRAGA KUŠEN, OIB 07766219392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St-53/2017-8</izvorni_sadrzaj>
    <derivirana_varijabla naziv="DomainObject.PoslovniBrojDokumenta_1">St-53/2017-8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KUŠEN TRANSPORT jednostavno društvo s ograničenom odgovornošću za transport i trgovinu</izvorni_sadrzaj>
    <derivirana_varijabla naziv="DomainObject.Predmet.ProtustrankaIDrugi_1">KUŠEN TRANSPORT jednostavno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KUŠEN TRANSPORT jednostavno društvo s ograničenom odgovornošću za transport i trgovinu, OIB 73401244730, Dr. Đure Arnolda 3, 42240 Ivanec</izvorni_sadrzaj>
    <derivirana_varijabla naziv="DomainObject.Predmet.ProtustrankaIDrugiAdressOIB_1">KUŠEN TRANSPORT jednostavno društvo s ograničenom odgovornošću za transport i trgovinu, OIB 73401244730, Dr. Đure Arnolda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KUŠEN TRANSPORT jednostavno društvo s ograničenom odgovornošću za transport i trgovinu</item>
      <item>Sudski registar</item>
      <item>e-oglasna ploča</item>
      <item>DRAGA KUŠEN</item>
    </izvorni_sadrzaj>
    <derivirana_varijabla naziv="DomainObject.Predmet.SudioniciListNaziv_1">
      <item>Financijska agencija</item>
      <item>KUŠEN TRANSPORT jednostavno društvo s ograničenom odgovornošću za transport i trgovinu</item>
      <item>Sudski registar</item>
      <item>e-oglasna ploča</item>
      <item>DRAGA KUŠEN</item>
    </derivirana_varijabla>
  </DomainObject.Predmet.SudioniciListNaziv>
  <DomainObject.Predmet.SudioniciListAdressOIB>
    <izvorni_sadrzaj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izvorni_sadrzaj>
    <derivirana_varijabla naziv="DomainObject.Predmet.SudioniciListAdressOIB_1">
      <item>Financijska agencija, OIB 85821130368, Ulica grada Vukovara 70,10000 Zagreb</item>
      <item>KUŠEN TRANSPORT jednostavno društvo s ograničenom odgovornošću za transport i trgovinu, OIB 73401244730, Dr. Đure Arnolda 3,42240 Ivanec</item>
      <item>Sudski registar</item>
      <item>e-oglasna ploča</item>
      <item>DRAGA KUŠEN, OIB 07766219392, Dr. Đure Arnolda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73401244730</item>
      <item>, OIB null</item>
      <item>, OIB null</item>
      <item>, OIB 07766219392</item>
    </izvorni_sadrzaj>
    <derivirana_varijabla naziv="DomainObject.Predmet.SudioniciListNazivOIB_1">
      <item>, OIB 85821130368</item>
      <item>, OIB 73401244730</item>
      <item>, OIB null</item>
      <item>, OIB null</item>
      <item>, OIB 07766219392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6087D-2AF9-48FE-8D68-2829673C1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791</properties:Words>
  <properties:Characters>4329</properties:Characters>
  <properties:Lines>119</properties:Lines>
  <properties:Paragraphs>39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2017-03-01T11:43:00Z</cp:lastPrinted>
  <dcterms:modified xmlns:xsi="http://www.w3.org/2001/XMLSchema-instance" xsi:type="dcterms:W3CDTF">2017-03-01T11:46:00Z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