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a1ab" w14:paraId="63aa1a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722F6">
        <w:rPr>
          <w:rFonts w:cs="Times New Roman" w:hAnsi="Times New Roman" w:ascii="Times New Roman"/>
          <w:b/>
          <w:sz w:val="24"/>
          <w:szCs w:val="24"/>
        </w:rPr>
        <w:t>501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722F6">
        <w:rPr>
          <w:rFonts w:cs="Times New Roman" w:hAnsi="Times New Roman" w:ascii="Times New Roman"/>
          <w:sz w:val="24"/>
          <w:szCs w:val="24"/>
        </w:rPr>
        <w:t>KOŠARKAŠKI KLUB "ŠIBENKA 05", Šibenik, Stjepana Radića, OIB: 44025955598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722F6">
        <w:rPr>
          <w:rFonts w:cs="Times New Roman" w:hAnsi="Times New Roman" w:ascii="Times New Roman"/>
          <w:sz w:val="24"/>
          <w:szCs w:val="24"/>
        </w:rPr>
        <w:t>KOŠARKAŠKI KLUB "ŠIBENKA 05", Šibenik, Stjepana Radića, OIB: 44025955598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722F6">
        <w:rPr>
          <w:rFonts w:cs="Times New Roman" w:hAnsi="Times New Roman" w:ascii="Times New Roman"/>
          <w:sz w:val="24"/>
          <w:szCs w:val="24"/>
        </w:rPr>
        <w:t>273.432,88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B722F6">
        <w:rPr>
          <w:rFonts w:cs="Times New Roman" w:hAnsi="Times New Roman" w:ascii="Times New Roman"/>
          <w:sz w:val="24"/>
          <w:szCs w:val="24"/>
        </w:rPr>
        <w:t>Stjepan Grcić, Šibenik, Stjepana Radića</w:t>
      </w:r>
      <w:r w:rsidR="00A2626F">
        <w:rPr>
          <w:rFonts w:cs="Times New Roman" w:hAnsi="Times New Roman" w:ascii="Times New Roman"/>
          <w:sz w:val="24"/>
          <w:szCs w:val="24"/>
        </w:rPr>
        <w:t xml:space="preserve"> bb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722F6">
        <w:rPr>
          <w:rFonts w:cs="Times New Roman" w:hAnsi="Times New Roman" w:ascii="Times New Roman"/>
          <w:sz w:val="24"/>
          <w:szCs w:val="24"/>
        </w:rPr>
        <w:t>model 05, poziv na broj 221-501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722F6">
        <w:rPr>
          <w:rFonts w:cs="Times New Roman" w:hAnsi="Times New Roman" w:ascii="Times New Roman"/>
          <w:sz w:val="24"/>
          <w:szCs w:val="24"/>
        </w:rPr>
        <w:t>Stjepan Grcić, Šibenik, Stjepana Radića</w:t>
      </w:r>
      <w:r w:rsidR="00A2626F">
        <w:rPr>
          <w:rFonts w:cs="Times New Roman" w:hAnsi="Times New Roman" w:ascii="Times New Roman"/>
          <w:sz w:val="24"/>
          <w:szCs w:val="24"/>
        </w:rPr>
        <w:t xml:space="preserve"> bb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A4C" w:rsidP="00357C73" w:rsidR="007C4A4C">
      <w:pPr>
        <w:spacing w:lineRule="auto" w:line="240" w:after="0"/>
      </w:pPr>
      <w:r>
        <w:separator/>
      </w:r>
    </w:p>
  </w:endnote>
  <w:endnote w:id="0" w:type="continuationSeparator">
    <w:p w:rsidRDefault="007C4A4C" w:rsidP="00357C73" w:rsidR="007C4A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A4C" w:rsidP="00357C73" w:rsidR="007C4A4C">
      <w:pPr>
        <w:spacing w:lineRule="auto" w:line="240" w:after="0"/>
      </w:pPr>
      <w:r>
        <w:separator/>
      </w:r>
    </w:p>
  </w:footnote>
  <w:footnote w:id="0" w:type="continuationSeparator">
    <w:p w:rsidRDefault="007C4A4C" w:rsidP="00357C73" w:rsidR="007C4A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20E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B722F6">
          <w:rPr>
            <w:rFonts w:cs="Times New Roman" w:hAnsi="Times New Roman" w:ascii="Times New Roman"/>
            <w:sz w:val="24"/>
            <w:szCs w:val="24"/>
          </w:rPr>
          <w:t>501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D703B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3F7FD8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C4A4C"/>
    <w:rsid w:val="007F4C1E"/>
    <w:rsid w:val="00804426"/>
    <w:rsid w:val="0081233D"/>
    <w:rsid w:val="00815F51"/>
    <w:rsid w:val="008214E7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029EE"/>
    <w:rsid w:val="00A1166B"/>
    <w:rsid w:val="00A2626F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26EFA"/>
    <w:rsid w:val="00B36735"/>
    <w:rsid w:val="00B722F6"/>
    <w:rsid w:val="00B85FEC"/>
    <w:rsid w:val="00B9237B"/>
    <w:rsid w:val="00BA587E"/>
    <w:rsid w:val="00BC09E9"/>
    <w:rsid w:val="00BD71F3"/>
    <w:rsid w:val="00BE66A4"/>
    <w:rsid w:val="00BE6EAF"/>
    <w:rsid w:val="00C13E5B"/>
    <w:rsid w:val="00C24690"/>
    <w:rsid w:val="00C407F8"/>
    <w:rsid w:val="00C479EC"/>
    <w:rsid w:val="00C520E4"/>
    <w:rsid w:val="00C57520"/>
    <w:rsid w:val="00C64924"/>
    <w:rsid w:val="00C80395"/>
    <w:rsid w:val="00C80774"/>
    <w:rsid w:val="00CA5207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EE0F2F"/>
    <w:rsid w:val="00EE5741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26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2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26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2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2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26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2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26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2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2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"ŠIBENKA 05"</izvorni_sadrzaj>
    <derivirana_varijabla naziv="DomainObject.Predmet.ProtustrankaFormated_1">  KOŠARKAŠKI KLUB "ŠIBENKA 05"</derivirana_varijabla>
  </DomainObject.Predmet.ProtustrankaFormated>
  <DomainObject.Predmet.ProtustrankaFormatedOIB>
    <izvorni_sadrzaj>  KOŠARKAŠKI KLUB "ŠIBENKA 05", OIB 44025955598</izvorni_sadrzaj>
    <derivirana_varijabla naziv="DomainObject.Predmet.ProtustrankaFormatedOIB_1">  KOŠARKAŠKI KLUB "ŠIBENKA 05", OIB 44025955598</derivirana_varijabla>
  </DomainObject.Predmet.ProtustrankaFormatedOIB>
  <DomainObject.Predmet.ProtustrankaFormatedWithAdress>
    <izvorni_sadrzaj> KOŠARKAŠKI KLUB "ŠIBENKA 05", Stjepana Radića 0bb, 22000 Šibenik</izvorni_sadrzaj>
    <derivirana_varijabla naziv="DomainObject.Predmet.ProtustrankaFormatedWithAdress_1"> KOŠARKAŠKI KLUB "ŠIBENKA 05", Stjepana Radića 0bb, 22000 Šibenik</derivirana_varijabla>
  </DomainObject.Predmet.ProtustrankaFormatedWithAdress>
  <DomainObject.Predmet.ProtustrankaFormatedWithAdressOIB>
    <izvorni_sadrzaj> KOŠARKAŠKI KLUB "ŠIBENKA 05", OIB 44025955598, Stjepana Radića 0bb, 22000 Šibenik</izvorni_sadrzaj>
    <derivirana_varijabla naziv="DomainObject.Predmet.ProtustrankaFormatedWithAdressOIB_1"> KOŠARKAŠKI KLUB "ŠIBENKA 05", OIB 44025955598, Stjepana Radića 0bb, 22000 Šibenik</derivirana_varijabla>
  </DomainObject.Predmet.ProtustrankaFormatedWithAdressOIB>
  <DomainObject.Predmet.ProtustrankaWithAdress>
    <izvorni_sadrzaj>KOŠARKAŠKI KLUB "ŠIBENKA 05" Stjepana Radića 0bb, 22000 Šibenik</izvorni_sadrzaj>
    <derivirana_varijabla naziv="DomainObject.Predmet.ProtustrankaWithAdress_1">KOŠARKAŠKI KLUB "ŠIBENKA 05" Stjepana Radića 0bb, 22000 Šibenik</derivirana_varijabla>
  </DomainObject.Predmet.ProtustrankaWithAdress>
  <DomainObject.Predmet.ProtustrankaWithAdressOIB>
    <izvorni_sadrzaj>KOŠARKAŠKI KLUB "ŠIBENKA 05", OIB 44025955598, Stjepana Radića 0bb, 22000 Šibenik</izvorni_sadrzaj>
    <derivirana_varijabla naziv="DomainObject.Predmet.ProtustrankaWithAdressOIB_1">KOŠARKAŠKI KLUB "ŠIBENKA 05", OIB 44025955598, Stjepana Radića 0bb, 22000 Šibenik</derivirana_varijabla>
  </DomainObject.Predmet.ProtustrankaWithAdressOIB>
  <DomainObject.Predmet.ProtustrankaNazivFormated>
    <izvorni_sadrzaj>KOŠARKAŠKI KLUB "ŠIBENKA 05"</izvorni_sadrzaj>
    <derivirana_varijabla naziv="DomainObject.Predmet.ProtustrankaNazivFormated_1">KOŠARKAŠKI KLUB "ŠIBENKA 05"</derivirana_varijabla>
  </DomainObject.Predmet.ProtustrankaNazivFormated>
  <DomainObject.Predmet.ProtustrankaNazivFormatedOIB>
    <izvorni_sadrzaj>KOŠARKAŠKI KLUB "ŠIBENKA 05", OIB 44025955598</izvorni_sadrzaj>
    <derivirana_varijabla naziv="DomainObject.Predmet.ProtustrankaNazivFormatedOIB_1">KOŠARKAŠKI KLUB "ŠIBENKA 05", OIB 44025955598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KOŠARKAŠKI KLUB "ŠIBENKA 05"</item>
    </izvorni_sadrzaj>
    <derivirana_varijabla naziv="DomainObject.Predmet.ProtuStrankaListFormated_1">
      <item>KOŠARKAŠKI KLUB "ŠIBENKA 05"</item>
    </derivirana_varijabla>
  </DomainObject.Predmet.ProtuStrankaListFormated>
  <DomainObject.Predmet.ProtuStrankaListFormatedOIB>
    <izvorni_sadrzaj>
      <item>KOŠARKAŠKI KLUB "ŠIBENKA 05", OIB 44025955598</item>
    </izvorni_sadrzaj>
    <derivirana_varijabla naziv="DomainObject.Predmet.ProtuStrankaListFormatedOIB_1">
      <item>KOŠARKAŠKI KLUB "ŠIBENKA 05", OIB 44025955598</item>
    </derivirana_varijabla>
  </DomainObject.Predmet.ProtuStrankaListFormatedOIB>
  <DomainObject.Predmet.ProtuStrankaListFormatedWithAdress>
    <izvorni_sadrzaj>
      <item>KOŠARKAŠKI KLUB "ŠIBENKA 05", Stjepana Radića 0bb, 22000 Šibenik</item>
    </izvorni_sadrzaj>
    <derivirana_varijabla naziv="DomainObject.Predmet.ProtuStrankaListFormatedWithAdress_1">
      <item>KOŠARKAŠKI KLUB "ŠIBENKA 05", Stjepana Radića 0bb, 22000 Šibenik</item>
    </derivirana_varijabla>
  </DomainObject.Predmet.ProtuStrankaListFormatedWithAdress>
  <DomainObject.Predmet.ProtuStrankaListFormatedWithAdressOIB>
    <izvorni_sadrzaj>
      <item>KOŠARKAŠKI KLUB "ŠIBENKA 05", OIB 44025955598, Stjepana Radića 0bb, 22000 Šibenik</item>
    </izvorni_sadrzaj>
    <derivirana_varijabla naziv="DomainObject.Predmet.ProtuStrankaListFormatedWithAdressOIB_1">
      <item>KOŠARKAŠKI KLUB "ŠIBENKA 05", OIB 44025955598, Stjepana Radića 0bb, 22000 Šibenik</item>
    </derivirana_varijabla>
  </DomainObject.Predmet.ProtuStrankaListFormatedWithAdressOIB>
  <DomainObject.Predmet.ProtuStrankaListNazivFormated>
    <izvorni_sadrzaj>
      <item>KOŠARKAŠKI KLUB "ŠIBENKA 05"</item>
    </izvorni_sadrzaj>
    <derivirana_varijabla naziv="DomainObject.Predmet.ProtuStrankaListNazivFormated_1">
      <item>KOŠARKAŠKI KLUB "ŠIBENKA 05"</item>
    </derivirana_varijabla>
  </DomainObject.Predmet.ProtuStrankaListNazivFormated>
  <DomainObject.Predmet.ProtuStrankaListNazivFormatedOIB>
    <izvorni_sadrzaj>
      <item>KOŠARKAŠKI KLUB "ŠIBENKA 05", OIB 44025955598</item>
    </izvorni_sadrzaj>
    <derivirana_varijabla naziv="DomainObject.Predmet.ProtuStrankaListNazivFormatedOIB_1">
      <item>KOŠARKAŠKI KLUB "ŠIBENKA 05", OIB 44025955598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KOŠARKAŠKI KLUB "ŠIBENKA 05"</izvorni_sadrzaj>
    <derivirana_varijabla naziv="DomainObject.Predmet.ProtustrankaIDrugi_1">KOŠARKAŠKI KLUB "ŠIBENKA 05"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KOŠARKAŠKI KLUB "ŠIBENKA 05", OIB 44025955598, Stjepana Radića 0bb, 22000 Šibenik</izvorni_sadrzaj>
    <derivirana_varijabla naziv="DomainObject.Predmet.ProtustrankaIDrugiAdressOIB_1">KOŠARKAŠKI KLUB "ŠIBENKA 05", OIB 44025955598, Stjepana Radića 0bb,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KOŠARKAŠKI KLUB "ŠIBENKA 05"</item>
    </izvorni_sadrzaj>
    <derivirana_varijabla naziv="DomainObject.Predmet.SudioniciListNaziv_1">
      <item>FINA Šibenik</item>
      <item>KOŠARKAŠKI KLUB "ŠIBENKA 05"</item>
    </derivirana_varijabla>
  </DomainObject.Predmet.SudioniciListNaziv>
  <DomainObject.Predmet.SudioniciListAdressOIB>
    <izvorni_sadrzaj>
      <item>FINA Šibenik, OIB 85821130368, Perivoj Luje Maruna 1,22000 Šibenik</item>
      <item>KOŠARKAŠKI KLUB "ŠIBENKA 05", OIB 44025955598, Stjepana Radića 0bb,22000 Šibenik</item>
    </izvorni_sadrzaj>
    <derivirana_varijabla naziv="DomainObject.Predmet.SudioniciListAdressOIB_1">
      <item>FINA Šibenik, OIB 85821130368, Perivoj Luje Maruna 1,22000 Šibenik</item>
      <item>KOŠARKAŠKI KLUB "ŠIBENKA 05", OIB 44025955598, Stjepana Radića 0bb,22000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44025955598</item>
    </izvorni_sadrzaj>
    <derivirana_varijabla naziv="DomainObject.Predmet.SudioniciListNazivOIB_1">
      <item>, OIB 85821130368</item>
      <item>, OIB 44025955598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2252</properties:Characters>
  <properties:Lines>71</properties:Lines>
  <properties:Paragraphs>19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2015-12-07T08:26:00Z</cp:lastPrinted>
  <dcterms:modified xmlns:xsi="http://www.w3.org/2001/XMLSchema-instance" xsi:type="dcterms:W3CDTF">2015-12-07T08:26:00Z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