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dbdb" w14:paraId="927dbdb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EA53EE">
        <w:t>6</w:t>
      </w:r>
      <w:r w:rsidR="00487ACA">
        <w:t>1</w:t>
      </w:r>
      <w:r w:rsidR="006B338C">
        <w:t>/</w:t>
      </w:r>
      <w:r w:rsidR="00DC1EA5">
        <w:t>20</w:t>
      </w:r>
      <w:r w:rsidR="006B338C">
        <w:t>1</w:t>
      </w:r>
      <w:r w:rsidR="00EA53EE">
        <w:t>8</w:t>
      </w:r>
      <w:r w:rsidR="006B338C">
        <w:t>-</w:t>
      </w:r>
      <w:r w:rsidR="00487ACA">
        <w:t>14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487ACA" w:rsidRPr="00487ACA">
        <w:t>FASADA GRADNJA j.d.o.o. za građevinarstvo, Šibenik, Gospićka 37, OIB: 58321683229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870C03">
        <w:t>23</w:t>
      </w:r>
      <w:r w:rsidR="00874578">
        <w:t>.</w:t>
      </w:r>
      <w:r w:rsidR="009753DE">
        <w:t xml:space="preserve"> </w:t>
      </w:r>
      <w:r w:rsidR="00487ACA">
        <w:t>travnja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487ACA" w:rsidRPr="00487ACA">
        <w:t>FASADA GRADNJA j.d.o.o. za građevinarstvo, Šibenik, Gospićka 37, OIB: 58321683229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487ACA" w:rsidRPr="00487ACA">
        <w:t>FASADA GRADNJA j.d.o.o. za građevinarstvo, Šibenik, Gospićka 37, OIB: 58321683229</w:t>
      </w:r>
      <w:r>
        <w:t>.</w:t>
      </w:r>
    </w:p>
    <w:p w:rsidRDefault="004B3D6E" w:rsidP="004B3D6E" w:rsidR="004B3D6E">
      <w:pPr>
        <w:pStyle w:val="Odlomakpopisa"/>
      </w:pPr>
    </w:p>
    <w:p w:rsidRDefault="004B3D6E" w:rsidP="004B3D6E" w:rsidR="004B3D6E" w:rsidRPr="000C3CA4">
      <w:pPr>
        <w:pStyle w:val="Odlomakpopisa"/>
        <w:numPr>
          <w:ilvl w:val="0"/>
          <w:numId w:val="3"/>
        </w:numPr>
        <w:ind w:firstLine="600" w:left="0"/>
        <w:jc w:val="both"/>
      </w:pPr>
      <w:r w:rsidRPr="00CF60BA">
        <w:t xml:space="preserve">Nalaže se </w:t>
      </w:r>
      <w:r>
        <w:t xml:space="preserve">FINA-i da zaplijenjena sredstva u iznosu od 5.000,00 kuna na ime predujma za namirenje troškova stečajnog postupka nad dužnikom </w:t>
      </w:r>
      <w:r w:rsidR="00487ACA" w:rsidRPr="00487ACA">
        <w:t>FASADA GRADNJA j.d.o.o. za građevinarstvo, Šibenik, Gospićka 37, OIB: 58321683229</w:t>
      </w:r>
      <w:r>
        <w:t xml:space="preserve"> </w:t>
      </w:r>
      <w:r w:rsidRPr="00CF60BA">
        <w:t xml:space="preserve"> </w:t>
      </w:r>
      <w:r>
        <w:t xml:space="preserve">stavi na raspolaganje </w:t>
      </w:r>
      <w:r w:rsidR="00487ACA" w:rsidRPr="00487ACA">
        <w:t>FASADA GRADNJA j.d.o.o. za građevinarstvo, Šibenik, Gospićka 37, OIB: 58321683229</w:t>
      </w:r>
      <w:r>
        <w:t>.</w:t>
      </w:r>
    </w:p>
    <w:p w:rsidRDefault="004B3D6E" w:rsidP="004B3D6E" w:rsidR="004B3D6E" w:rsidRPr="000C3CA4">
      <w:pPr>
        <w:pStyle w:val="Odlomakpopisa"/>
        <w:ind w:left="600"/>
        <w:jc w:val="both"/>
      </w:pP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E10F14" w:rsidP="00E10F14" w:rsidR="00E10F14">
      <w:pPr>
        <w:ind w:firstLine="708"/>
        <w:jc w:val="both"/>
      </w:pPr>
      <w:r>
        <w:t xml:space="preserve">Financijska agencija je </w:t>
      </w:r>
      <w:r w:rsidR="00487ACA">
        <w:t>12</w:t>
      </w:r>
      <w:r w:rsidR="005D673D">
        <w:t xml:space="preserve">. </w:t>
      </w:r>
      <w:r w:rsidR="00EA53EE">
        <w:t>veljače 2018</w:t>
      </w:r>
      <w:r>
        <w:t>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 w:rsidR="00487ACA">
        <w:t>FASADA GRADNJA j.d.o.o. za građevinarstvo, Šibenik, Gospićka 37, OIB: 58321683229</w:t>
      </w:r>
      <w:r w:rsidRPr="000C3CA4">
        <w:t>.</w:t>
      </w:r>
      <w:r w:rsidR="005E1043">
        <w:t xml:space="preserve"> </w:t>
      </w:r>
      <w:r w:rsidR="00DC1EA5">
        <w:t xml:space="preserve"> </w:t>
      </w:r>
      <w:r w:rsidR="005D673D">
        <w:t xml:space="preserve"> </w:t>
      </w:r>
    </w:p>
    <w:p w:rsidRDefault="00E10F14" w:rsidP="005D673D" w:rsidR="005D673D">
      <w:pPr>
        <w:jc w:val="both"/>
      </w:pPr>
      <w:r w:rsidRPr="0066271E">
        <w:t xml:space="preserve">           </w:t>
      </w:r>
      <w:r w:rsidR="005D673D">
        <w:t>Postupajući po prijedlogu rješenjem je pokrenut prethodni postupak i određeno ročište radi utvrđivanja uvjeta za otva</w:t>
      </w:r>
      <w:r w:rsidR="00EA53EE">
        <w:t xml:space="preserve">ranje stečajnog postupka. Dana </w:t>
      </w:r>
      <w:r w:rsidR="00487ACA">
        <w:t>5</w:t>
      </w:r>
      <w:r w:rsidR="005D673D">
        <w:t xml:space="preserve">. </w:t>
      </w:r>
      <w:r w:rsidR="00EA53EE">
        <w:t>ožujka 2018</w:t>
      </w:r>
      <w:r w:rsidR="005D673D">
        <w:t>. zakonsk</w:t>
      </w:r>
      <w:r w:rsidR="00487ACA">
        <w:t>i zastupnik stečajnog dužnika je dostavio</w:t>
      </w:r>
      <w:r w:rsidR="005D673D">
        <w:t xml:space="preserve"> potvrdu FINA-e o blokadi računa i novčanih sredstava ovršenika iz kojeg proizlazi da na</w:t>
      </w:r>
      <w:r w:rsidR="00EA53EE">
        <w:t xml:space="preserve"> dan </w:t>
      </w:r>
      <w:r w:rsidR="00487ACA">
        <w:t>5</w:t>
      </w:r>
      <w:r w:rsidR="005D673D">
        <w:t xml:space="preserve">. </w:t>
      </w:r>
      <w:r w:rsidR="00EA53EE">
        <w:t>ožujka</w:t>
      </w:r>
      <w:r w:rsidR="005D673D">
        <w:t xml:space="preserve"> 201</w:t>
      </w:r>
      <w:r w:rsidR="00EA53EE">
        <w:t>8</w:t>
      </w:r>
      <w:r w:rsidR="005D673D">
        <w:t xml:space="preserve">. dužnik nema nepodmirenih osnova za plaćanje evidentiranih u Očevidniku redoslijeda za plaćanje. </w:t>
      </w:r>
    </w:p>
    <w:p w:rsidRDefault="005D673D" w:rsidP="005D673D" w:rsidR="005D673D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</w:t>
      </w:r>
      <w:r w:rsidR="00874578">
        <w:t xml:space="preserve"> i 104/17</w:t>
      </w:r>
      <w:r>
        <w:t>).</w:t>
      </w:r>
    </w:p>
    <w:p w:rsidRDefault="005D673D" w:rsidP="005D673D" w:rsidR="005D673D">
      <w:pPr>
        <w:jc w:val="both"/>
      </w:pPr>
      <w:r>
        <w:lastRenderedPageBreak/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8D0800" w:rsidP="005D673D" w:rsidR="008D0800">
      <w:pPr>
        <w:jc w:val="both"/>
      </w:pPr>
      <w:r>
        <w:tab/>
        <w:t>Nalog iz točke III. temelji se na odredbi čl. 112. st. 7. Stečajnog zakona.</w:t>
      </w:r>
    </w:p>
    <w:p w:rsidRDefault="005D673D" w:rsidP="005D673D" w:rsidR="005D673D">
      <w:pPr>
        <w:jc w:val="both"/>
      </w:pPr>
      <w:r>
        <w:tab/>
        <w:t xml:space="preserve">Stoga je odlučeno kao u izreci. </w:t>
      </w:r>
    </w:p>
    <w:p w:rsidRDefault="005D673D" w:rsidP="005D673D" w:rsidR="005D673D">
      <w:pPr>
        <w:jc w:val="both"/>
      </w:pP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870C03">
        <w:t>23</w:t>
      </w:r>
      <w:r w:rsidR="00874578">
        <w:t>.</w:t>
      </w:r>
      <w:r w:rsidR="002112F3">
        <w:t xml:space="preserve"> </w:t>
      </w:r>
      <w:r w:rsidR="00487ACA">
        <w:t>travnja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DD392B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DD392B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92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487ACA">
          <w:t>61</w:t>
        </w:r>
        <w:r w:rsidR="00212FAE">
          <w:t>/</w:t>
        </w:r>
        <w:r w:rsidR="00DC1EA5">
          <w:t>20</w:t>
        </w:r>
        <w:r w:rsidR="00EA53EE">
          <w:t>18</w:t>
        </w:r>
        <w:r w:rsidR="00212FAE">
          <w:t>-</w:t>
        </w:r>
        <w:r w:rsidR="00487ACA">
          <w:t>14</w:t>
        </w:r>
      </w:p>
      <w:p w:rsidRDefault="00DD392B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B751E"/>
    <w:rsid w:val="001C0852"/>
    <w:rsid w:val="001E2BFA"/>
    <w:rsid w:val="001E362E"/>
    <w:rsid w:val="002112F3"/>
    <w:rsid w:val="00212FAE"/>
    <w:rsid w:val="0021510A"/>
    <w:rsid w:val="0027651C"/>
    <w:rsid w:val="0027790B"/>
    <w:rsid w:val="00277E4F"/>
    <w:rsid w:val="00280BEC"/>
    <w:rsid w:val="00383202"/>
    <w:rsid w:val="00391689"/>
    <w:rsid w:val="003A47CB"/>
    <w:rsid w:val="003D4686"/>
    <w:rsid w:val="00487ACA"/>
    <w:rsid w:val="004A3683"/>
    <w:rsid w:val="004B3D6E"/>
    <w:rsid w:val="004B5CBF"/>
    <w:rsid w:val="00517489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72373B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217D3"/>
    <w:rsid w:val="009753DE"/>
    <w:rsid w:val="009B6ECB"/>
    <w:rsid w:val="009D0ABE"/>
    <w:rsid w:val="009E05AD"/>
    <w:rsid w:val="009E11FF"/>
    <w:rsid w:val="00A57FE5"/>
    <w:rsid w:val="00A94666"/>
    <w:rsid w:val="00AC3FF5"/>
    <w:rsid w:val="00BE6C59"/>
    <w:rsid w:val="00C052B0"/>
    <w:rsid w:val="00C55CCE"/>
    <w:rsid w:val="00C60565"/>
    <w:rsid w:val="00C91D22"/>
    <w:rsid w:val="00D21088"/>
    <w:rsid w:val="00D21F59"/>
    <w:rsid w:val="00DC1EA5"/>
    <w:rsid w:val="00DC56CB"/>
    <w:rsid w:val="00DD392B"/>
    <w:rsid w:val="00DE7F26"/>
    <w:rsid w:val="00DF177E"/>
    <w:rsid w:val="00E10F14"/>
    <w:rsid w:val="00E504E7"/>
    <w:rsid w:val="00EA53EE"/>
    <w:rsid w:val="00F05A94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9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9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9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9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9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9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9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9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9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9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St-61/2018</izvorni_sadrzaj>
    <derivirana_varijabla naziv="DomainObject.Predmet.OznakaBroj_1">St-61/2018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GRADNJA j.d.o.o. za građevinarstvo</izvorni_sadrzaj>
    <derivirana_varijabla naziv="DomainObject.Predmet.ProtustrankaFormated_1">  FASADA GRADNJA j.d.o.o. za građevinarstvo</derivirana_varijabla>
  </DomainObject.Predmet.ProtustrankaFormated>
  <DomainObject.Predmet.ProtustrankaFormatedOIB>
    <izvorni_sadrzaj>  FASADA GRADNJA j.d.o.o. za građevinarstvo, OIB 58321683229</izvorni_sadrzaj>
    <derivirana_varijabla naziv="DomainObject.Predmet.ProtustrankaFormatedOIB_1">  FASADA GRADNJA j.d.o.o. za građevinarstvo, OIB 58321683229</derivirana_varijabla>
  </DomainObject.Predmet.ProtustrankaFormatedOIB>
  <DomainObject.Predmet.ProtustrankaFormatedWithAdress>
    <izvorni_sadrzaj> FASADA GRADNJA j.d.o.o. za građevinarstvo, Gospićka 37 , 22000 Šibenik</izvorni_sadrzaj>
    <derivirana_varijabla naziv="DomainObject.Predmet.ProtustrankaFormatedWithAdress_1"> FASADA GRADNJA j.d.o.o. za građevinarstvo, Gospićka 37 , 22000 Šibenik</derivirana_varijabla>
  </DomainObject.Predmet.ProtustrankaFormatedWithAdress>
  <DomainObject.Predmet.ProtustrankaFormatedWithAdressOIB>
    <izvorni_sadrzaj> FASADA GRADNJA j.d.o.o. za građevinarstvo, OIB 58321683229, Gospićka 37 , 22000 Šibenik</izvorni_sadrzaj>
    <derivirana_varijabla naziv="DomainObject.Predmet.ProtustrankaFormatedWithAdressOIB_1"> FASADA GRADNJA j.d.o.o. za građevinarstvo, OIB 58321683229, Gospićka 37 , 22000 Šibenik</derivirana_varijabla>
  </DomainObject.Predmet.ProtustrankaFormatedWithAdressOIB>
  <DomainObject.Predmet.ProtustrankaWithAdress>
    <izvorni_sadrzaj>FASADA GRADNJA j.d.o.o. za građevinarstvo Gospićka 37 , 22000 Šibenik</izvorni_sadrzaj>
    <derivirana_varijabla naziv="DomainObject.Predmet.ProtustrankaWithAdress_1">FASADA GRADNJA j.d.o.o. za građevinarstvo Gospićka 37 , 22000 Šibenik</derivirana_varijabla>
  </DomainObject.Predmet.ProtustrankaWithAdress>
  <DomainObject.Predmet.ProtustrankaWithAdressOIB>
    <izvorni_sadrzaj>FASADA GRADNJA j.d.o.o. za građevinarstvo, OIB 58321683229, Gospićka 37 , 22000 Šibenik</izvorni_sadrzaj>
    <derivirana_varijabla naziv="DomainObject.Predmet.ProtustrankaWithAdressOIB_1">FASADA GRADNJA j.d.o.o. za građevinarstvo, OIB 58321683229, Gospićka 37 , 22000 Šibenik</derivirana_varijabla>
  </DomainObject.Predmet.ProtustrankaWithAdressOIB>
  <DomainObject.Predmet.ProtustrankaNazivFormated>
    <izvorni_sadrzaj>FASADA GRADNJA j.d.o.o. za građevinarstvo</izvorni_sadrzaj>
    <derivirana_varijabla naziv="DomainObject.Predmet.ProtustrankaNazivFormated_1">FASADA GRADNJA j.d.o.o. za građevinarstvo</derivirana_varijabla>
  </DomainObject.Predmet.ProtustrankaNazivFormated>
  <DomainObject.Predmet.ProtustrankaNazivFormatedOIB>
    <izvorni_sadrzaj>FASADA GRADNJA j.d.o.o. za građevinarstvo, OIB 58321683229</izvorni_sadrzaj>
    <derivirana_varijabla naziv="DomainObject.Predmet.ProtustrankaNazivFormatedOIB_1">FASADA GRADNJA j.d.o.o. za građevinarstvo, OIB 58321683229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Zoran Vidović, z.z.</izvorni_sadrzaj>
    <derivirana_varijabla naziv="DomainObject.Predmet.StrankaFormated_1">  FINA - Podružnica Šibenik; Zoran Vidović, z.z.</derivirana_varijabla>
  </DomainObject.Predmet.StrankaFormated>
  <DomainObject.Predmet.StrankaFormatedOIB>
    <izvorni_sadrzaj>  FINA - Podružnica Šibenik, OIB 85821130368; Zoran Vidović, z.z., OIB 29866313802</izvorni_sadrzaj>
    <derivirana_varijabla naziv="DomainObject.Predmet.StrankaFormatedOIB_1">  FINA - Podružnica Šibenik, OIB 85821130368; Zoran Vidović, z.z., OIB 29866313802</derivirana_varijabla>
  </DomainObject.Predmet.StrankaFormatedOIB>
  <DomainObject.Predmet.StrankaFormatedWithAdress>
    <izvorni_sadrzaj> FINA - Podružnica Šibenik, Perivoj L. Marune 1, 22000 Šibenik; Zoran Vidović, z.z., Gospićka Ulica 37, 22000 Šibenik</izvorni_sadrzaj>
    <derivirana_varijabla naziv="DomainObject.Predmet.StrankaFormatedWithAdress_1"> FINA - Podružnica Šibenik, Perivoj L. Marune 1, 22000 Šibenik; Zoran Vidović, z.z., Gospićka Ulica 37, 22000 Šibenik</derivirana_varijabla>
  </DomainObject.Predmet.StrankaFormatedWithAdress>
  <DomainObject.Predmet.StrankaFormatedWithAdressOIB>
    <izvorni_sadrzaj> FINA - Podružnica Šibenik, OIB 85821130368, Perivoj L. Marune 1, 22000 Šibenik; Zoran Vidović, z.z., OIB 29866313802, Gospićka Ulica 37, 22000 Šibenik</izvorni_sadrzaj>
    <derivirana_varijabla naziv="DomainObject.Predmet.StrankaFormatedWithAdressOIB_1"> FINA - Podružnica Šibenik, OIB 85821130368, Perivoj L. Marune 1, 22000 Šibenik; Zoran Vidović, z.z., OIB 29866313802, Gospićka Ulica 37, 22000 Šibenik</derivirana_varijabla>
  </DomainObject.Predmet.StrankaFormatedWithAdressOIB>
  <DomainObject.Predmet.StrankaWithAdress>
    <izvorni_sadrzaj>FINA - Podružnica Šibenik Perivoj L. Marune 1,22000 Šibenik,Zoran Vidović, z.z. Gospićka Ulica 37,22000 Šibenik</izvorni_sadrzaj>
    <derivirana_varijabla naziv="DomainObject.Predmet.StrankaWithAdress_1">FINA - Podružnica Šibenik Perivoj L. Marune 1,22000 Šibenik,Zoran Vidović, z.z. Gospićka Ulica 37,22000 Šibenik</derivirana_varijabla>
  </DomainObject.Predmet.StrankaWithAdress>
  <DomainObject.Predmet.StrankaWithAdressOIB>
    <izvorni_sadrzaj>FINA - Podružnica Šibenik, OIB 85821130368, Perivoj L. Marune 1,22000 Šibenik,Zoran Vidović, z.z., OIB 29866313802, Gospićka Ulica 37,22000 Šibenik</izvorni_sadrzaj>
    <derivirana_varijabla naziv="DomainObject.Predmet.StrankaWithAdressOIB_1">FINA - Podružnica Šibenik, OIB 85821130368, Perivoj L. Marune 1,22000 Šibenik,Zoran Vidović, z.z., OIB 29866313802, Gospićka Ulica 37,22000 Šibenik</derivirana_varijabla>
  </DomainObject.Predmet.StrankaWithAdressOIB>
  <DomainObject.Predmet.StrankaNazivFormated>
    <izvorni_sadrzaj>FINA - Podružnica Šibenik,Zoran Vidović, z.z.</izvorni_sadrzaj>
    <derivirana_varijabla naziv="DomainObject.Predmet.StrankaNazivFormated_1">FINA - Podružnica Šibenik,Zoran Vidović, z.z.</derivirana_varijabla>
  </DomainObject.Predmet.StrankaNazivFormated>
  <DomainObject.Predmet.StrankaNazivFormatedOIB>
    <izvorni_sadrzaj>FINA - Podružnica Šibenik, OIB 85821130368,Zoran Vidović, z.z., OIB 29866313802</izvorni_sadrzaj>
    <derivirana_varijabla naziv="DomainObject.Predmet.StrankaNazivFormatedOIB_1">FINA - Podružnica Šibenik, OIB 85821130368,Zoran Vidović, z.z., OIB 29866313802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Zoran Vidović, z.z.</item>
    </izvorni_sadrzaj>
    <derivirana_varijabla naziv="DomainObject.Predmet.StrankaListFormated_1">
      <item>FINA - Podružnica Šibenik</item>
      <item>Zoran Vidović, z.z.</item>
    </derivirana_varijabla>
  </DomainObject.Predmet.StrankaListFormated>
  <DomainObject.Predmet.StrankaListFormatedOIB>
    <izvorni_sadrzaj>
      <item>FINA - Podružnica Šibenik, OIB 85821130368</item>
      <item>Zoran Vidović, z.z., OIB 29866313802</item>
    </izvorni_sadrzaj>
    <derivirana_varijabla naziv="DomainObject.Predmet.StrankaListFormatedOIB_1">
      <item>FINA - Podružnica Šibenik, OIB 85821130368</item>
      <item>Zoran Vidović, z.z., OIB 29866313802</item>
    </derivirana_varijabla>
  </DomainObject.Predmet.StrankaListFormatedOIB>
  <DomainObject.Predmet.StrankaListFormatedWithAdress>
    <izvorni_sadrzaj>
      <item>FINA - Podružnica Šibenik, Perivoj L. Marune 1, 22000 Šibenik</item>
      <item>Zoran Vidović, z.z., Gospićka Ulica 37, 22000 Šibenik</item>
    </izvorni_sadrzaj>
    <derivirana_varijabla naziv="DomainObject.Predmet.StrankaListFormatedWithAdress_1">
      <item>FINA - Podružnica Šibenik, Perivoj L. Marune 1, 22000 Šibenik</item>
      <item>Zoran Vidović, z.z., Gospićka Ulica 37,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Zoran Vidović, z.z., OIB 29866313802, Gospićka Ulica 37, 22000 Šibenik</item>
    </izvorni_sadrzaj>
    <derivirana_varijabla naziv="DomainObject.Predmet.StrankaListFormatedWithAdressOIB_1">
      <item>FINA - Podružnica Šibenik, OIB 85821130368, Perivoj L. Marune 1, 22000 Šibenik</item>
      <item>Zoran Vidović, z.z., OIB 29866313802, Gospićka Ulica 37, 22000 Šibenik</item>
    </derivirana_varijabla>
  </DomainObject.Predmet.StrankaListFormatedWithAdressOIB>
  <DomainObject.Predmet.StrankaListNazivFormated>
    <izvorni_sadrzaj>
      <item>FINA - Podružnica Šibenik</item>
      <item>Zoran Vidović, z.z.</item>
    </izvorni_sadrzaj>
    <derivirana_varijabla naziv="DomainObject.Predmet.StrankaListNazivFormated_1">
      <item>FINA - Podružnica Šibenik</item>
      <item>Zoran Vidović, z.z.</item>
    </derivirana_varijabla>
  </DomainObject.Predmet.StrankaListNazivFormated>
  <DomainObject.Predmet.StrankaListNazivFormatedOIB>
    <izvorni_sadrzaj>
      <item>FINA - Podružnica Šibenik, OIB 85821130368</item>
      <item>Zoran Vidović, z.z., OIB 29866313802</item>
    </izvorni_sadrzaj>
    <derivirana_varijabla naziv="DomainObject.Predmet.StrankaListNazivFormatedOIB_1">
      <item>FINA - Podružnica Šibenik, OIB 85821130368</item>
      <item>Zoran Vidović, z.z., OIB 29866313802</item>
    </derivirana_varijabla>
  </DomainObject.Predmet.StrankaListNazivFormatedOIB>
  <DomainObject.Predmet.ProtuStrankaListFormated>
    <izvorni_sadrzaj>
      <item>FASADA GRADNJA j.d.o.o. za građevinarstvo</item>
    </izvorni_sadrzaj>
    <derivirana_varijabla naziv="DomainObject.Predmet.ProtuStrankaListFormated_1">
      <item>FASADA GRADNJA j.d.o.o. za građevinarstvo</item>
    </derivirana_varijabla>
  </DomainObject.Predmet.ProtuStrankaListFormated>
  <DomainObject.Predmet.ProtuStrankaListFormatedOIB>
    <izvorni_sadrzaj>
      <item>FASADA GRADNJA j.d.o.o. za građevinarstvo, OIB 58321683229</item>
    </izvorni_sadrzaj>
    <derivirana_varijabla naziv="DomainObject.Predmet.ProtuStrankaListFormatedOIB_1">
      <item>FASADA GRADNJA j.d.o.o. za građevinarstvo, OIB 58321683229</item>
    </derivirana_varijabla>
  </DomainObject.Predmet.ProtuStrankaListFormatedOIB>
  <DomainObject.Predmet.ProtuStrankaListFormatedWithAdress>
    <izvorni_sadrzaj>
      <item>FASADA GRADNJA j.d.o.o. za građevinarstvo, Gospićka 37 , 22000 Šibenik</item>
    </izvorni_sadrzaj>
    <derivirana_varijabla naziv="DomainObject.Predmet.ProtuStrankaListFormatedWithAdress_1">
      <item>FASADA GRADNJA j.d.o.o. za građevinarstvo, Gospićka 37 , 22000 Šibenik</item>
    </derivirana_varijabla>
  </DomainObject.Predmet.ProtuStrankaListFormatedWithAdress>
  <DomainObject.Predmet.ProtuStrankaListFormatedWithAdressOIB>
    <izvorni_sadrzaj>
      <item>FASADA GRADNJA j.d.o.o. za građevinarstvo, OIB 58321683229, Gospićka 37 , 22000 Šibenik</item>
    </izvorni_sadrzaj>
    <derivirana_varijabla naziv="DomainObject.Predmet.ProtuStrankaListFormatedWithAdressOIB_1">
      <item>FASADA GRADNJA j.d.o.o. za građevinarstvo, OIB 58321683229, Gospićka 37 , 22000 Šibenik</item>
    </derivirana_varijabla>
  </DomainObject.Predmet.ProtuStrankaListFormatedWithAdressOIB>
  <DomainObject.Predmet.ProtuStrankaListNazivFormated>
    <izvorni_sadrzaj>
      <item>FASADA GRADNJA j.d.o.o. za građevinarstvo</item>
    </izvorni_sadrzaj>
    <derivirana_varijabla naziv="DomainObject.Predmet.ProtuStrankaListNazivFormated_1">
      <item>FASADA GRADNJA j.d.o.o. za građevinarstvo</item>
    </derivirana_varijabla>
  </DomainObject.Predmet.ProtuStrankaListNazivFormated>
  <DomainObject.Predmet.ProtuStrankaListNazivFormatedOIB>
    <izvorni_sadrzaj>
      <item>FASADA GRADNJA j.d.o.o. za građevinarstvo, OIB 58321683229</item>
    </izvorni_sadrzaj>
    <derivirana_varijabla naziv="DomainObject.Predmet.ProtuStrankaListNazivFormatedOIB_1">
      <item>FASADA GRADNJA j.d.o.o. za građevinarstvo, OIB 58321683229</item>
    </derivirana_varijabla>
  </DomainObject.Predmet.ProtuStrankaListNazivFormatedOIB>
  <DomainObject.Predmet.OstaliListFormated>
    <izvorni_sadrzaj>
      <item>Zoran Vidović</item>
    </izvorni_sadrzaj>
    <derivirana_varijabla naziv="DomainObject.Predmet.OstaliListFormated_1">
      <item>Zoran Vidović</item>
    </derivirana_varijabla>
  </DomainObject.Predmet.OstaliListFormated>
  <DomainObject.Predmet.OstaliListFormatedOIB>
    <izvorni_sadrzaj>
      <item>Zoran Vidović, OIB 29866313802</item>
    </izvorni_sadrzaj>
    <derivirana_varijabla naziv="DomainObject.Predmet.OstaliListFormatedOIB_1">
      <item>Zoran Vidović, OIB 29866313802</item>
    </derivirana_varijabla>
  </DomainObject.Predmet.OstaliListFormatedOIB>
  <DomainObject.Predmet.OstaliListFormatedWithAdress>
    <izvorni_sadrzaj>
      <item>Zoran Vidović, Gospićka Ulica 37, 22000 Šibenik</item>
    </izvorni_sadrzaj>
    <derivirana_varijabla naziv="DomainObject.Predmet.OstaliListFormatedWithAdress_1">
      <item>Zoran Vidović, Gospićka Ulica 37, 22000 Šibenik</item>
    </derivirana_varijabla>
  </DomainObject.Predmet.OstaliListFormatedWithAdress>
  <DomainObject.Predmet.OstaliListFormatedWithAdressOIB>
    <izvorni_sadrzaj>
      <item>Zoran Vidović, OIB 29866313802, Gospićka Ulica 37, 22000 Šibenik</item>
    </izvorni_sadrzaj>
    <derivirana_varijabla naziv="DomainObject.Predmet.OstaliListFormatedWithAdressOIB_1">
      <item>Zoran Vidović, OIB 29866313802, Gospićka Ulica 37, 22000 Šibenik</item>
    </derivirana_varijabla>
  </DomainObject.Predmet.OstaliListFormatedWithAdressOIB>
  <DomainObject.Predmet.OstaliListNazivFormated>
    <izvorni_sadrzaj>
      <item>Zoran Vidović</item>
    </izvorni_sadrzaj>
    <derivirana_varijabla naziv="DomainObject.Predmet.OstaliListNazivFormated_1">
      <item>Zoran Vidović</item>
    </derivirana_varijabla>
  </DomainObject.Predmet.OstaliListNazivFormated>
  <DomainObject.Predmet.OstaliListNazivFormatedOIB>
    <izvorni_sadrzaj>
      <item>Zoran Vidović, OIB 29866313802</item>
    </izvorni_sadrzaj>
    <derivirana_varijabla naziv="DomainObject.Predmet.OstaliListNazivFormatedOIB_1">
      <item>Zoran Vidović, OIB 29866313802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FASADA GRADNJA j.d.o.o. za građevinarstvo</izvorni_sadrzaj>
    <derivirana_varijabla naziv="DomainObject.Predmet.ProtustrankaIDrugi_1">FASADA GRADNJA j.d.o.o. za građevinarstvo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FASADA GRADNJA j.d.o.o. za građevinarstvo, OIB 58321683229, Gospićka 37 , 22000 Šibenik</izvorni_sadrzaj>
    <derivirana_varijabla naziv="DomainObject.Predmet.ProtustrankaIDrugiAdressOIB_1">FASADA GRADNJA j.d.o.o. za građevinarstvo, OIB 58321683229, Gospićka 37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FASADA GRADNJA j.d.o.o. za građevinarstvo</item>
      <item>Zoran Vidović</item>
      <item>Zoran Vidović, z.z.</item>
    </izvorni_sadrzaj>
    <derivirana_varijabla naziv="DomainObject.Predmet.SudioniciListNaziv_1">
      <item>FINA - Podružnica Šibenik</item>
      <item>FASADA GRADNJA j.d.o.o. za građevinarstvo</item>
      <item>Zoran Vidović</item>
      <item>Zoran Vidović, z.z.</item>
    </derivirana_varijabla>
  </DomainObject.Predmet.SudioniciListNaziv>
  <DomainObject.Predmet.SudioniciListAdressOIB>
    <izvorni_sadrzaj>
      <item>FINA - Podružnica Šibenik, OIB 85821130368, Perivoj L. Marune 1,22000 Šibenik</item>
      <item>FASADA GRADNJA j.d.o.o. za građevinarstvo, OIB 58321683229, Gospićka 37 ,22000 Šibenik</item>
      <item>Zoran Vidović, OIB 29866313802, Gospićka Ulica 37,22000 Šibenik</item>
      <item>Zoran Vidović, z.z., OIB 29866313802, Gospićka Ulica 37,22000 Šibenik</item>
    </izvorni_sadrzaj>
    <derivirana_varijabla naziv="DomainObject.Predmet.SudioniciListAdressOIB_1">
      <item>FINA - Podružnica Šibenik, OIB 85821130368, Perivoj L. Marune 1,22000 Šibenik</item>
      <item>FASADA GRADNJA j.d.o.o. za građevinarstvo, OIB 58321683229, Gospićka 37 ,22000 Šibenik</item>
      <item>Zoran Vidović, OIB 29866313802, Gospićka Ulica 37,22000 Šibenik</item>
      <item>Zoran Vidović, z.z., OIB 29866313802, Gospićka Ulica 37,22000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58321683229</item>
      <item>, OIB 29866313802</item>
      <item>, OIB 29866313802</item>
    </izvorni_sadrzaj>
    <derivirana_varijabla naziv="DomainObject.Predmet.SudioniciListNazivOIB_1">
      <item>, OIB 85821130368</item>
      <item>, OIB 58321683229</item>
      <item>, OIB 29866313802</item>
      <item>, OIB 29866313802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424</properties:Words>
  <properties:Characters>2282</properties:Characters>
  <properties:Lines>72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2018-04-23T06:19:00Z</dcterms:created>
  <dc:creator>Ardena Bajlo</dc:creator>
  <cp:lastModifiedBy>Ante Rubelj</cp:lastModifiedBy>
  <cp:lastPrinted>2018-03-07T08:29:00Z</cp:lastPrinted>
  <dcterms:modified xmlns:xsi="http://www.w3.org/2001/XMLSchema-instance" xsi:type="dcterms:W3CDTF">2018-04-23T09:44:00Z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(St-61-18 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