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3916" w14:paraId="31f3916" w:rsidRDefault="00184AFF" w:rsidP="00910611" w:rsidR="00184AF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4AFF" w:rsidP="00910611" w:rsidR="00184AFF">
      <w:r>
        <w:rPr>
          <w:rFonts w:eastAsia="MS Mincho"/>
        </w:rPr>
        <w:t>REPUBLIKA HRVATSKA</w:t>
      </w:r>
    </w:p>
    <w:p w:rsidRDefault="00184AFF" w:rsidP="00910611" w:rsidR="00184AFF">
      <w:r>
        <w:rPr>
          <w:rFonts w:eastAsia="MS Mincho"/>
        </w:rPr>
        <w:t>TRGOVAČKI SUD U RIJECI</w:t>
      </w:r>
    </w:p>
    <w:p w:rsidRDefault="00184AFF" w:rsidR="00184AFF" w:rsidRPr="00910611">
      <w:pPr>
        <w:rPr>
          <w:rFonts w:eastAsia="MS Mincho"/>
        </w:rPr>
      </w:pPr>
      <w:r>
        <w:rPr>
          <w:rFonts w:eastAsia="MS Mincho"/>
        </w:rPr>
        <w:t xml:space="preserve">      Rijeka, Zadarska 1 i 3</w:t>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5B51E2">
        <w:rPr>
          <w:bCs/>
        </w:rPr>
        <w:t>CAFFE DRENOVA</w:t>
      </w:r>
      <w:r w:rsidR="005B51E2">
        <w:t xml:space="preserve"> jednostavno društvo s ograničenom odgovornošću za ugostiteljstvo Rijeka, Bok 46, OIB: 72212617808, MBS: 040326578</w:t>
      </w:r>
      <w:r>
        <w:t xml:space="preserve">, dana </w:t>
      </w:r>
      <w:r w:rsidR="00120BAE">
        <w:t>11</w:t>
      </w:r>
      <w:r>
        <w:t xml:space="preserve">. </w:t>
      </w:r>
      <w:r w:rsidR="00120BAE">
        <w:t>srpnja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3102BB">
        <w:t xml:space="preserve">Dejanu Mariću, OIB: 25319311723, Rijeka, Bok 46  </w:t>
      </w:r>
      <w:r w:rsidRPr="00364B32">
        <w:t xml:space="preserve">, osobi ovlaštenoj za zastupanje dužnika </w:t>
      </w:r>
      <w:r w:rsidR="005B51E2">
        <w:rPr>
          <w:bCs/>
        </w:rPr>
        <w:t>CAFFE DRENOVA</w:t>
      </w:r>
      <w:r w:rsidR="005B51E2">
        <w:t xml:space="preserve"> jednostavno društvo s ograničenom odgovornošću za ugostiteljstvo Rijeka, Bok 46, OIB: 72212617808, MBS: 040326578</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1D7615">
        <w:t>1</w:t>
      </w:r>
      <w:r w:rsidR="003102BB">
        <w:t>351</w:t>
      </w:r>
      <w:r w:rsidR="00364B32" w:rsidRPr="00087C78">
        <w:t>-2016</w:t>
      </w:r>
      <w:r w:rsidR="00ED4AC7" w:rsidRPr="00364B32">
        <w:rPr>
          <w:b/>
        </w:rPr>
        <w:t>.</w:t>
      </w:r>
      <w:r w:rsidR="00ED4AC7" w:rsidRPr="00364B32">
        <w:t xml:space="preserve"> Potvrdu o uplati dostaviti će pri tome ovom sudu uz poziv na posl. br. 14 St-</w:t>
      </w:r>
      <w:r w:rsidR="001D7615">
        <w:t>1</w:t>
      </w:r>
      <w:r w:rsidR="003102BB">
        <w:t>351</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3102BB">
        <w:t xml:space="preserve">Dejanu Mariću, OIB: 25319311723, Rijeka, Bok 46  </w:t>
      </w:r>
      <w:r w:rsidR="00364B32" w:rsidRPr="00364B32">
        <w:t xml:space="preserve">, </w:t>
      </w:r>
      <w:r w:rsidRPr="00364B32">
        <w:t xml:space="preserve">osobi ovlaštenoj za zastupanje dužnika </w:t>
      </w:r>
      <w:r w:rsidR="005B51E2">
        <w:rPr>
          <w:bCs/>
        </w:rPr>
        <w:t>CAFFE DRENOVA</w:t>
      </w:r>
      <w:r w:rsidR="005B51E2">
        <w:t xml:space="preserve"> jednostavno društvo s ograničenom odgovornošću za ugostiteljstvo Rijeka, Bok 46, OIB: 72212617808, MBS: 040326578</w:t>
      </w:r>
      <w:r w:rsidRPr="00364B32">
        <w:t xml:space="preserve">, kao obvezniku plaćanja, da u roku od osam dana od dostave ovog rješenja plati iznos od </w:t>
      </w:r>
      <w:r w:rsidR="00EF6F33" w:rsidRPr="00087C78">
        <w:rPr>
          <w:b/>
        </w:rPr>
        <w:t>5.</w:t>
      </w:r>
      <w:r w:rsidR="001D7615">
        <w:rPr>
          <w:b/>
        </w:rPr>
        <w:t>2</w:t>
      </w:r>
      <w:r w:rsidR="00174EFE" w:rsidRPr="00087C78">
        <w:rPr>
          <w:b/>
        </w:rPr>
        <w:t>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FD29BA">
        <w:t>1351</w:t>
      </w:r>
      <w:r w:rsidR="00174EFE" w:rsidRPr="00364B32">
        <w:t>-</w:t>
      </w:r>
      <w:r w:rsidR="00EF6F33" w:rsidRPr="00364B32">
        <w:t>2016</w:t>
      </w:r>
      <w:r w:rsidR="00174EFE" w:rsidRPr="00364B32">
        <w:t>. Potvrdu o uplati dostaviti će pri tome ovom sudu uz poziv na posl. br. 14 St-</w:t>
      </w:r>
      <w:r w:rsidR="00FD29BA">
        <w:t>1351</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FD29BA">
        <w:t>25319311723</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 xml:space="preserve">Nalaže se Financijskoj agenciji izdati nalog bankama kod kojih obveznik plaćanja predujma vodi svoje račune ili ima oročena novčana sredstva da </w:t>
      </w:r>
      <w:r w:rsidRPr="00364B32">
        <w:rPr>
          <w:bCs/>
        </w:rPr>
        <w:lastRenderedPageBreak/>
        <w:t xml:space="preserve">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FD29BA">
        <w:t>1351</w:t>
      </w:r>
      <w:r w:rsidR="00EF6F33" w:rsidRPr="00087C78">
        <w:t>-2016</w:t>
      </w:r>
      <w:r w:rsidRPr="00364B32">
        <w:rPr>
          <w:b/>
        </w:rPr>
        <w:t xml:space="preserve">, </w:t>
      </w:r>
      <w:r w:rsidRPr="00364B32">
        <w:t>a</w:t>
      </w:r>
      <w:r w:rsidR="007F36C6" w:rsidRPr="00364B32">
        <w:t xml:space="preserve"> </w:t>
      </w:r>
      <w:r w:rsidR="00EF6F33" w:rsidRPr="00087C78">
        <w:rPr>
          <w:b/>
        </w:rPr>
        <w:t>5.</w:t>
      </w:r>
      <w:r w:rsidR="001D7615">
        <w:rPr>
          <w:b/>
        </w:rPr>
        <w:t>2</w:t>
      </w:r>
      <w:r w:rsidR="007F36C6" w:rsidRPr="00087C78">
        <w:rPr>
          <w:b/>
        </w:rPr>
        <w:t>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FD29BA">
        <w:t>1351</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r>
      <w:r w:rsidRPr="00364B32">
        <w:tab/>
        <w:t xml:space="preserve">Stoga je u ovom predmetu potrebno uplatiti predujam troškova u visini od </w:t>
      </w:r>
      <w:r w:rsidR="00EF6F33" w:rsidRPr="00364B32">
        <w:t>6.175,00</w:t>
      </w:r>
      <w:r w:rsidRPr="00364B32">
        <w:t xml:space="preserve"> kn i to </w:t>
      </w:r>
      <w:r w:rsidR="00EF6F33" w:rsidRPr="00364B32">
        <w:t>1.000,00 kn predujma troškova, te 5.</w:t>
      </w:r>
      <w:r w:rsidR="001D7615">
        <w:t>2</w:t>
      </w:r>
      <w:r w:rsidR="00EF6F33" w:rsidRPr="00364B32">
        <w:t xml:space="preserve">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64B32">
        <w:t>-</w:t>
      </w:r>
      <w:r w:rsidR="00FD29BA">
        <w:t>1351</w:t>
      </w:r>
      <w:r w:rsidR="00364B32" w:rsidRPr="00364B32">
        <w:t>/2016-</w:t>
      </w:r>
      <w:r w:rsidR="00FD29BA">
        <w:t>9</w:t>
      </w:r>
      <w:r w:rsidRPr="00364B32">
        <w:t xml:space="preserve"> od </w:t>
      </w:r>
      <w:r w:rsidR="00FD29BA">
        <w:t>11. srpnja</w:t>
      </w:r>
      <w:r w:rsidR="00E660EC">
        <w:t xml:space="preserve">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FD29BA">
        <w:rPr>
          <w:bCs/>
        </w:rPr>
        <w:t>11. srpnja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20BAE" w:rsidP="00B64D87" w:rsidR="00120BAE">
      <w:pPr>
        <w:ind w:firstLine="720"/>
        <w:jc w:val="both"/>
        <w:rPr>
          <w:bCs/>
        </w:rPr>
      </w:pPr>
    </w:p>
    <w:p w:rsidRDefault="00120BAE" w:rsidP="00B64D87" w:rsidR="00120BA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120BAE" w:rsidR="00CA0A8E">
      <w:pPr>
        <w:jc w:val="both"/>
        <w:rPr>
          <w:bCs/>
        </w:rPr>
      </w:pPr>
      <w:r w:rsidRPr="00364B32">
        <w:rPr>
          <w:bCs/>
        </w:rPr>
        <w:lastRenderedPageBreak/>
        <w:t>DNA</w:t>
      </w:r>
    </w:p>
    <w:p w:rsidRDefault="00120BAE" w:rsidP="00120BAE" w:rsidR="00CA0A8E" w:rsidRPr="00364B32">
      <w:pPr>
        <w:ind w:hanging="1080" w:left="1080"/>
        <w:jc w:val="both"/>
        <w:rPr>
          <w:bCs/>
        </w:rPr>
      </w:pPr>
      <w:r>
        <w:rPr>
          <w:bCs/>
        </w:rPr>
        <w:t xml:space="preserve">- </w:t>
      </w:r>
      <w:r w:rsidR="00CA0A8E" w:rsidRPr="00364B32">
        <w:rPr>
          <w:bCs/>
        </w:rPr>
        <w:t>osobi ovlaštenoj za zastupanje dužnika</w:t>
      </w:r>
    </w:p>
    <w:p w:rsidRDefault="00120BAE" w:rsidP="00120BAE" w:rsidR="00CA0A8E" w:rsidRPr="00364B32">
      <w:pPr>
        <w:ind w:hanging="1080" w:left="1080"/>
        <w:jc w:val="both"/>
        <w:rPr>
          <w:bCs/>
        </w:rPr>
      </w:pPr>
      <w:r>
        <w:rPr>
          <w:bCs/>
        </w:rPr>
        <w:t xml:space="preserve">- </w:t>
      </w:r>
      <w:r w:rsidR="00CA0A8E" w:rsidRPr="00364B32">
        <w:rPr>
          <w:bCs/>
        </w:rPr>
        <w:t>e-Oglasna ploča sudova</w:t>
      </w:r>
    </w:p>
    <w:p w:rsidRDefault="00CA0A8E" w:rsidP="00120BAE" w:rsidR="00CA0A8E" w:rsidRPr="00364B32">
      <w:pPr>
        <w:jc w:val="both"/>
        <w:rPr>
          <w:bCs/>
        </w:rPr>
      </w:pPr>
      <w:r w:rsidRPr="00364B32">
        <w:rPr>
          <w:bCs/>
        </w:rPr>
        <w:t xml:space="preserve">Rijeka, </w:t>
      </w:r>
      <w:r w:rsidR="00120BAE">
        <w:rPr>
          <w:bCs/>
        </w:rPr>
        <w:t>11</w:t>
      </w:r>
      <w:r w:rsidR="00364B32">
        <w:rPr>
          <w:bCs/>
        </w:rPr>
        <w:t xml:space="preserve">. </w:t>
      </w:r>
      <w:r w:rsidR="00120BAE">
        <w:rPr>
          <w:bCs/>
        </w:rPr>
        <w:t xml:space="preserve">srpnja </w:t>
      </w:r>
      <w:r w:rsidRPr="00364B32">
        <w:rPr>
          <w:bCs/>
        </w:rPr>
        <w:t xml:space="preserve"> 2017. godine</w:t>
      </w:r>
    </w:p>
    <w:p w:rsidRDefault="00CA0A8E" w:rsidP="00120BAE"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4E1" w:rsidR="009C14E1">
      <w:r>
        <w:separator/>
      </w:r>
    </w:p>
  </w:endnote>
  <w:endnote w:id="0" w:type="continuationSeparator">
    <w:p w:rsidRDefault="009C14E1" w:rsidR="009C14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4AF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4E1" w:rsidR="009C14E1">
      <w:r>
        <w:separator/>
      </w:r>
    </w:p>
  </w:footnote>
  <w:footnote w:id="0" w:type="continuationSeparator">
    <w:p w:rsidRDefault="009C14E1" w:rsidR="009C14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7615">
      <w:t>1</w:t>
    </w:r>
    <w:r w:rsidR="005B51E2">
      <w:t>351</w:t>
    </w:r>
    <w:r w:rsidR="00364B32">
      <w:t>/2016-</w:t>
    </w:r>
    <w:r w:rsidR="00A61865">
      <w:t>1</w:t>
    </w:r>
    <w:r w:rsidR="005B51E2">
      <w:t>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0BA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4AFF"/>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2B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51E2"/>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34F7"/>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1"/>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29B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84AFF"/>
    <w:rPr>
      <w:color w:val="808080"/>
      <w:bdr w:space="0" w:sz="0" w:color="auto" w:val="none"/>
      <w:shd w:fill="auto" w:color="auto" w:val="clear"/>
    </w:rPr>
  </w:style>
  <w:style w:customStyle="true" w:styleId="eSPISCCParagraphDefaultFont" w:type="character">
    <w:name w:val="eSPIS_CC_Paragraph Default Font"/>
    <w:basedOn w:val="Zadanifontodlomka"/>
    <w:rsid w:val="00184A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AFF"/>
    <w:rPr>
      <w:bdr w:space="0" w:sz="0" w:color="auto" w:val="none"/>
      <w:shd w:fill="FFFFCC" w:color="auto" w:val="clear"/>
      <w:lang w:val="hr-HR"/>
    </w:rPr>
  </w:style>
  <w:style w:customStyle="true" w:styleId="PozadinaSvijetloCrvena" w:type="character">
    <w:name w:val="Pozadina_SvijetloCrvena"/>
    <w:basedOn w:val="eSPISCCParagraphDefaultFont"/>
    <w:rsid w:val="00184A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A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84AFF"/>
    <w:rPr>
      <w:color w:val="808080"/>
      <w:bdr w:color="auto" w:space="0" w:sz="0" w:val="none"/>
      <w:shd w:color="auto" w:fill="auto" w:val="clear"/>
    </w:rPr>
  </w:style>
  <w:style w:customStyle="1" w:styleId="eSPISCCParagraphDefaultFont" w:type="character">
    <w:name w:val="eSPIS_CC_Paragraph Default Font"/>
    <w:basedOn w:val="Zadanifontodlomka"/>
    <w:rsid w:val="00184A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AFF"/>
    <w:rPr>
      <w:bdr w:color="auto" w:space="0" w:sz="0" w:val="none"/>
      <w:shd w:color="auto" w:fill="FFFFCC" w:val="clear"/>
      <w:lang w:val="hr-HR"/>
    </w:rPr>
  </w:style>
  <w:style w:customStyle="1" w:styleId="PozadinaSvijetloCrvena" w:type="character">
    <w:name w:val="Pozadina_SvijetloCrvena"/>
    <w:basedOn w:val="eSPISCCParagraphDefaultFont"/>
    <w:rsid w:val="00184A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A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1351</izvorni_sadrzaj>
    <derivirana_varijabla naziv="DomainObject.Predmet.Broj_1">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St-1351/2016</izvorni_sadrzaj>
    <derivirana_varijabla naziv="DomainObject.Predmet.OznakaBroj_1">St-1351/2016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CAFFE DRENOVA j.d.o.o.</izvorni_sadrzaj>
    <derivirana_varijabla naziv="DomainObject.Predmet.ProtustrankaFormated_1">  CAFFE DRENOVA j.d.o.o.</derivirana_varijabla>
  </DomainObject.Predmet.ProtustrankaFormated>
  <DomainObject.Predmet.ProtustrankaFormatedOIB>
    <izvorni_sadrzaj>  CAFFE DRENOVA j.d.o.o., OIB 72212617808</izvorni_sadrzaj>
    <derivirana_varijabla naziv="DomainObject.Predmet.ProtustrankaFormatedOIB_1">  CAFFE DRENOVA j.d.o.o., OIB 72212617808</derivirana_varijabla>
  </DomainObject.Predmet.ProtustrankaFormatedOIB>
  <DomainObject.Predmet.ProtustrankaFormatedWithAdress>
    <izvorni_sadrzaj> CAFFE DRENOVA j.d.o.o., Bok 46, 51000 Rijeka</izvorni_sadrzaj>
    <derivirana_varijabla naziv="DomainObject.Predmet.ProtustrankaFormatedWithAdress_1"> CAFFE DRENOVA j.d.o.o., Bok 46, 51000 Rijeka</derivirana_varijabla>
  </DomainObject.Predmet.ProtustrankaFormatedWithAdress>
  <DomainObject.Predmet.ProtustrankaFormatedWithAdressOIB>
    <izvorni_sadrzaj> CAFFE DRENOVA j.d.o.o., OIB 72212617808, Bok 46, 51000 Rijeka</izvorni_sadrzaj>
    <derivirana_varijabla naziv="DomainObject.Predmet.ProtustrankaFormatedWithAdressOIB_1"> CAFFE DRENOVA j.d.o.o., OIB 72212617808, Bok 46, 51000 Rijeka</derivirana_varijabla>
  </DomainObject.Predmet.ProtustrankaFormatedWithAdressOIB>
  <DomainObject.Predmet.ProtustrankaWithAdress>
    <izvorni_sadrzaj>CAFFE DRENOVA j.d.o.o. Bok 46, 51000 Rijeka</izvorni_sadrzaj>
    <derivirana_varijabla naziv="DomainObject.Predmet.ProtustrankaWithAdress_1">CAFFE DRENOVA j.d.o.o. Bok 46, 51000 Rijeka</derivirana_varijabla>
  </DomainObject.Predmet.ProtustrankaWithAdress>
  <DomainObject.Predmet.ProtustrankaWithAdressOIB>
    <izvorni_sadrzaj>CAFFE DRENOVA j.d.o.o., OIB 72212617808, Bok 46, 51000 Rijeka</izvorni_sadrzaj>
    <derivirana_varijabla naziv="DomainObject.Predmet.ProtustrankaWithAdressOIB_1">CAFFE DRENOVA j.d.o.o., OIB 72212617808, Bok 46, 51000 Rijeka</derivirana_varijabla>
  </DomainObject.Predmet.ProtustrankaWithAdressOIB>
  <DomainObject.Predmet.ProtustrankaNazivFormated>
    <izvorni_sadrzaj>CAFFE DRENOVA j.d.o.o.</izvorni_sadrzaj>
    <derivirana_varijabla naziv="DomainObject.Predmet.ProtustrankaNazivFormated_1">CAFFE DRENOVA j.d.o.o.</derivirana_varijabla>
  </DomainObject.Predmet.ProtustrankaNazivFormated>
  <DomainObject.Predmet.ProtustrankaNazivFormatedOIB>
    <izvorni_sadrzaj>CAFFE DRENOVA j.d.o.o., OIB 72212617808</izvorni_sadrzaj>
    <derivirana_varijabla naziv="DomainObject.Predmet.ProtustrankaNazivFormatedOIB_1">CAFFE DRENOVA j.d.o.o., OIB 72212617808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CAFFE DRENOVA j.d.o.o.</item>
    </izvorni_sadrzaj>
    <derivirana_varijabla naziv="DomainObject.Predmet.ProtuStrankaListFormated_1">
      <item>CAFFE DRENOVA j.d.o.o.</item>
    </derivirana_varijabla>
  </DomainObject.Predmet.ProtuStrankaListFormated>
  <DomainObject.Predmet.ProtuStrankaListFormatedOIB>
    <izvorni_sadrzaj>
      <item>CAFFE DRENOVA j.d.o.o., OIB 72212617808</item>
    </izvorni_sadrzaj>
    <derivirana_varijabla naziv="DomainObject.Predmet.ProtuStrankaListFormatedOIB_1">
      <item>CAFFE DRENOVA j.d.o.o., OIB 72212617808</item>
    </derivirana_varijabla>
  </DomainObject.Predmet.ProtuStrankaListFormatedOIB>
  <DomainObject.Predmet.ProtuStrankaListFormatedWithAdress>
    <izvorni_sadrzaj>
      <item>CAFFE DRENOVA j.d.o.o., Bok 46, 51000 Rijeka</item>
    </izvorni_sadrzaj>
    <derivirana_varijabla naziv="DomainObject.Predmet.ProtuStrankaListFormatedWithAdress_1">
      <item>CAFFE DRENOVA j.d.o.o., Bok 46, 51000 Rijeka</item>
    </derivirana_varijabla>
  </DomainObject.Predmet.ProtuStrankaListFormatedWithAdress>
  <DomainObject.Predmet.ProtuStrankaListFormatedWithAdressOIB>
    <izvorni_sadrzaj>
      <item>CAFFE DRENOVA j.d.o.o., OIB 72212617808, Bok 46, 51000 Rijeka</item>
    </izvorni_sadrzaj>
    <derivirana_varijabla naziv="DomainObject.Predmet.ProtuStrankaListFormatedWithAdressOIB_1">
      <item>CAFFE DRENOVA j.d.o.o., OIB 72212617808, Bok 46, 51000 Rijeka</item>
    </derivirana_varijabla>
  </DomainObject.Predmet.ProtuStrankaListFormatedWithAdressOIB>
  <DomainObject.Predmet.ProtuStrankaListNazivFormated>
    <izvorni_sadrzaj>
      <item>CAFFE DRENOVA j.d.o.o.</item>
    </izvorni_sadrzaj>
    <derivirana_varijabla naziv="DomainObject.Predmet.ProtuStrankaListNazivFormated_1">
      <item>CAFFE DRENOVA j.d.o.o.</item>
    </derivirana_varijabla>
  </DomainObject.Predmet.ProtuStrankaListNazivFormated>
  <DomainObject.Predmet.ProtuStrankaListNazivFormatedOIB>
    <izvorni_sadrzaj>
      <item>CAFFE DRENOVA j.d.o.o., OIB 72212617808</item>
    </izvorni_sadrzaj>
    <derivirana_varijabla naziv="DomainObject.Predmet.ProtuStrankaListNazivFormatedOIB_1">
      <item>CAFFE DRENOVA j.d.o.o., OIB 72212617808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CAFFE DRENOVA j.d.o.o.</izvorni_sadrzaj>
    <derivirana_varijabla naziv="DomainObject.Predmet.ProtustrankaIDrugi_1">CAFFE DRENOVA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CAFFE DRENOVA j.d.o.o., OIB 72212617808, Bok 46, 51000 Rijeka</izvorni_sadrzaj>
    <derivirana_varijabla naziv="DomainObject.Predmet.ProtustrankaIDrugiAdressOIB_1">CAFFE DRENOVA j.d.o.o., OIB 72212617808, Bok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CAFFE DRENOVA j.d.o.o.</item>
    </izvorni_sadrzaj>
    <derivirana_varijabla naziv="DomainObject.Predmet.SudioniciListNaziv_1">
      <item>FINA Rijeka</item>
      <item>CAFFE DRENOVA j.d.o.o.</item>
    </derivirana_varijabla>
  </DomainObject.Predmet.SudioniciListNaziv>
  <DomainObject.Predmet.SudioniciListAdressOIB>
    <izvorni_sadrzaj>
      <item>FINA Rijeka, OIB 85821130368, Frana Kurelca 8,51000 Rijeka</item>
      <item>CAFFE DRENOVA j.d.o.o., OIB 72212617808, Bok 46,51000 Rijeka</item>
    </izvorni_sadrzaj>
    <derivirana_varijabla naziv="DomainObject.Predmet.SudioniciListAdressOIB_1">
      <item>FINA Rijeka, OIB 85821130368, Frana Kurelca 8,51000 Rijeka</item>
      <item>CAFFE DRENOVA j.d.o.o., OIB 72212617808, Bok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72212617808</item>
    </izvorni_sadrzaj>
    <derivirana_varijabla naziv="DomainObject.Predmet.SudioniciListNazivOIB_1">
      <item>, OIB 85821130368</item>
      <item>, OIB 72212617808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1067</properties:Words>
  <properties:Characters>5968</properties:Characters>
  <properties:Lines>144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2017-07-11T08:39:00Z</dcterms:created>
  <dc:creator>korlevicd</dc:creator>
  <cp:lastModifiedBy>Danijela Fumić</cp:lastModifiedBy>
  <cp:lastPrinted>2017-07-11T08:39:00Z</cp:lastPrinted>
  <dcterms:modified xmlns:xsi="http://www.w3.org/2001/XMLSchema-instance" xsi:type="dcterms:W3CDTF">2017-07-11T08:41:00Z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