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cba3" w14:paraId="2eecba3" w:rsidRDefault="00281BC7" w:rsidP="00EF7C9A" w:rsidR="00281BC7" w:rsidRPr="00621E2E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621E2E">
      <w:pPr>
        <w:rPr>
          <w:b/>
        </w:rPr>
      </w:pPr>
    </w:p>
    <w:p w:rsidRDefault="00281BC7" w:rsidP="00281BC7" w:rsidR="00281BC7" w:rsidRPr="00621E2E">
      <w:pPr>
        <w:rPr>
          <w:b/>
        </w:rPr>
      </w:pPr>
    </w:p>
    <w:p w:rsidRDefault="00E022E9" w:rsidP="00281BC7" w:rsidR="00E022E9" w:rsidRPr="00621E2E">
      <w:pPr>
        <w:rPr>
          <w:b/>
          <w:bCs/>
        </w:rPr>
      </w:pPr>
    </w:p>
    <w:p w:rsidRDefault="00281BC7" w:rsidP="00281BC7" w:rsidR="00281BC7" w:rsidRPr="00D83BCA">
      <w:pPr>
        <w:rPr>
          <w:bCs/>
        </w:rPr>
      </w:pPr>
      <w:r w:rsidRPr="00D83BCA">
        <w:rPr>
          <w:bCs/>
        </w:rPr>
        <w:t>REPUBLIKA HRVATSKA</w:t>
      </w:r>
    </w:p>
    <w:p w:rsidRDefault="00281BC7" w:rsidP="00281BC7" w:rsidR="00E022E9" w:rsidRPr="00D83BCA">
      <w:pPr>
        <w:rPr>
          <w:bCs/>
        </w:rPr>
      </w:pPr>
      <w:r w:rsidRPr="00D83BCA">
        <w:rPr>
          <w:bCs/>
        </w:rPr>
        <w:t>TRGOVAČKI SUD U ZADRU</w:t>
      </w:r>
    </w:p>
    <w:p w:rsidRDefault="00E022E9" w:rsidP="004E7E9B" w:rsidR="00EF7C9A" w:rsidRPr="00D83BCA">
      <w:r w:rsidRPr="00D83BCA">
        <w:t>Dr. Franje Tuđmana 35</w:t>
      </w:r>
      <w:r w:rsidR="00281BC7" w:rsidRPr="00D83BCA">
        <w:tab/>
      </w:r>
    </w:p>
    <w:p w:rsidRDefault="00E022E9" w:rsidP="00281BC7" w:rsidR="00E022E9" w:rsidRPr="00D83BCA">
      <w:pPr>
        <w:rPr>
          <w:bCs/>
        </w:rPr>
      </w:pPr>
    </w:p>
    <w:p w:rsidRDefault="00EF7C9A" w:rsidP="00EF7C9A" w:rsidR="00EF7C9A" w:rsidRPr="00D83BCA">
      <w:pPr>
        <w:jc w:val="center"/>
        <w:rPr>
          <w:bCs/>
        </w:rPr>
      </w:pPr>
      <w:r w:rsidRPr="00D83BCA">
        <w:rPr>
          <w:bCs/>
        </w:rPr>
        <w:t>R E P U B L I K A   H R V A T S K A</w:t>
      </w:r>
    </w:p>
    <w:p w:rsidRDefault="00281BC7" w:rsidP="00281BC7" w:rsidR="00281BC7" w:rsidRPr="00D83BCA">
      <w:pPr>
        <w:rPr>
          <w:bCs/>
        </w:rPr>
      </w:pPr>
      <w:r w:rsidRPr="00D83BCA">
        <w:rPr>
          <w:bCs/>
        </w:rPr>
        <w:tab/>
      </w:r>
      <w:r w:rsidRPr="00D83BCA">
        <w:rPr>
          <w:bCs/>
        </w:rPr>
        <w:tab/>
      </w:r>
      <w:r w:rsidRPr="00D83BCA">
        <w:rPr>
          <w:bCs/>
        </w:rPr>
        <w:tab/>
      </w:r>
      <w:r w:rsidRPr="00D83BCA">
        <w:rPr>
          <w:bCs/>
        </w:rPr>
        <w:tab/>
      </w:r>
      <w:r w:rsidRPr="00D83BCA">
        <w:rPr>
          <w:bCs/>
        </w:rPr>
        <w:tab/>
      </w:r>
    </w:p>
    <w:p w:rsidRDefault="00C04252" w:rsidP="00281BC7" w:rsidR="00C04252" w:rsidRPr="00D83BCA">
      <w:pPr>
        <w:jc w:val="center"/>
      </w:pPr>
      <w:r w:rsidRPr="00D83BCA">
        <w:t>Z A K L J U Č A K</w:t>
      </w:r>
    </w:p>
    <w:p w:rsidRDefault="002558E3" w:rsidP="00281BC7" w:rsidR="002558E3" w:rsidRPr="00D83BCA">
      <w:pPr>
        <w:jc w:val="center"/>
      </w:pPr>
    </w:p>
    <w:p w:rsidRDefault="00612143" w:rsidP="00530DF2" w:rsidR="00C04252" w:rsidRPr="00D83BCA">
      <w:pPr>
        <w:ind w:firstLine="708"/>
        <w:jc w:val="both"/>
      </w:pPr>
      <w:r>
        <w:t>Trgovački sud u Zadru, po sutkinji Ani Markač u stečajnom postupku nad stečajnim dužnikom</w:t>
      </w:r>
      <w:r>
        <w:rPr>
          <w:rFonts w:cstheme="majorBidi" w:hAnsiTheme="majorBidi" w:asciiTheme="majorBidi"/>
        </w:rPr>
        <w:t xml:space="preserve"> Stečajna masa iza AGRO DALMACIJA d.o.o. u stečaju, Zadar, Dr. Franje Tuđmana 46/C, OIB: 67031757498, </w:t>
      </w:r>
      <w:r>
        <w:t>kojeg zastupa stečajni upravite</w:t>
      </w:r>
      <w:r w:rsidR="00530DF2">
        <w:t xml:space="preserve">lj Ante Vukašina iz Zadra, </w:t>
      </w:r>
      <w:r>
        <w:t xml:space="preserve">26. lipnja 2018., </w:t>
      </w:r>
    </w:p>
    <w:p w:rsidRDefault="00530DF2" w:rsidP="00530DF2" w:rsidR="00C04252" w:rsidRPr="00D83BCA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                                              </w:t>
      </w:r>
      <w:r w:rsidR="00C04252" w:rsidRPr="00D83BCA">
        <w:rPr>
          <w:szCs w:val="24"/>
        </w:rPr>
        <w:t xml:space="preserve">z a k l j u č i o   j e </w:t>
      </w:r>
    </w:p>
    <w:p w:rsidRDefault="00C04252" w:rsidP="00C04252" w:rsidR="00C04252" w:rsidRPr="00D83BCA">
      <w:pPr>
        <w:pStyle w:val="Tijeloteksta"/>
        <w:ind w:firstLine="708"/>
        <w:jc w:val="center"/>
        <w:rPr>
          <w:szCs w:val="24"/>
        </w:rPr>
      </w:pPr>
    </w:p>
    <w:p w:rsidRDefault="00D83BCA" w:rsidP="00D83BCA" w:rsidR="00D83BCA">
      <w:pPr>
        <w:jc w:val="both"/>
      </w:pPr>
      <w:r>
        <w:t>I.</w:t>
      </w:r>
      <w:r>
        <w:tab/>
      </w:r>
      <w:r w:rsidR="005E7AE1" w:rsidRPr="00621E2E">
        <w:t>Nalaže se stečajno</w:t>
      </w:r>
      <w:r w:rsidR="00612143">
        <w:t xml:space="preserve">m upravitelju Anti </w:t>
      </w:r>
      <w:proofErr w:type="spellStart"/>
      <w:r w:rsidR="00612143">
        <w:t>Vukašinu</w:t>
      </w:r>
      <w:proofErr w:type="spellEnd"/>
      <w:r w:rsidR="00612143">
        <w:t xml:space="preserve"> iz Zadra da u roku </w:t>
      </w:r>
      <w:r w:rsidR="005E7AE1" w:rsidRPr="00621E2E">
        <w:t xml:space="preserve">od </w:t>
      </w:r>
      <w:r w:rsidR="00612143">
        <w:t>8</w:t>
      </w:r>
      <w:r w:rsidR="00621E2E">
        <w:t xml:space="preserve"> (</w:t>
      </w:r>
      <w:r w:rsidR="00612143">
        <w:t>osam</w:t>
      </w:r>
      <w:r w:rsidR="00621E2E">
        <w:t xml:space="preserve">) dana od dana </w:t>
      </w:r>
      <w:r w:rsidR="00514581">
        <w:t>zaprimanja prijepisa</w:t>
      </w:r>
      <w:r w:rsidR="00EC7C0A">
        <w:t xml:space="preserve"> ovog </w:t>
      </w:r>
      <w:r w:rsidR="00621E2E">
        <w:t xml:space="preserve">zaključka </w:t>
      </w:r>
      <w:r w:rsidR="00514581">
        <w:t xml:space="preserve">dostavi dokaz o nastalim </w:t>
      </w:r>
      <w:r w:rsidR="00612143">
        <w:t xml:space="preserve">mu troškovima na ime poštarine, mobitela i pečata u iznosu od </w:t>
      </w:r>
      <w:r w:rsidR="00BE2761">
        <w:t xml:space="preserve">ukupno </w:t>
      </w:r>
      <w:r w:rsidR="00612143">
        <w:t xml:space="preserve">350,00 kn, kao i da dostavi dokaze u vidu putnih naloga na ime troškova puta osobnim automobilom na relaciji Zadar-Šibenik-Zadar 176 km x 2 puta, </w:t>
      </w:r>
      <w:r>
        <w:t>a kako to i proizlazi iz završnog računa i</w:t>
      </w:r>
      <w:r w:rsidR="006F069D">
        <w:t>st</w:t>
      </w:r>
      <w:r w:rsidR="00612143">
        <w:t>og koji je dostavio sudu 17. travnja 2018.</w:t>
      </w:r>
      <w:r w:rsidR="00161E2E">
        <w:t>,</w:t>
      </w:r>
      <w:r w:rsidR="00612143">
        <w:t xml:space="preserve"> </w:t>
      </w:r>
      <w:r>
        <w:t>obzirom da sud određuje naknadu troškova stečajnom upravitelju na temelju pisanog obrazloženog i dokumentiranog izvješća stečajnog upravitelja, a sve sukladno odredbi čl. 94. st. 3. Stečajnog zakona (Narodne novine broj 71/15 i 104/17).</w:t>
      </w:r>
    </w:p>
    <w:p w:rsidRDefault="00D83BCA" w:rsidP="00D83BCA" w:rsidR="00D83BCA">
      <w:pPr>
        <w:jc w:val="both"/>
      </w:pPr>
    </w:p>
    <w:p w:rsidRDefault="00D83BCA" w:rsidP="00D83BCA" w:rsidR="00D83BCA">
      <w:pPr>
        <w:jc w:val="both"/>
      </w:pPr>
      <w:r>
        <w:t>II.</w:t>
      </w:r>
      <w:r>
        <w:tab/>
        <w:t xml:space="preserve"> </w:t>
      </w:r>
      <w:r w:rsidRPr="00621E2E">
        <w:t>Nalaže se stečajno</w:t>
      </w:r>
      <w:r w:rsidR="00612143">
        <w:t xml:space="preserve">m upravitelju  Anti </w:t>
      </w:r>
      <w:proofErr w:type="spellStart"/>
      <w:r w:rsidR="00612143">
        <w:t>Vukašinu</w:t>
      </w:r>
      <w:proofErr w:type="spellEnd"/>
      <w:r w:rsidR="00612143">
        <w:t xml:space="preserve"> iz Zadra </w:t>
      </w:r>
      <w:r w:rsidRPr="00621E2E">
        <w:t xml:space="preserve">da u roku od </w:t>
      </w:r>
      <w:r w:rsidR="00612143">
        <w:t>8 (osam</w:t>
      </w:r>
      <w:r w:rsidR="00EC7C0A">
        <w:t xml:space="preserve">) dana od dana </w:t>
      </w:r>
      <w:r>
        <w:t xml:space="preserve">zaprimanja prijepisa </w:t>
      </w:r>
      <w:r w:rsidR="00EC7C0A">
        <w:t xml:space="preserve">ovog </w:t>
      </w:r>
      <w:r>
        <w:t xml:space="preserve">zaključka pojasni sudske </w:t>
      </w:r>
      <w:r w:rsidR="00612143">
        <w:t xml:space="preserve">troškove </w:t>
      </w:r>
      <w:r w:rsidR="00161E2E">
        <w:t>stečajnog</w:t>
      </w:r>
      <w:r w:rsidR="00612143">
        <w:t xml:space="preserve"> postupka u iznosu od 2.000,00 kuna </w:t>
      </w:r>
      <w:r>
        <w:t>takođ</w:t>
      </w:r>
      <w:r w:rsidR="00612143">
        <w:t xml:space="preserve">er sukladno završnom računu istog od 17. travnja 2018. </w:t>
      </w:r>
      <w:r>
        <w:t xml:space="preserve"> </w:t>
      </w:r>
    </w:p>
    <w:p w:rsidRDefault="00EC7C0A" w:rsidP="00D83BCA" w:rsidR="00EC7C0A">
      <w:pPr>
        <w:jc w:val="both"/>
      </w:pPr>
    </w:p>
    <w:p w:rsidRDefault="00EC7C0A" w:rsidP="00D83BCA" w:rsidR="00BE2761">
      <w:pPr>
        <w:jc w:val="both"/>
      </w:pPr>
      <w:r>
        <w:t>III.</w:t>
      </w:r>
      <w:r>
        <w:tab/>
      </w:r>
      <w:r w:rsidRPr="00621E2E">
        <w:t>Nalaže se stečajno</w:t>
      </w:r>
      <w:r w:rsidR="00BE2761">
        <w:t xml:space="preserve">m upravitelju Anti </w:t>
      </w:r>
      <w:proofErr w:type="spellStart"/>
      <w:r w:rsidR="00BE2761">
        <w:t>Vukašinu</w:t>
      </w:r>
      <w:proofErr w:type="spellEnd"/>
      <w:r w:rsidR="00BE2761">
        <w:t xml:space="preserve"> iz Zadra </w:t>
      </w:r>
      <w:r w:rsidR="00BE2761" w:rsidRPr="00621E2E">
        <w:t xml:space="preserve">da u roku od </w:t>
      </w:r>
      <w:r w:rsidR="00BE2761">
        <w:t xml:space="preserve">8 (osam) dana </w:t>
      </w:r>
      <w:r>
        <w:t>od dana zaprimanja prijepisa ovog zaključka</w:t>
      </w:r>
      <w:r w:rsidR="00BE2761">
        <w:t xml:space="preserve"> u spis dostavi dokaz u odnosu na računovodstvene i administrativne usluge obzirom da iz završnog računa istoga od 17. travnja 2018. proizlazi da nepodmireni troškovi u odnosu na ovu stavku iznose ukupno 3.750,00 kn (3.000,00 kn uvećano za PDV).</w:t>
      </w:r>
    </w:p>
    <w:p w:rsidRDefault="00621E2E" w:rsidP="00514581" w:rsidR="00621E2E" w:rsidRPr="00621E2E">
      <w:pPr>
        <w:jc w:val="both"/>
      </w:pPr>
    </w:p>
    <w:p w:rsidRDefault="008F3AD6" w:rsidP="00BE2761" w:rsidR="005E7AE1" w:rsidRPr="00621E2E">
      <w:pPr>
        <w:jc w:val="center"/>
      </w:pPr>
      <w:r w:rsidRPr="00621E2E">
        <w:t>U Zadru</w:t>
      </w:r>
      <w:r w:rsidR="00901D99" w:rsidRPr="00621E2E">
        <w:t xml:space="preserve"> </w:t>
      </w:r>
      <w:r w:rsidR="00612143">
        <w:t xml:space="preserve">26. lipnja 2018. </w:t>
      </w:r>
      <w:r w:rsidR="004E7E9B" w:rsidRPr="00621E2E">
        <w:t xml:space="preserve"> </w:t>
      </w:r>
    </w:p>
    <w:p w:rsidRDefault="006D77E9" w:rsidP="00530DF2" w:rsidR="00E235B4" w:rsidRPr="00621E2E">
      <w:pPr>
        <w:jc w:val="right"/>
      </w:pPr>
      <w:r w:rsidRPr="00621E2E">
        <w:tab/>
      </w:r>
      <w:r w:rsidRPr="00621E2E">
        <w:tab/>
      </w:r>
      <w:r w:rsidRPr="00621E2E">
        <w:tab/>
      </w:r>
      <w:r w:rsidRPr="00621E2E">
        <w:tab/>
        <w:t xml:space="preserve">                       </w:t>
      </w:r>
      <w:r w:rsidR="00E235B4" w:rsidRPr="00621E2E">
        <w:t xml:space="preserve">        </w:t>
      </w:r>
    </w:p>
    <w:p w:rsidRDefault="00530DF2" w:rsidP="00530DF2" w:rsidR="00530DF2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</w:t>
      </w:r>
      <w:r w:rsidRPr="00AD2980">
        <w:t>Sutkinja</w:t>
      </w:r>
    </w:p>
    <w:p w:rsidRDefault="00530DF2" w:rsidP="00530DF2" w:rsidR="00530DF2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530DF2" w:rsidP="00530DF2" w:rsidR="00530DF2">
      <w:pPr>
        <w:jc w:val="center"/>
      </w:pPr>
    </w:p>
    <w:p w:rsidRDefault="00530DF2" w:rsidP="008F03DE" w:rsidR="00530DF2"/>
    <w:p w:rsidRDefault="00530DF2" w:rsidP="008F03DE" w:rsidR="00530DF2"/>
    <w:p w:rsidRDefault="008F3AD6" w:rsidP="008F03DE" w:rsidR="008F3AD6" w:rsidRPr="00621E2E">
      <w:r w:rsidRPr="00621E2E">
        <w:t>POUKA O PRAVNOM LIJEKU</w:t>
      </w:r>
      <w:r w:rsidR="00514581">
        <w:t>:</w:t>
      </w:r>
    </w:p>
    <w:p w:rsidRDefault="008F3AD6" w:rsidP="00C04252" w:rsidR="008F3AD6" w:rsidRPr="00621E2E">
      <w:r w:rsidRPr="00621E2E">
        <w:t xml:space="preserve">Protiv ovog </w:t>
      </w:r>
      <w:r w:rsidR="00C04252" w:rsidRPr="00621E2E">
        <w:t xml:space="preserve">zaključka </w:t>
      </w:r>
      <w:r w:rsidR="00E235B4" w:rsidRPr="00621E2E">
        <w:t>žalba nije dopuštena.</w:t>
      </w:r>
    </w:p>
    <w:sectPr w:rsidSect="009C0FF2" w:rsidR="008F3AD6" w:rsidRPr="00621E2E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12143" w:rsidR="00612143">
        <w:pPr>
          <w:pStyle w:val="Zaglavlje"/>
          <w:jc w:val="right"/>
        </w:pPr>
        <w:r>
          <w:tab/>
        </w:r>
        <w:r>
          <w:tab/>
        </w:r>
        <w:r w:rsidR="006E5E65">
          <w:t>Poslovni broj: 2 St-</w:t>
        </w:r>
        <w:r w:rsidR="00612143">
          <w:t>517/2017-45</w:t>
        </w:r>
      </w:p>
      <w:p w:rsidRDefault="009C0FF2" w:rsidP="00612143" w:rsidR="009C0FF2">
        <w:pPr>
          <w:pStyle w:val="Zaglavlje"/>
          <w:jc w:val="right"/>
        </w:pPr>
        <w:r>
          <w:tab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612143">
      <w:t>517/2017-45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79BB59A6"/>
    <w:multiLevelType w:val="hybridMultilevel"/>
    <w:tmpl w:val="E3167C80"/>
    <w:lvl w:tplc="91388E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D55E1"/>
    <w:rsid w:val="0013102B"/>
    <w:rsid w:val="00161E2E"/>
    <w:rsid w:val="001840A0"/>
    <w:rsid w:val="001A363B"/>
    <w:rsid w:val="001C347E"/>
    <w:rsid w:val="0020672D"/>
    <w:rsid w:val="00243782"/>
    <w:rsid w:val="002558E3"/>
    <w:rsid w:val="00281BC7"/>
    <w:rsid w:val="003024D4"/>
    <w:rsid w:val="00323F63"/>
    <w:rsid w:val="00342BE6"/>
    <w:rsid w:val="003C6DA5"/>
    <w:rsid w:val="00426ECA"/>
    <w:rsid w:val="00453E80"/>
    <w:rsid w:val="004676BD"/>
    <w:rsid w:val="00474A81"/>
    <w:rsid w:val="00484DF3"/>
    <w:rsid w:val="004B768C"/>
    <w:rsid w:val="004C5C40"/>
    <w:rsid w:val="004E7E9B"/>
    <w:rsid w:val="004F1515"/>
    <w:rsid w:val="00514581"/>
    <w:rsid w:val="00515656"/>
    <w:rsid w:val="00530DF2"/>
    <w:rsid w:val="0055636D"/>
    <w:rsid w:val="005E7AE1"/>
    <w:rsid w:val="00612143"/>
    <w:rsid w:val="00621E2E"/>
    <w:rsid w:val="00665069"/>
    <w:rsid w:val="006A6847"/>
    <w:rsid w:val="006D77E9"/>
    <w:rsid w:val="006E5E65"/>
    <w:rsid w:val="006F069D"/>
    <w:rsid w:val="007002A2"/>
    <w:rsid w:val="0074396A"/>
    <w:rsid w:val="00766A92"/>
    <w:rsid w:val="007B6657"/>
    <w:rsid w:val="007C75BF"/>
    <w:rsid w:val="007F26FC"/>
    <w:rsid w:val="00842CEB"/>
    <w:rsid w:val="00853586"/>
    <w:rsid w:val="008F03DE"/>
    <w:rsid w:val="008F3AD6"/>
    <w:rsid w:val="00901D99"/>
    <w:rsid w:val="009068CC"/>
    <w:rsid w:val="009B4456"/>
    <w:rsid w:val="009C0FF2"/>
    <w:rsid w:val="009D7950"/>
    <w:rsid w:val="009F62F2"/>
    <w:rsid w:val="00A5292A"/>
    <w:rsid w:val="00B21641"/>
    <w:rsid w:val="00B310F0"/>
    <w:rsid w:val="00B65045"/>
    <w:rsid w:val="00BB4F73"/>
    <w:rsid w:val="00BE2761"/>
    <w:rsid w:val="00BE6E59"/>
    <w:rsid w:val="00C04252"/>
    <w:rsid w:val="00C30170"/>
    <w:rsid w:val="00C85781"/>
    <w:rsid w:val="00C9120F"/>
    <w:rsid w:val="00D83BCA"/>
    <w:rsid w:val="00E022E9"/>
    <w:rsid w:val="00E235B4"/>
    <w:rsid w:val="00EA3143"/>
    <w:rsid w:val="00EB3FAB"/>
    <w:rsid w:val="00EC7C0A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84D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D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D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D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D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84D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D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D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D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D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98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727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2017.</izvorni_sadrzaj>
    <derivirana_varijabla naziv="DomainObject.Predmet.DatumOsnivanja_1">21.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
 se u sobi br. 42 u ormaru</izvorni_sadrzaj>
    <derivirana_varijabla naziv="DomainObject.Predmet.PrimjedbaSuca_1">prijave tražbina vjerovnika čuvaju
 se u sobi br. 42 u ormaru</derivirana_varijabla>
  </DomainObject.Predmet.PrimjedbaSuca>
  <DomainObject.Predmet.ProtustrankaFormated>
    <izvorni_sadrzaj>  AGRO DALMACIJA d.o.o. za trgovinu i poljoprivredne usluge</izvorni_sadrzaj>
    <derivirana_varijabla naziv="DomainObject.Predmet.ProtustrankaFormated_1">  AGRO DALMACIJA d.o.o. za trgovinu i poljoprivredne usluge</derivirana_varijabla>
  </DomainObject.Predmet.ProtustrankaFormated>
  <DomainObject.Predmet.ProtustrankaFormatedOIB>
    <izvorni_sadrzaj>  AGRO DALMACIJA d.o.o. za trgovinu i poljoprivredne usluge, OIB 66702267357</izvorni_sadrzaj>
    <derivirana_varijabla naziv="DomainObject.Predmet.ProtustrankaFormatedOIB_1">  AGRO DALMACIJA d.o.o. za trgovinu i poljoprivredne usluge, OIB 66702267357</derivirana_varijabla>
  </DomainObject.Predmet.ProtustrankaFormatedOIB>
  <DomainObject.Predmet.ProtustrankaFormatedWithAdress>
    <izvorni_sadrzaj> AGRO DALMACIJA d.o.o. za trgovinu i poljoprivredne usluge, Velimira Škorpika 29, 22000 Šibenik</izvorni_sadrzaj>
    <derivirana_varijabla naziv="DomainObject.Predmet.ProtustrankaFormatedWithAdress_1"> AGRO DALMACIJA d.o.o. za trgovinu i poljoprivredne usluge, Velimira Škorpika 29, 22000 Šibenik</derivirana_varijabla>
  </DomainObject.Predmet.ProtustrankaFormatedWithAdress>
  <DomainObject.Predmet.ProtustrankaFormatedWithAdressOIB>
    <izvorni_sadrzaj> AGRO DALMACIJA d.o.o. za trgovinu i poljoprivredne usluge, OIB 66702267357, Velimira Škorpika 29, 22000 Šibenik</izvorni_sadrzaj>
    <derivirana_varijabla naziv="DomainObject.Predmet.ProtustrankaFormatedWithAdressOIB_1"> AGRO DALMACIJA d.o.o. za trgovinu i poljoprivredne usluge, OIB 66702267357, Velimira Škorpika 29, 22000 Šibenik</derivirana_varijabla>
  </DomainObject.Predmet.ProtustrankaFormatedWithAdressOIB>
  <DomainObject.Predmet.ProtustrankaWithAdress>
    <izvorni_sadrzaj>AGRO DALMACIJA d.o.o. za trgovinu i poljoprivredne usluge Velimira Škorpika 29, 22000 Šibenik</izvorni_sadrzaj>
    <derivirana_varijabla naziv="DomainObject.Predmet.ProtustrankaWithAdress_1">AGRO DALMACIJA d.o.o. za trgovinu i poljoprivredne usluge Velimira Škorpika 29, 22000 Šibenik</derivirana_varijabla>
  </DomainObject.Predmet.ProtustrankaWithAdress>
  <DomainObject.Predmet.ProtustrankaWithAdressOIB>
    <izvorni_sadrzaj>AGRO DALMACIJA d.o.o. za trgovinu i poljoprivredne usluge, OIB 66702267357, Velimira Škorpika 29, 22000 Šibenik</izvorni_sadrzaj>
    <derivirana_varijabla naziv="DomainObject.Predmet.ProtustrankaWithAdressOIB_1">AGRO DALMACIJA d.o.o. za trgovinu i poljoprivredne usluge, OIB 66702267357, Velimira Škorpika 29, 22000 Šibenik</derivirana_varijabla>
  </DomainObject.Predmet.ProtustrankaWithAdressOIB>
  <DomainObject.Predmet.ProtustrankaNazivFormated>
    <izvorni_sadrzaj>AGRO DALMACIJA d.o.o. za trgovinu i poljoprivredne usluge</izvorni_sadrzaj>
    <derivirana_varijabla naziv="DomainObject.Predmet.ProtustrankaNazivFormated_1">AGRO DALMACIJA d.o.o. za trgovinu i poljoprivredne usluge</derivirana_varijabla>
  </DomainObject.Predmet.ProtustrankaNazivFormated>
  <DomainObject.Predmet.ProtustrankaNazivFormatedOIB>
    <izvorni_sadrzaj>AGRO DALMACIJA d.o.o. za trgovinu i poljoprivredne usluge, OIB 66702267357</izvorni_sadrzaj>
    <derivirana_varijabla naziv="DomainObject.Predmet.ProtustrankaNazivFormatedOIB_1">AGRO DALMACIJA d.o.o. za trgovinu i poljoprivredne usluge, OIB 66702267357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 DALMACIJA d.o.o. za trgovinu i poljoprivredne usluge</item>
    </izvorni_sadrzaj>
    <derivirana_varijabla naziv="DomainObject.Predmet.ProtuStrankaListFormated_1">
      <item>AGRO DALMACIJA d.o.o. za trgovinu i poljoprivredne usluge</item>
    </derivirana_varijabla>
  </DomainObject.Predmet.ProtuStrankaListFormated>
  <DomainObject.Predmet.ProtuStrankaListFormatedOIB>
    <izvorni_sadrzaj>
      <item>AGRO DALMACIJA d.o.o. za trgovinu i poljoprivredne usluge, OIB 66702267357</item>
    </izvorni_sadrzaj>
    <derivirana_varijabla naziv="DomainObject.Predmet.ProtuStrankaListFormatedOIB_1">
      <item>AGRO DALMACIJA d.o.o. za trgovinu i poljoprivredne usluge, OIB 66702267357</item>
    </derivirana_varijabla>
  </DomainObject.Predmet.ProtuStrankaListFormatedOIB>
  <DomainObject.Predmet.ProtuStrankaListFormatedWithAdress>
    <izvorni_sadrzaj>
      <item>AGRO DALMACIJA d.o.o. za trgovinu i poljoprivredne usluge, Velimira Škorpika 29, 22000 Šibenik</item>
    </izvorni_sadrzaj>
    <derivirana_varijabla naziv="DomainObject.Predmet.ProtuStrankaListFormatedWithAdress_1">
      <item>AGRO DALMACIJA d.o.o. za trgovinu i poljoprivredne usluge, Velimira Škorpika 29, 22000 Šibenik</item>
    </derivirana_varijabla>
  </DomainObject.Predmet.ProtuStrankaListFormatedWithAdress>
  <DomainObject.Predmet.ProtuStrankaListFormatedWithAdressOIB>
    <izvorni_sadrzaj>
      <item>AGRO DALMACIJA d.o.o. za trgovinu i poljoprivredne usluge, OIB 66702267357, Velimira Škorpika 29, 22000 Šibenik</item>
    </izvorni_sadrzaj>
    <derivirana_varijabla naziv="DomainObject.Predmet.ProtuStrankaListFormatedWithAdressOIB_1">
      <item>AGRO DALMACIJA d.o.o. za trgovinu i poljoprivredne usluge, OIB 66702267357, Velimira Škorpika 29, 22000 Šibenik</item>
    </derivirana_varijabla>
  </DomainObject.Predmet.ProtuStrankaListFormatedWithAdressOIB>
  <DomainObject.Predmet.ProtuStrankaListNazivFormated>
    <izvorni_sadrzaj>
      <item>AGRO DALMACIJA d.o.o. za trgovinu i poljoprivredne usluge</item>
    </izvorni_sadrzaj>
    <derivirana_varijabla naziv="DomainObject.Predmet.ProtuStrankaListNazivFormated_1">
      <item>AGRO DALMACIJA d.o.o. za trgovinu i poljoprivredne usluge</item>
    </derivirana_varijabla>
  </DomainObject.Predmet.ProtuStrankaListNazivFormated>
  <DomainObject.Predmet.ProtuStrankaListNazivFormatedOIB>
    <izvorni_sadrzaj>
      <item>AGRO DALMACIJA d.o.o. za trgovinu i poljoprivredne usluge, OIB 66702267357</item>
    </izvorni_sadrzaj>
    <derivirana_varijabla naziv="DomainObject.Predmet.ProtuStrankaListNazivFormatedOIB_1">
      <item>AGRO DALMACIJA d.o.o. za trgovinu i poljoprivredne usluge, OIB 66702267357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 DALMACIJA d.o.o. za trgovinu i poljoprivredne usluge</izvorni_sadrzaj>
    <derivirana_varijabla naziv="DomainObject.Predmet.ProtustrankaIDrugi_1">AGRO DALMACIJA d.o.o. za trgovinu i poljoprivredne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AGRO DALMACIJA d.o.o. za trgovinu i poljoprivredne usluge, OIB 66702267357, Velimira Škorpika 29, 22000 Šibenik</izvorni_sadrzaj>
    <derivirana_varijabla naziv="DomainObject.Predmet.ProtustrankaIDrugiAdressOIB_1">AGRO DALMACIJA d.o.o. za trgovinu i poljoprivredne usluge, OIB 66702267357, Velimira Škorpika 29,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AGRO DALMACIJA d.o.o. za trgovinu i poljoprivredne usluge</item>
    </izvorni_sadrzaj>
    <derivirana_varijabla naziv="DomainObject.Predmet.SudioniciListNaziv_1">
      <item>FINA - Podružnica Šibenik</item>
      <item>AGRO DALMACIJA d.o.o. za trgovinu i poljoprivredne usluge</item>
    </derivirana_varijabla>
  </DomainObject.Predmet.SudioniciListNaziv>
  <DomainObject.Predmet.SudioniciListAdressOIB>
    <izvorni_sadrzaj>
      <item>FINA - Podružnica Šibenik, OIB 85821130368, Perivoj L. Marune 1,22000 Šibenik</item>
      <item>AGRO DALMACIJA d.o.o. za trgovinu i poljoprivredne usluge, OIB 66702267357, Velimira Škorpika 29,22000 Šibenik</item>
    </izvorni_sadrzaj>
    <derivirana_varijabla naziv="DomainObject.Predmet.SudioniciListAdressOIB_1">
      <item>FINA - Podružnica Šibenik, OIB 85821130368, Perivoj L. Marune 1,22000 Šibenik</item>
      <item>AGRO DALMACIJA d.o.o. za trgovinu i poljoprivredne usluge, OIB 66702267357, Velimira Škorpika 29,22000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66702267357</item>
    </izvorni_sadrzaj>
    <derivirana_varijabla naziv="DomainObject.Predmet.SudioniciListNazivOIB_1">
      <item>, OIB 85821130368</item>
      <item>, OIB 66702267357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7EFD3-3C3C-46A1-82D8-65A9629343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1584</properties:Characters>
  <properties:Lines>46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2018-06-25T18:45:00Z</dcterms:created>
  <dc:creator>Ardena Bajlo</dc:creator>
  <cp:lastModifiedBy>Merlina Klišmanić</cp:lastModifiedBy>
  <cp:lastPrinted>2018-06-26T08:13:00Z</cp:lastPrinted>
  <dcterms:modified xmlns:xsi="http://www.w3.org/2001/XMLSchema-instance" xsi:type="dcterms:W3CDTF">2018-06-26T11:54:00Z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(St-517-17 nalog steč. upr. da dostavi dokaz o troškovima.docx)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