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03e6" w14:paraId="ca603e6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7B5B3E">
        <w:rPr>
          <w:rFonts w:cs="Times New Roman" w:eastAsia="MS Mincho" w:hAnsi="Times New Roman" w:ascii="Times New Roman"/>
          <w:sz w:val="24"/>
        </w:rPr>
        <w:t>14</w:t>
      </w:r>
      <w:r w:rsidR="00FC7BD7">
        <w:rPr>
          <w:rFonts w:cs="Times New Roman" w:eastAsia="MS Mincho" w:hAnsi="Times New Roman" w:ascii="Times New Roman"/>
          <w:sz w:val="24"/>
        </w:rPr>
        <w:t>. ožujka 2017</w:t>
      </w:r>
      <w:r w:rsidR="00091FC2">
        <w:rPr>
          <w:rFonts w:cs="Times New Roman" w:eastAsia="MS Mincho" w:hAnsi="Times New Roman" w:ascii="Times New Roman"/>
          <w:sz w:val="24"/>
        </w:rPr>
        <w:t>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A20CE9">
        <w:t>AUSPICATO društvo s ograničenom odgovornošću za građenje, nekretnine i pružanje usluga Viškovo, Gornji Jugi 14/B ( MBS 040215615 ( MBS 040269121 - OIB 92923918854 )</w:t>
      </w:r>
      <w:r w:rsidR="00506779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A20CE9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A20CE9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795764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795764">
        <w:rPr>
          <w:rFonts w:cs="Times New Roman" w:eastAsia="MS Mincho" w:hAnsi="Times New Roman" w:ascii="Times New Roman"/>
          <w:sz w:val="24"/>
        </w:rPr>
        <w:t xml:space="preserve">za dužnika: </w:t>
      </w:r>
      <w:r w:rsidR="003C007E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ED689E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795764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0CE9" w:rsidR="006C3A87" w:rsidRPr="00A20CE9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CE0064">
        <w:t>16. prosinca 2016</w:t>
      </w:r>
      <w:r>
        <w:t xml:space="preserve">. godine </w:t>
      </w:r>
      <w:r w:rsidR="00A20CE9">
        <w:t>dostavio podnesak</w:t>
      </w:r>
      <w:r>
        <w:t xml:space="preserve"> kojem je naveo da dužnik na dan </w:t>
      </w:r>
      <w:r w:rsidR="00A20CE9">
        <w:t>1. rujna 2015</w:t>
      </w:r>
      <w:r w:rsidRPr="00786023">
        <w:t>.</w:t>
      </w:r>
      <w:r>
        <w:t xml:space="preserve"> godine u očevidniku redoslijeda osnova za plaćanje ima neizvršene osnove za plaćanje u neprekinutom razdoblju od </w:t>
      </w:r>
      <w:r w:rsidR="00A20CE9">
        <w:t>716</w:t>
      </w:r>
      <w:r w:rsidR="00ED689E">
        <w:t xml:space="preserve"> </w:t>
      </w:r>
      <w:r>
        <w:t xml:space="preserve">dana u ukupnom iznosu od </w:t>
      </w:r>
      <w:r w:rsidR="00A20CE9">
        <w:t>59.535,66</w:t>
      </w:r>
      <w:r w:rsidRPr="00786023">
        <w:t xml:space="preserve"> kn.</w:t>
      </w:r>
    </w:p>
    <w:p w:rsidRDefault="003C007E" w:rsidP="003C007E" w:rsidR="003C007E">
      <w:pPr>
        <w:ind w:firstLine="360"/>
        <w:jc w:val="both"/>
      </w:pPr>
      <w:r>
        <w:t>Utvrđuje se da je dužniku i zastupniku po zakonu dužnika rješenje o pokretanju prethodnog postupka pismeno uručeno putem mrežne stranice e-oglasne ploče suda.</w:t>
      </w:r>
    </w:p>
    <w:p w:rsidRDefault="003C007E" w:rsidP="003C007E" w:rsidR="003C007E">
      <w:pPr>
        <w:ind w:firstLine="360"/>
        <w:jc w:val="both"/>
      </w:pPr>
      <w:r>
        <w:t>Utvrđuje se da zastupnik po zakonu dužnika nije postupio po nalogu suda, te da nije podnio sudu izvješće o financijsko-gospodarskom stanju dužnika niti popis imovine.</w:t>
      </w:r>
    </w:p>
    <w:p w:rsidRDefault="003C007E" w:rsidP="003C007E" w:rsidR="003C007E">
      <w:pPr>
        <w:ind w:firstLine="360"/>
        <w:jc w:val="both"/>
      </w:pPr>
      <w:r>
        <w:t>Utvrđuje se da dužnik nije postupio po nalogu suda, te  da nije podnio sudu pisano očitovanje o prijedlogu.</w:t>
      </w:r>
    </w:p>
    <w:p w:rsidRDefault="003C007E" w:rsidP="003C007E" w:rsidR="003C007E">
      <w:pPr>
        <w:ind w:firstLine="360"/>
        <w:jc w:val="both"/>
      </w:pPr>
    </w:p>
    <w:p w:rsidRDefault="003C007E" w:rsidP="003C007E" w:rsidR="003C007E">
      <w:pPr>
        <w:ind w:firstLine="360"/>
        <w:jc w:val="both"/>
      </w:pPr>
      <w:r>
        <w:t xml:space="preserve">Sudac donosi </w:t>
      </w:r>
    </w:p>
    <w:p w:rsidRDefault="003C007E" w:rsidP="003C007E" w:rsidR="003C007E">
      <w:pPr>
        <w:jc w:val="center"/>
      </w:pPr>
      <w:r>
        <w:t>r j e š e n j e</w:t>
      </w:r>
    </w:p>
    <w:p w:rsidRDefault="003C007E" w:rsidP="003C007E" w:rsidR="003C007E"/>
    <w:p w:rsidRDefault="003C007E" w:rsidP="003C007E" w:rsidR="003C007E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3C007E" w:rsidP="003C007E" w:rsidR="003C007E" w:rsidRPr="00C175AC">
      <w:pPr>
        <w:jc w:val="center"/>
      </w:pPr>
      <w:r>
        <w:t xml:space="preserve">26. travnja  </w:t>
      </w:r>
      <w:r w:rsidRPr="00C175AC">
        <w:t>201</w:t>
      </w:r>
      <w:r>
        <w:t>7.  u  11,00</w:t>
      </w:r>
      <w:r w:rsidRPr="00C175AC">
        <w:t xml:space="preserve"> sati</w:t>
      </w:r>
    </w:p>
    <w:p w:rsidRDefault="003C007E" w:rsidP="003C007E" w:rsidR="003C007E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3C007E" w:rsidP="003C007E" w:rsidR="003C007E">
      <w:pPr>
        <w:jc w:val="both"/>
      </w:pPr>
    </w:p>
    <w:p w:rsidRDefault="003C007E" w:rsidP="003C007E" w:rsidR="003C007E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St-955/2016 predaju sudu pisano izvješće o financijsko-gospodarskom stanju dužnika.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A20CE9">
        <w:t>10</w:t>
      </w:r>
      <w:r w:rsidR="0012295E">
        <w:t>,</w:t>
      </w:r>
      <w:r w:rsidR="00A20CE9">
        <w:t>0</w:t>
      </w:r>
      <w:r w:rsidR="008D671F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</w:p>
    <w:p w:rsidRDefault="006C3A87" w:rsidP="006C3A87" w:rsidR="006C3A87"/>
    <w:p w:rsidRDefault="008D671F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>Z</w:t>
      </w:r>
      <w:r w:rsidR="005E742A">
        <w:t xml:space="preserve">apisničar                      </w:t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5A3" w:rsidP="00704453" w:rsidR="003515A3">
      <w:r>
        <w:separator/>
      </w:r>
    </w:p>
  </w:endnote>
  <w:endnote w:id="0" w:type="continuationSeparator">
    <w:p w:rsidRDefault="003515A3" w:rsidP="00704453" w:rsidR="0035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2E0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5A3" w:rsidP="00704453" w:rsidR="003515A3">
      <w:r>
        <w:separator/>
      </w:r>
    </w:p>
  </w:footnote>
  <w:footnote w:id="0" w:type="continuationSeparator">
    <w:p w:rsidRDefault="003515A3" w:rsidP="00704453" w:rsidR="00351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20CE9">
      <w:t>955</w:t>
    </w:r>
    <w:r w:rsidR="00151BB5">
      <w:t>/</w:t>
    </w:r>
    <w:r w:rsidR="00091FC2">
      <w:t>2016</w:t>
    </w:r>
    <w:r w:rsidR="002F1FDE">
      <w:t>-</w:t>
    </w:r>
    <w:r w:rsidR="00A20CE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4250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15A3"/>
    <w:rsid w:val="00354AA6"/>
    <w:rsid w:val="00356A8E"/>
    <w:rsid w:val="00357B42"/>
    <w:rsid w:val="0036040E"/>
    <w:rsid w:val="00360B93"/>
    <w:rsid w:val="00363CCA"/>
    <w:rsid w:val="00363F7A"/>
    <w:rsid w:val="003712E0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07E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4E43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6779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42A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24E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586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64D8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6023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5764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5B3E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01A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0881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671F"/>
    <w:rsid w:val="008D7B88"/>
    <w:rsid w:val="008D7FEB"/>
    <w:rsid w:val="008E1AE7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C7673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0CE9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53C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0064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057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D689E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97704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C7BD7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1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2E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2E0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2E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2E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1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2E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2E0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2E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2E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St-955/2016-10</izvorni_sadrzaj>
    <derivirana_varijabla naziv="DomainObject.Zapisnik.Oznaka_1">St-955/2016-10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AUSPICATO d.o.o. zastupanog po punomoćniku Stela Ipša; Željko Pakozdi</izvorni_sadrzaj>
    <derivirana_varijabla naziv="DomainObject.Predmet.ProtustrankaFormated_1">  AUSPICATO d.o.o. zastupanog po punomoćniku Stela Ipša; Željko Pakozdi</derivirana_varijabla>
  </DomainObject.Predmet.ProtustrankaFormated>
  <DomainObject.Predmet.ProtustrankaFormatedOIB>
    <izvorni_sadrzaj>  AUSPICATO d.o.o., OIB 92923918854 zastupanog po punomoćniku Stela Ipša; Željko Pakozdi</izvorni_sadrzaj>
    <derivirana_varijabla naziv="DomainObject.Predmet.ProtustrankaFormatedOIB_1">  AUSPICATO d.o.o., OIB 92923918854 zastupanog po punomoćniku Stela Ipša; Željko Pakozdi</derivirana_varijabla>
  </DomainObject.Predmet.ProtustrankaFormatedOIB>
  <DomainObject.Predmet.ProtustrankaFormatedWithAdress>
    <izvorni_sadrzaj> AUSPICATO d.o.o., Gornji Jugi 14b, 51216 Viškovo zastupanog po punomoćniku Stela Ipša; Željko Pakozdi</izvorni_sadrzaj>
    <derivirana_varijabla naziv="DomainObject.Predmet.ProtustrankaFormatedWithAdress_1"> AUSPICATO d.o.o., Gornji Jugi 14b, 51216 Viškovo zastupanog po punomoćniku Stela Ipša; Željko Pakozdi</derivirana_varijabla>
  </DomainObject.Predmet.ProtustrankaFormatedWithAdress>
  <DomainObject.Predmet.ProtustrankaFormatedWithAdressOIB>
    <izvorni_sadrzaj> AUSPICATO d.o.o., OIB 92923918854, Gornji Jugi 14b, 51216 Viškovo zastupanog po punomoćniku Stela Ipša; Željko Pakozdi</izvorni_sadrzaj>
    <derivirana_varijabla naziv="DomainObject.Predmet.ProtustrankaFormatedWithAdressOIB_1"> AUSPICATO d.o.o., OIB 92923918854, Gornji Jugi 14b, 51216 Viškovo zastupanog po punomoćniku Stela Ipša; Željko Pakozdi</derivirana_varijabla>
  </DomainObject.Predmet.ProtustrankaFormatedWithAdressOIB>
  <DomainObject.Predmet.ProtustrankaWithAdress>
    <izvorni_sadrzaj>AUSPICATO d.o.o. Gornji Jugi 14b, 51216 Viškovo</izvorni_sadrzaj>
    <derivirana_varijabla naziv="DomainObject.Predmet.ProtustrankaWithAdress_1">AUSPICATO d.o.o. Gornji Jugi 14b, 51216 Viškovo</derivirana_varijabla>
  </DomainObject.Predmet.ProtustrankaWithAdress>
  <DomainObject.Predmet.ProtustrankaWithAdressOIB>
    <izvorni_sadrzaj>AUSPICATO d.o.o., OIB 92923918854, Gornji Jugi 14b, 51216 Viškovo</izvorni_sadrzaj>
    <derivirana_varijabla naziv="DomainObject.Predmet.ProtustrankaWithAdressOIB_1">AUSPICATO d.o.o., OIB 92923918854, Gornji Jugi 14b, 51216 Viškovo</derivirana_varijabla>
  </DomainObject.Predmet.ProtustrankaWithAdressOIB>
  <DomainObject.Predmet.ProtustrankaNazivFormated>
    <izvorni_sadrzaj>AUSPICATO d.o.o.</izvorni_sadrzaj>
    <derivirana_varijabla naziv="DomainObject.Predmet.ProtustrankaNazivFormated_1">AUSPICATO d.o.o.</derivirana_varijabla>
  </DomainObject.Predmet.ProtustrankaNazivFormated>
  <DomainObject.Predmet.ProtustrankaNazivFormatedOIB>
    <izvorni_sadrzaj>AUSPICATO d.o.o., OIB 92923918854</izvorni_sadrzaj>
    <derivirana_varijabla naziv="DomainObject.Predmet.ProtustrankaNazivFormatedOIB_1">AUSPICATO d.o.o., OIB 92923918854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AUSPICATO d.o.o. zastupanog po punomoćniku Stela Ipša; Željko Pakozdi</item>
    </izvorni_sadrzaj>
    <derivirana_varijabla naziv="DomainObject.Predmet.ProtuStrankaListFormated_1">
      <item>AUSPICATO d.o.o. zastupanog po punomoćniku Stela Ipša; Željko Pakozdi</item>
    </derivirana_varijabla>
  </DomainObject.Predmet.ProtuStrankaListFormated>
  <DomainObject.Predmet.ProtuStrankaListFormatedOIB>
    <izvorni_sadrzaj>
      <item>AUSPICATO d.o.o., OIB 92923918854 zastupanog po punomoćniku Stela Ipša; Željko Pakozdi</item>
    </izvorni_sadrzaj>
    <derivirana_varijabla naziv="DomainObject.Predmet.ProtuStrankaListFormatedOIB_1">
      <item>AUSPICATO d.o.o., OIB 92923918854 zastupanog po punomoćniku Stela Ipša; Željko Pakozdi</item>
    </derivirana_varijabla>
  </DomainObject.Predmet.ProtuStrankaListFormatedOIB>
  <DomainObject.Predmet.ProtuStrankaListFormatedWithAdress>
    <izvorni_sadrzaj>
      <item>AUSPICATO d.o.o., Gornji Jugi 14b, 51216 Viškovo zastupanog po punomoćniku Stela Ipša; Željko Pakozdi</item>
    </izvorni_sadrzaj>
    <derivirana_varijabla naziv="DomainObject.Predmet.ProtuStrankaListFormatedWithAdress_1">
      <item>AUSPICATO d.o.o., Gornji Jugi 14b, 51216 Viškovo zastupanog po punomoćniku Stela Ipša; Željko Pakozdi</item>
    </derivirana_varijabla>
  </DomainObject.Predmet.ProtuStrankaListFormatedWithAdress>
  <DomainObject.Predmet.ProtuStrankaListFormatedWithAdressOIB>
    <izvorni_sadrzaj>
      <item>AUSPICATO d.o.o., OIB 92923918854, Gornji Jugi 14b, 51216 Viškovo zastupanog po punomoćniku Stela Ipša; Željko Pakozdi</item>
    </izvorni_sadrzaj>
    <derivirana_varijabla naziv="DomainObject.Predmet.ProtuStrankaListFormatedWithAdressOIB_1">
      <item>AUSPICATO d.o.o., OIB 92923918854, Gornji Jugi 14b, 51216 Viškovo zastupanog po punomoćniku Stela Ipša; Željko Pakozdi</item>
    </derivirana_varijabla>
  </DomainObject.Predmet.ProtuStrankaListFormatedWithAdressOIB>
  <DomainObject.Predmet.ProtuStrankaListNazivFormated>
    <izvorni_sadrzaj>
      <item>AUSPICATO d.o.o.</item>
    </izvorni_sadrzaj>
    <derivirana_varijabla naziv="DomainObject.Predmet.ProtuStrankaListNazivFormated_1">
      <item>AUSPICATO d.o.o.</item>
    </derivirana_varijabla>
  </DomainObject.Predmet.ProtuStrankaListNazivFormated>
  <DomainObject.Predmet.ProtuStrankaListNazivFormatedOIB>
    <izvorni_sadrzaj>
      <item>AUSPICATO d.o.o., OIB 92923918854</item>
    </izvorni_sadrzaj>
    <derivirana_varijabla naziv="DomainObject.Predmet.ProtuStrankaListNazivFormatedOIB_1">
      <item>AUSPICATO d.o.o., OIB 92923918854</item>
    </derivirana_varijabla>
  </DomainObject.Predmet.ProtuStrankaListNazivFormatedOIB>
  <DomainObject.Predmet.OstaliListFormated>
    <izvorni_sadrzaj>
      <item>Stela Ipša punomoćnik sudionika u postupku AUSPICATO d.o.o.</item>
      <item>Željko Pakozdi punomoćnik sudionika u postupku AUSPICATO d.o.o.</item>
    </izvorni_sadrzaj>
    <derivirana_varijabla naziv="DomainObject.Predmet.OstaliListFormated_1">
      <item>Stela Ipša punomoćnik sudionika u postupku AUSPICATO d.o.o.</item>
      <item>Željko Pakozdi punomoćnik sudionika u postupku AUSPICATO d.o.o.</item>
    </derivirana_varijabla>
  </DomainObject.Predmet.OstaliListFormated>
  <DomainObject.Predmet.OstaliListFormatedOIB>
    <izvorni_sadrzaj>
      <item>Stela Ipša, OIB 28042415163 punomoćnik sudionika u postupku AUSPICATO d.o.o.</item>
      <item>Željko Pakozdi, OIB 75192382489 punomoćnik sudionika u postupku AUSPICATO d.o.o.</item>
    </izvorni_sadrzaj>
    <derivirana_varijabla naziv="DomainObject.Predmet.OstaliListFormatedOIB_1">
      <item>Stela Ipša, OIB 28042415163 punomoćnik sudionika u postupku AUSPICATO d.o.o.</item>
      <item>Željko Pakozdi, OIB 75192382489 punomoćnik sudionika u postupku AUSPICATO d.o.o.</item>
    </derivirana_varijabla>
  </DomainObject.Predmet.OstaliListFormatedOIB>
  <DomainObject.Predmet.OstaliListFormatedWithAdress>
    <izvorni_sadrzaj>
      <item>Stela Ipša, Franje Čandeka 23/B, 51000 Rijeka punomoćnik sudionika u postupku AUSPICATO d.o.o.</item>
      <item>Željko Pakozdi, Karinovo 25, 51511 Malinska punomoćnik sudionika u postupku AUSPICATO d.o.o.</item>
    </izvorni_sadrzaj>
    <derivirana_varijabla naziv="DomainObject.Predmet.OstaliListFormatedWithAdress_1">
      <item>Stela Ipša, Franje Čandeka 23/B, 51000 Rijeka punomoćnik sudionika u postupku AUSPICATO d.o.o.</item>
      <item>Željko Pakozdi, Karinovo 25, 51511 Malinska punomoćnik sudionika u postupku AUSPICATO d.o.o.</item>
    </derivirana_varijabla>
  </DomainObject.Predmet.OstaliListFormatedWithAdress>
  <DomainObject.Predmet.OstaliListFormatedWithAdressOIB>
    <izvorni_sadrzaj>
      <item>Stela Ipša, OIB 28042415163, Franje Čandeka 23/B, 51000 Rijeka punomoćnik sudionika u postupku AUSPICATO d.o.o.</item>
      <item>Željko Pakozdi, OIB 75192382489, Karinovo 25, 51511 Malinska punomoćnik sudionika u postupku AUSPICATO d.o.o.</item>
    </izvorni_sadrzaj>
    <derivirana_varijabla naziv="DomainObject.Predmet.OstaliListFormatedWithAdressOIB_1">
      <item>Stela Ipša, OIB 28042415163, Franje Čandeka 23/B, 51000 Rijeka punomoćnik sudionika u postupku AUSPICATO d.o.o.</item>
      <item>Željko Pakozdi, OIB 75192382489, Karinovo 25, 51511 Malinska punomoćnik sudionika u postupku AUSPICATO d.o.o.</item>
    </derivirana_varijabla>
  </DomainObject.Predmet.OstaliListFormatedWithAdressOIB>
  <DomainObject.Predmet.OstaliListNazivFormated>
    <izvorni_sadrzaj>
      <item>Stela Ipša</item>
      <item>Željko Pakozdi</item>
    </izvorni_sadrzaj>
    <derivirana_varijabla naziv="DomainObject.Predmet.OstaliListNazivFormated_1">
      <item>Stela Ipša</item>
      <item>Željko Pakozdi</item>
    </derivirana_varijabla>
  </DomainObject.Predmet.OstaliListNazivFormated>
  <DomainObject.Predmet.OstaliListNazivFormatedOIB>
    <izvorni_sadrzaj>
      <item>Stela Ipša, OIB 28042415163</item>
      <item>Željko Pakozdi, OIB 75192382489</item>
    </izvorni_sadrzaj>
    <derivirana_varijabla naziv="DomainObject.Predmet.OstaliListNazivFormatedOIB_1">
      <item>Stela Ipša, OIB 28042415163</item>
      <item>Željko Pakozdi, OIB 75192382489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St-955/2016-10</izvorni_sadrzaj>
    <derivirana_varijabla naziv="DomainObject.PoslovniBrojDokumenta_1">St-955/2016-10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AUSPICATO d.o.o.</izvorni_sadrzaj>
    <derivirana_varijabla naziv="DomainObject.Predmet.ProtustrankaIDrugi_1">AUSPICATO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AUSPICATO d.o.o., OIB 92923918854, Gornji Jugi 14b, 51216 Viškovo</izvorni_sadrzaj>
    <derivirana_varijabla naziv="DomainObject.Predmet.ProtustrankaIDrugiAdressOIB_1">AUSPICATO d.o.o., OIB 92923918854, Gornji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AUSPICATO d.o.o.</item>
      <item>Stela Ipša</item>
      <item>Željko Pakozdi</item>
    </izvorni_sadrzaj>
    <derivirana_varijabla naziv="DomainObject.Predmet.SudioniciListNaziv_1">
      <item>FINA  Rijeka</item>
      <item>AUSPICATO d.o.o.</item>
      <item>Stela Ipša</item>
      <item>Željko Pakozdi</item>
    </derivirana_varijabla>
  </DomainObject.Predmet.SudioniciListNaziv>
  <DomainObject.Predmet.SudioniciListAdressOIB>
    <izvorni_sadrzaj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izvorni_sadrzaj>
    <derivirana_varijabla naziv="DomainObject.Predmet.SudioniciListAdressOIB_1"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92923918854</item>
      <item>, OIB 28042415163</item>
      <item>, OIB 75192382489</item>
    </izvorni_sadrzaj>
    <derivirana_varijabla naziv="DomainObject.Predmet.SudioniciListNazivOIB_1">
      <item>, OIB 85821130368</item>
      <item>, OIB 92923918854</item>
      <item>, OIB 28042415163</item>
      <item>, OIB 75192382489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3D53B-15BF-4A9E-BD3C-38F5EAF94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318</properties:Words>
  <properties:Characters>1691</properties:Characters>
  <properties:Lines>64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2017-03-14T06:57:00Z</dcterms:created>
  <dc:creator>Korisnik</dc:creator>
  <cp:lastModifiedBy>Tanja Fidel</cp:lastModifiedBy>
  <cp:lastPrinted>2017-03-14T09:02:00Z</cp:lastPrinted>
  <dcterms:modified xmlns:xsi="http://www.w3.org/2001/XMLSchema-instance" xsi:type="dcterms:W3CDTF">2017-03-14T09:12:00Z</dcterms:modified>
  <cp:revision>7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St-955/2016-10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