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0dc1" w14:paraId="63a0dc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541F0">
        <w:rPr>
          <w:color w:themeColor="text1" w:val="000000"/>
        </w:rPr>
        <w:t>POSIDONIA j.d.o.o. za trgovinu, turizam i ugostiteljstvo, turistička agencija, OIB: 67650754648, Split, Drage Ivaniševića 27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C19C9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541F0">
        <w:rPr>
          <w:color w:themeColor="text1" w:val="000000"/>
        </w:rPr>
        <w:t>POSIDONIA j.d.o.o. za trgovinu, turizam i ugostiteljstvo, turistička agencija, OIB: 67650754648, Split, Drage Ivaniševića 27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20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541F0">
        <w:rPr>
          <w:color w:themeColor="text1" w:val="000000"/>
        </w:rPr>
        <w:t>6</w:t>
      </w:r>
      <w:r w:rsidR="00215EC2">
        <w:rPr>
          <w:color w:themeColor="text1" w:val="000000"/>
        </w:rPr>
        <w:t>.</w:t>
      </w:r>
      <w:r w:rsidR="008541F0">
        <w:rPr>
          <w:color w:themeColor="text1" w:val="000000"/>
        </w:rPr>
        <w:t>408</w:t>
      </w:r>
      <w:r w:rsidR="00215EC2">
        <w:rPr>
          <w:color w:themeColor="text1" w:val="000000"/>
        </w:rPr>
        <w:t>,</w:t>
      </w:r>
      <w:r w:rsidR="008541F0">
        <w:rPr>
          <w:color w:themeColor="text1" w:val="000000"/>
        </w:rPr>
        <w:t>96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C19C9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40EE6">
      <w:rPr>
        <w:color w:themeColor="text1" w:val="000000"/>
      </w:rPr>
      <w:t>4</w:t>
    </w:r>
    <w:r w:rsidR="008541F0">
      <w:rPr>
        <w:color w:themeColor="text1" w:val="000000"/>
      </w:rPr>
      <w:t>21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5EC2"/>
    <w:rsid w:val="002247AF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40EE6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070DA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C19C9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1F0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350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56AFF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25DA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POSIDONIA jednostavno društvo s ograničenom odgovornošću za trgovinu, turizam i ugostiteljstvo, turistička agencija</izvorni_sadrzaj>
    <derivirana_varijabla naziv="DomainObject.Predmet.ProtustrankaFormated_1">  POSIDONIA jednostavno društvo s ograničenom odgovornošću za trgovinu, turizam i ugostiteljstvo, turistička agencija</derivirana_varijabla>
  </DomainObject.Predmet.ProtustrankaFormated>
  <DomainObject.Predmet.ProtustrankaFormatedOIB>
    <izvorni_sadrzaj>  POSIDONIA jednostavno društvo s ograničenom odgovornošću za trgovinu, turizam i ugostiteljstvo, turistička agencija, OIB 67650754648</izvorni_sadrzaj>
    <derivirana_varijabla naziv="DomainObject.Predmet.ProtustrankaFormatedOIB_1">  POSIDONIA jednostavno društvo s ograničenom odgovornošću za trgovinu, turizam i ugostiteljstvo, turistička agencija, OIB 67650754648</derivirana_varijabla>
  </DomainObject.Predmet.ProtustrankaFormatedOIB>
  <DomainObject.Predmet.ProtustrankaFormatedWithAdress>
    <izvorni_sadrzaj> POSIDONIA jednostavno društvo s ograničenom odgovornošću za trgovinu, turizam i ugostiteljstvo, turistička agencija, Drage Ivaniševića 27, 21000 Split</izvorni_sadrzaj>
    <derivirana_varijabla naziv="DomainObject.Predmet.ProtustrankaFormatedWithAdress_1"> POSIDONIA jednostavno društvo s ograničenom odgovornošću za trgovinu, turizam i ugostiteljstvo, turistička agencija, Drage Ivaniševića 27, 21000 Split</derivirana_varijabla>
  </DomainObject.Predmet.ProtustrankaFormatedWithAdress>
  <DomainObject.Predmet.ProtustrankaFormatedWithAdressOIB>
    <izvorni_sadrzaj> POSIDONIA jednostavno društvo s ograničenom odgovornošću za trgovinu, turizam i ugostiteljstvo, turistička agencija, OIB 67650754648, Drage Ivaniševića 27, 21000 Split</izvorni_sadrzaj>
    <derivirana_varijabla naziv="DomainObject.Predmet.ProtustrankaFormatedWithAdressOIB_1"> POSIDONIA jednostavno društvo s ograničenom odgovornošću za trgovinu, turizam i ugostiteljstvo, turistička agencija, OIB 67650754648, Drage Ivaniševića 27, 21000 Split</derivirana_varijabla>
  </DomainObject.Predmet.ProtustrankaFormatedWithAdressOIB>
  <DomainObject.Predmet.ProtustrankaWithAdress>
    <izvorni_sadrzaj>POSIDONIA jednostavno društvo s ograničenom odgovornošću za trgovinu, turizam i ugostiteljstvo, turistička agencija Drage Ivaniševića 27, 21000 Split</izvorni_sadrzaj>
    <derivirana_varijabla naziv="DomainObject.Predmet.ProtustrankaWithAdress_1">POSIDONIA jednostavno društvo s ograničenom odgovornošću za trgovinu, turizam i ugostiteljstvo, turistička agencija Drage Ivaniševića 27, 21000 Split</derivirana_varijabla>
  </DomainObject.Predmet.ProtustrankaWithAdress>
  <DomainObject.Predmet.ProtustrankaWithAdressOIB>
    <izvorni_sadrzaj>POSIDONIA jednostavno društvo s ograničenom odgovornošću za trgovinu, turizam i ugostiteljstvo, turistička agencija, OIB 67650754648, Drage Ivaniševića 27, 21000 Split</izvorni_sadrzaj>
    <derivirana_varijabla naziv="DomainObject.Predmet.ProtustrankaWithAdressOIB_1">POSIDONIA jednostavno društvo s ograničenom odgovornošću za trgovinu, turizam i ugostiteljstvo, turistička agencija, OIB 67650754648, Drage Ivaniševića 27, 21000 Split</derivirana_varijabla>
  </DomainObject.Predmet.ProtustrankaWithAdressOIB>
  <DomainObject.Predmet.ProtustrankaNazivFormated>
    <izvorni_sadrzaj>POSIDONIA jednostavno društvo s ograničenom odgovornošću za trgovinu, turizam i ugostiteljstvo, turistička agencija</izvorni_sadrzaj>
    <derivirana_varijabla naziv="DomainObject.Predmet.ProtustrankaNazivFormated_1">POSIDONIA jednostavno društvo s ograničenom odgovornošću za trgovinu, turizam i ugostiteljstvo, turistička agencija</derivirana_varijabla>
  </DomainObject.Predmet.ProtustrankaNazivFormated>
  <DomainObject.Predmet.ProtustrankaNazivFormatedOIB>
    <izvorni_sadrzaj>POSIDONIA jednostavno društvo s ograničenom odgovornošću za trgovinu, turizam i ugostiteljstvo, turistička agencija, OIB 67650754648</izvorni_sadrzaj>
    <derivirana_varijabla naziv="DomainObject.Predmet.ProtustrankaNazivFormatedOIB_1">POSIDONIA jednostavno društvo s ograničenom odgovornošću za trgovinu, turizam i ugostiteljstvo, turistička agencija, OIB 67650754648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6408.96</izvorni_sadrzaj>
    <derivirana_varijabla naziv="DomainObject.Predmet.TrenutnaVrijednost_1">6408.96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POSIDONIA jednostavno društvo s ograničenom odgovornošću za trgovinu, turizam i ugostiteljstvo, turistička agencija</item>
    </izvorni_sadrzaj>
    <derivirana_varijabla naziv="DomainObject.Predmet.ProtuStrankaListFormated_1">
      <item>POSIDONIA jednostavno društvo s ograničenom odgovornošću za trgovinu, turizam i ugostiteljstvo, turistička agencija</item>
    </derivirana_varijabla>
  </DomainObject.Predmet.ProtuStrankaListFormated>
  <DomainObject.Predmet.ProtuStrankaListFormatedOIB>
    <izvorni_sadrzaj>
      <item>POSIDONIA jednostavno društvo s ograničenom odgovornošću za trgovinu, turizam i ugostiteljstvo, turistička agencija, OIB 67650754648</item>
    </izvorni_sadrzaj>
    <derivirana_varijabla naziv="DomainObject.Predmet.ProtuStrankaListFormatedOIB_1">
      <item>POSIDONIA jednostavno društvo s ograničenom odgovornošću za trgovinu, turizam i ugostiteljstvo, turistička agencija, OIB 67650754648</item>
    </derivirana_varijabla>
  </DomainObject.Predmet.ProtuStrankaListFormatedOIB>
  <DomainObject.Predmet.ProtuStrankaListFormatedWithAdress>
    <izvorni_sadrzaj>
      <item>POSIDONIA jednostavno društvo s ograničenom odgovornošću za trgovinu, turizam i ugostiteljstvo, turistička agencija, Drage Ivaniševića 27, 21000 Split</item>
    </izvorni_sadrzaj>
    <derivirana_varijabla naziv="DomainObject.Predmet.ProtuStrankaListFormatedWithAdress_1">
      <item>POSIDONIA jednostavno društvo s ograničenom odgovornošću za trgovinu, turizam i ugostiteljstvo, turistička agencija, Drage Ivaniševića 27, 21000 Split</item>
    </derivirana_varijabla>
  </DomainObject.Predmet.ProtuStrankaListFormatedWithAdress>
  <DomainObject.Predmet.ProtuStrankaListFormatedWithAdressOIB>
    <izvorni_sadrzaj>
      <item>POSIDONIA jednostavno društvo s ograničenom odgovornošću za trgovinu, turizam i ugostiteljstvo, turistička agencija, OIB 67650754648, Drage Ivaniševića 27, 21000 Split</item>
    </izvorni_sadrzaj>
    <derivirana_varijabla naziv="DomainObject.Predmet.ProtuStrankaListFormatedWithAdressOIB_1">
      <item>POSIDONIA jednostavno društvo s ograničenom odgovornošću za trgovinu, turizam i ugostiteljstvo, turistička agencija, OIB 67650754648, Drage Ivaniševića 27, 21000 Split</item>
    </derivirana_varijabla>
  </DomainObject.Predmet.ProtuStrankaListFormatedWithAdressOIB>
  <DomainObject.Predmet.ProtuStrankaListNazivFormated>
    <izvorni_sadrzaj>
      <item>POSIDONIA jednostavno društvo s ograničenom odgovornošću za trgovinu, turizam i ugostiteljstvo, turistička agencija</item>
    </izvorni_sadrzaj>
    <derivirana_varijabla naziv="DomainObject.Predmet.ProtuStrankaListNazivFormated_1">
      <item>POSIDONIA jednostavno društvo s ograničenom odgovornošću za trgovinu, turizam i ugostiteljstvo, turistička agencija</item>
    </derivirana_varijabla>
  </DomainObject.Predmet.ProtuStrankaListNazivFormated>
  <DomainObject.Predmet.ProtuStrankaListNazivFormatedOIB>
    <izvorni_sadrzaj>
      <item>POSIDONIA jednostavno društvo s ograničenom odgovornošću za trgovinu, turizam i ugostiteljstvo, turistička agencija, OIB 67650754648</item>
    </izvorni_sadrzaj>
    <derivirana_varijabla naziv="DomainObject.Predmet.ProtuStrankaListNazivFormatedOIB_1">
      <item>POSIDONIA jednostavno društvo s ograničenom odgovornošću za trgovinu, turizam i ugostiteljstvo, turistička agencija, OIB 67650754648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POSIDONIA jednostavno društvo s ograničenom odgovornošću za trgovinu, turizam i ugostiteljstvo, turistička agencija</izvorni_sadrzaj>
    <derivirana_varijabla naziv="DomainObject.Predmet.ProtustrankaIDrugi_1">POSIDONIA jednostavno društvo s ograničenom odgovornošću za trgovinu,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POSIDONIA jednostavno društvo s ograničenom odgovornošću za trgovinu, turizam i ugostiteljstvo, turistička agencija, OIB 67650754648, Drage Ivaniševića 27, 21000 Split</izvorni_sadrzaj>
    <derivirana_varijabla naziv="DomainObject.Predmet.ProtustrankaIDrugiAdressOIB_1">POSIDONIA jednostavno društvo s ograničenom odgovornošću za trgovinu, turizam i ugostiteljstvo, turistička agencija, OIB 67650754648, Drage Ivaniševića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POSIDONIA jednostavno društvo s ograničenom odgovornošću za trgovinu, turizam i ugostiteljstvo, turistička agencija</item>
      <item>FINANCIJSKA AGENCIJA, RC SPLIT</item>
    </izvorni_sadrzaj>
    <derivirana_varijabla naziv="DomainObject.Predmet.SudioniciListNaziv_1">
      <item>POSIDONIA jednostavno društvo s ograničenom odgovornošću za trgovinu, turizam i ugostiteljstvo, turistička agencija</item>
      <item>FINANCIJSKA AGENCIJA, RC SPLIT</item>
    </derivirana_varijabla>
  </DomainObject.Predmet.SudioniciListNaziv>
  <DomainObject.Predmet.SudioniciListAdressOIB>
    <izvorni_sadrzaj>
      <item>POSIDONIA jednostavno društvo s ograničenom odgovornošću za trgovinu, turizam i ugostiteljstvo, turistička agencija, OIB 67650754648, Drage Ivaniševića 27,21000 Split</item>
      <item>FINANCIJSKA AGENCIJA, RC SPLIT, OIB 85821130368, Mažuranićevo šetalište 24 b,21000 Split</item>
    </izvorni_sadrzaj>
    <derivirana_varijabla naziv="DomainObject.Predmet.SudioniciListAdressOIB_1">
      <item>POSIDONIA jednostavno društvo s ograničenom odgovornošću za trgovinu, turizam i ugostiteljstvo, turistička agencija, OIB 67650754648, Drage Ivaniševića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67650754648</item>
      <item>, OIB 85821130368</item>
    </izvorni_sadrzaj>
    <derivirana_varijabla naziv="DomainObject.Predmet.SudioniciListNazivOIB_1">
      <item>, OIB 67650754648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5E1B7-28F5-4513-B662-0EC9155C0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1862</properties:Characters>
  <properties:Lines>46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2017-04-03T06:27:00Z</cp:lastPrinted>
  <dcterms:modified xmlns:xsi="http://www.w3.org/2001/XMLSchema-instance" xsi:type="dcterms:W3CDTF">2017-04-03T07:56:00Z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