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db3c" w14:paraId="8f4db3c" w:rsidRDefault="00014568" w:rsidP="008013F4" w:rsidR="00B83F83" w:rsidRPr="001C0EEF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3F83" w:rsidRPr="001C0EEF">
        <w:t>Poslovni broj: 6 St-</w:t>
      </w:r>
      <w:r w:rsidR="00B83F83">
        <w:t>2124/16-75</w:t>
      </w:r>
    </w:p>
    <w:p w:rsidRDefault="00B83F83" w:rsidP="00B83F83" w:rsidR="00B83F83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B83F83" w:rsidP="00B83F83" w:rsidR="00B83F83" w:rsidRPr="001C0EEF">
      <w:pPr>
        <w:ind w:hanging="720" w:left="360"/>
        <w:jc w:val="both"/>
      </w:pPr>
      <w:r w:rsidRPr="001C0EEF">
        <w:t xml:space="preserve">  Republika Hrvatska</w:t>
      </w:r>
    </w:p>
    <w:p w:rsidRDefault="00B83F83" w:rsidP="00B83F83" w:rsidR="00B83F83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B83F83" w:rsidP="00B83F83" w:rsidR="00B83F83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B83F83" w:rsidP="00B83F83" w:rsidR="00B83F83" w:rsidRPr="001C0EEF">
      <w:pPr>
        <w:jc w:val="both"/>
      </w:pPr>
    </w:p>
    <w:p w:rsidRDefault="00B83F83" w:rsidP="00B83F83" w:rsidR="00B83F83" w:rsidRPr="001C0EEF">
      <w:pPr>
        <w:jc w:val="both"/>
      </w:pPr>
    </w:p>
    <w:p w:rsidRDefault="006F51F0" w:rsidP="00B83F83" w:rsidR="006F51F0">
      <w:pPr>
        <w:jc w:val="right"/>
      </w:pPr>
    </w:p>
    <w:p w:rsidRDefault="00B83F83" w:rsidP="00B83F83" w:rsidR="00B83F83">
      <w:pPr>
        <w:jc w:val="right"/>
      </w:pPr>
    </w:p>
    <w:p w:rsidRDefault="00B83F83" w:rsidP="00B83F83" w:rsidR="00B83F83">
      <w:pPr>
        <w:jc w:val="right"/>
      </w:pPr>
    </w:p>
    <w:p w:rsidRDefault="00B83F83" w:rsidP="00B83F83" w:rsidR="00B83F83">
      <w:pPr>
        <w:jc w:val="right"/>
      </w:pPr>
    </w:p>
    <w:p w:rsidRDefault="00B83F83" w:rsidP="00B83F83" w:rsidR="00B83F83">
      <w:pPr>
        <w:jc w:val="right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980A7E">
        <w:rPr>
          <w:b/>
        </w:rPr>
        <w:t xml:space="preserve">MIRJANA d.o.o. „u stečaju“, </w:t>
      </w:r>
      <w:proofErr w:type="spellStart"/>
      <w:r w:rsidR="00980A7E">
        <w:rPr>
          <w:b/>
        </w:rPr>
        <w:t>Rakitovica</w:t>
      </w:r>
      <w:proofErr w:type="spellEnd"/>
      <w:r w:rsidR="00980A7E">
        <w:rPr>
          <w:b/>
        </w:rPr>
        <w:t xml:space="preserve">, </w:t>
      </w:r>
      <w:proofErr w:type="spellStart"/>
      <w:r w:rsidR="00980A7E">
        <w:rPr>
          <w:b/>
        </w:rPr>
        <w:t>Venoseva</w:t>
      </w:r>
      <w:proofErr w:type="spellEnd"/>
      <w:r w:rsidR="00980A7E">
        <w:rPr>
          <w:b/>
        </w:rPr>
        <w:t xml:space="preserve"> 1/c, OIB: 82111476868, MBS: 030063439 </w:t>
      </w:r>
      <w:r w:rsidRPr="001F308A">
        <w:t xml:space="preserve">za otvaranje </w:t>
      </w:r>
      <w:r>
        <w:t>stečajnog postupka nad dužnikom</w:t>
      </w:r>
      <w:r w:rsidRPr="001F308A">
        <w:t xml:space="preserve">, dana </w:t>
      </w:r>
      <w:r w:rsidR="00B83F83">
        <w:t>22. siječnja 2019. g.,</w:t>
      </w:r>
      <w:r w:rsidRPr="001F308A">
        <w:t xml:space="preserve"> </w:t>
      </w:r>
    </w:p>
    <w:p w:rsidRDefault="00B83F83" w:rsidP="00B83F83" w:rsidR="006F51F0">
      <w:pPr>
        <w:tabs>
          <w:tab w:pos="6375" w:val="left"/>
        </w:tabs>
        <w:jc w:val="both"/>
      </w:pPr>
      <w:r>
        <w:tab/>
      </w: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48065C" w:rsidP="006F51F0" w:rsidR="0048065C">
      <w:pPr>
        <w:pStyle w:val="Tijeloteksta"/>
        <w:numPr>
          <w:ilvl w:val="0"/>
          <w:numId w:val="22"/>
        </w:numPr>
        <w:suppressAutoHyphens/>
      </w:pPr>
      <w:r w:rsidRPr="008C0123">
        <w:t xml:space="preserve">Ponuditelju </w:t>
      </w:r>
      <w:r w:rsidR="00B83F83">
        <w:rPr>
          <w:b/>
        </w:rPr>
        <w:t>Jozi Jurić iz Zagreba, 4. Cvjetno naselje 5, OIB: 13166109112</w:t>
      </w:r>
      <w:r w:rsidRPr="008C0123">
        <w:t xml:space="preserve">  dosuđuj</w:t>
      </w:r>
      <w:r>
        <w:t>u</w:t>
      </w:r>
      <w:r w:rsidRPr="008C0123">
        <w:t xml:space="preserve"> se nekretnin</w:t>
      </w:r>
      <w:r>
        <w:t>e</w:t>
      </w:r>
      <w:r w:rsidRPr="008C0123">
        <w:t xml:space="preserve"> upisan</w:t>
      </w:r>
      <w:r>
        <w:t>e</w:t>
      </w:r>
      <w:r w:rsidRPr="008C0123">
        <w:t xml:space="preserve"> u zemljišnoknjižnom odjelu </w:t>
      </w:r>
      <w:r w:rsidR="00B83F83">
        <w:t>Donji Miholjac</w:t>
      </w:r>
      <w:r>
        <w:t xml:space="preserve"> i to: </w:t>
      </w:r>
    </w:p>
    <w:p w:rsidRDefault="0048065C" w:rsidP="0048065C" w:rsidR="0048065C">
      <w:pPr>
        <w:pStyle w:val="Bezproreda"/>
        <w:ind w:left="720"/>
        <w:jc w:val="both"/>
      </w:pPr>
    </w:p>
    <w:p w:rsidRDefault="0048065C" w:rsidP="0048065C" w:rsidR="0048065C" w:rsidRPr="00632512">
      <w:pPr>
        <w:pStyle w:val="Bezproreda"/>
        <w:ind w:left="720"/>
        <w:jc w:val="both"/>
      </w:pPr>
      <w:proofErr w:type="spellStart"/>
      <w:r w:rsidRPr="00632512">
        <w:t>zk</w:t>
      </w:r>
      <w:proofErr w:type="spellEnd"/>
      <w:r w:rsidRPr="00632512">
        <w:t xml:space="preserve">. ul. </w:t>
      </w:r>
      <w:r w:rsidR="00B83F83">
        <w:t xml:space="preserve">589 k.o. </w:t>
      </w:r>
      <w:proofErr w:type="spellStart"/>
      <w:r w:rsidR="00B83F83">
        <w:t>Rakitovica</w:t>
      </w:r>
      <w:proofErr w:type="spellEnd"/>
      <w:r w:rsidR="00B83F83">
        <w:t xml:space="preserve">, </w:t>
      </w:r>
      <w:proofErr w:type="spellStart"/>
      <w:r w:rsidR="00B83F83">
        <w:t>kč</w:t>
      </w:r>
      <w:proofErr w:type="spellEnd"/>
      <w:r w:rsidR="00B83F83">
        <w:t>. br. 600, ukupne površine 82822 m2, u naravi poslovno proizvodni kompleks, poslovne zgrade, dvorište, parkiralište, nadstrešnica, ribnjak i livada</w:t>
      </w:r>
    </w:p>
    <w:p w:rsidRDefault="0048065C" w:rsidP="0048065C" w:rsidR="006F51F0" w:rsidRPr="0048065C">
      <w:pPr>
        <w:pStyle w:val="Tijeloteksta"/>
        <w:suppressAutoHyphens/>
        <w:ind w:left="720"/>
      </w:pPr>
      <w:r>
        <w:t xml:space="preserve"> </w:t>
      </w:r>
    </w:p>
    <w:p w:rsidRDefault="006F51F0" w:rsidP="006F51F0" w:rsidR="006F51F0" w:rsidRPr="0048065C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48065C">
        <w:rPr>
          <w:rFonts w:hAnsi="Times New Roman" w:ascii="Times New Roman"/>
          <w:b/>
          <w:sz w:val="24"/>
          <w:szCs w:val="24"/>
        </w:rPr>
        <w:t xml:space="preserve">za iznos od </w:t>
      </w:r>
      <w:r w:rsidR="00B83F83">
        <w:rPr>
          <w:rFonts w:hAnsi="Times New Roman" w:ascii="Times New Roman"/>
          <w:b/>
          <w:sz w:val="24"/>
          <w:szCs w:val="24"/>
        </w:rPr>
        <w:t>2.260.001,00</w:t>
      </w:r>
      <w:r w:rsidR="0048065C" w:rsidRPr="0048065C">
        <w:rPr>
          <w:rFonts w:hAnsi="Times New Roman" w:ascii="Times New Roman"/>
          <w:b/>
          <w:sz w:val="24"/>
          <w:szCs w:val="24"/>
        </w:rPr>
        <w:t xml:space="preserve"> </w:t>
      </w:r>
      <w:r w:rsidRPr="0048065C">
        <w:rPr>
          <w:rFonts w:hAnsi="Times New Roman" w:ascii="Times New Roman"/>
          <w:b/>
          <w:sz w:val="24"/>
          <w:szCs w:val="24"/>
        </w:rPr>
        <w:t>kn.</w:t>
      </w:r>
    </w:p>
    <w:p w:rsidRDefault="006F51F0" w:rsidP="006F51F0" w:rsidR="006F51F0" w:rsidRPr="00352531">
      <w:pPr>
        <w:jc w:val="both"/>
      </w:pPr>
    </w:p>
    <w:p w:rsidRDefault="006F51F0" w:rsidP="00B83F83" w:rsidR="006F51F0" w:rsidRPr="00387700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352531">
        <w:rPr>
          <w:rFonts w:hAnsi="Times New Roman" w:ascii="Times New Roman"/>
          <w:sz w:val="24"/>
          <w:szCs w:val="24"/>
        </w:rPr>
        <w:t xml:space="preserve">Nalaže se </w:t>
      </w:r>
      <w:r w:rsidRPr="00387700">
        <w:rPr>
          <w:rFonts w:hAnsi="Times New Roman" w:ascii="Times New Roman"/>
          <w:sz w:val="24"/>
          <w:szCs w:val="24"/>
        </w:rPr>
        <w:t>ponuditelju</w:t>
      </w:r>
      <w:r w:rsidR="0048065C" w:rsidRPr="00387700">
        <w:rPr>
          <w:rFonts w:hAnsi="Times New Roman" w:ascii="Times New Roman"/>
          <w:sz w:val="24"/>
          <w:szCs w:val="24"/>
        </w:rPr>
        <w:t xml:space="preserve"> </w:t>
      </w:r>
      <w:r w:rsidR="00B83F83" w:rsidRPr="00B83F83">
        <w:rPr>
          <w:rFonts w:hAnsi="Times New Roman" w:ascii="Times New Roman"/>
          <w:b/>
          <w:sz w:val="24"/>
          <w:szCs w:val="24"/>
        </w:rPr>
        <w:t>Joz</w:t>
      </w:r>
      <w:r w:rsidR="00B83F83">
        <w:rPr>
          <w:rFonts w:hAnsi="Times New Roman" w:ascii="Times New Roman"/>
          <w:b/>
          <w:sz w:val="24"/>
          <w:szCs w:val="24"/>
        </w:rPr>
        <w:t>i</w:t>
      </w:r>
      <w:r w:rsidR="00B83F83" w:rsidRPr="00B83F83">
        <w:rPr>
          <w:rFonts w:hAnsi="Times New Roman" w:ascii="Times New Roman"/>
          <w:b/>
          <w:sz w:val="24"/>
          <w:szCs w:val="24"/>
        </w:rPr>
        <w:t xml:space="preserve"> Jurić iz Zagreba, 4. Cvjetno naselje 5, OIB: 13166109112  </w:t>
      </w:r>
      <w:r w:rsidRPr="00387700">
        <w:rPr>
          <w:rFonts w:hAnsi="Times New Roman" w:ascii="Times New Roman"/>
          <w:sz w:val="24"/>
          <w:szCs w:val="24"/>
        </w:rPr>
        <w:t xml:space="preserve">uplata </w:t>
      </w:r>
      <w:proofErr w:type="spellStart"/>
      <w:r w:rsidRPr="00387700">
        <w:rPr>
          <w:rFonts w:hAnsi="Times New Roman" w:ascii="Times New Roman"/>
          <w:sz w:val="24"/>
          <w:szCs w:val="24"/>
        </w:rPr>
        <w:t>kupovnine</w:t>
      </w:r>
      <w:proofErr w:type="spellEnd"/>
      <w:r w:rsidRPr="00387700">
        <w:rPr>
          <w:rFonts w:hAnsi="Times New Roman" w:ascii="Times New Roman"/>
          <w:sz w:val="24"/>
          <w:szCs w:val="24"/>
        </w:rPr>
        <w:t xml:space="preserve">, u iznosu od </w:t>
      </w:r>
      <w:r w:rsidR="00B83F83">
        <w:rPr>
          <w:rFonts w:hAnsi="Times New Roman" w:ascii="Times New Roman"/>
          <w:sz w:val="24"/>
          <w:szCs w:val="24"/>
        </w:rPr>
        <w:t xml:space="preserve">2.260.001,00 </w:t>
      </w:r>
      <w:r w:rsidRPr="00387700">
        <w:rPr>
          <w:rFonts w:hAnsi="Times New Roman" w:ascii="Times New Roman"/>
          <w:sz w:val="24"/>
          <w:szCs w:val="24"/>
        </w:rPr>
        <w:t xml:space="preserve">kn umanjene za iznos položene jamčevine u iznosu od </w:t>
      </w:r>
      <w:r w:rsidR="00B83F83">
        <w:rPr>
          <w:rFonts w:hAnsi="Times New Roman" w:ascii="Times New Roman"/>
          <w:sz w:val="24"/>
          <w:szCs w:val="24"/>
        </w:rPr>
        <w:t>1.166.500,00</w:t>
      </w:r>
      <w:r w:rsidRPr="00387700">
        <w:rPr>
          <w:rFonts w:hAnsi="Times New Roman" w:ascii="Times New Roman"/>
          <w:sz w:val="24"/>
          <w:szCs w:val="24"/>
        </w:rPr>
        <w:t xml:space="preserve"> kn, odnosno uplata iznosa od </w:t>
      </w:r>
      <w:r w:rsidR="00B83F83">
        <w:rPr>
          <w:rFonts w:hAnsi="Times New Roman" w:ascii="Times New Roman"/>
          <w:sz w:val="24"/>
          <w:szCs w:val="24"/>
        </w:rPr>
        <w:t>1.093.501,00</w:t>
      </w:r>
      <w:r w:rsidR="00387700">
        <w:rPr>
          <w:rFonts w:hAnsi="Times New Roman" w:ascii="Times New Roman"/>
          <w:sz w:val="24"/>
          <w:szCs w:val="24"/>
        </w:rPr>
        <w:t xml:space="preserve"> </w:t>
      </w:r>
      <w:r w:rsidRPr="00387700">
        <w:rPr>
          <w:rFonts w:hAnsi="Times New Roman" w:ascii="Times New Roman"/>
          <w:sz w:val="24"/>
          <w:szCs w:val="24"/>
        </w:rPr>
        <w:t xml:space="preserve">kn, u roku </w:t>
      </w:r>
      <w:r w:rsidRPr="00387700">
        <w:rPr>
          <w:rFonts w:hAnsi="Times New Roman" w:ascii="Times New Roman"/>
          <w:b/>
          <w:sz w:val="24"/>
          <w:szCs w:val="24"/>
        </w:rPr>
        <w:t>30 dana od dana pravomoćnosti</w:t>
      </w:r>
      <w:r w:rsidRPr="00387700">
        <w:rPr>
          <w:rFonts w:hAnsi="Times New Roman" w:ascii="Times New Roman"/>
          <w:sz w:val="24"/>
          <w:szCs w:val="24"/>
        </w:rPr>
        <w:t xml:space="preserve"> rješenja o dosudi na poseban račun Financijske agencije otvoren za tu namjenu IBAN: HR1123900011300028787, Model: HR11. 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387700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B83F83">
        <w:rPr>
          <w:rFonts w:hAnsi="Times New Roman" w:ascii="Times New Roman"/>
          <w:sz w:val="24"/>
          <w:szCs w:val="24"/>
        </w:rPr>
        <w:t>122890</w:t>
      </w:r>
      <w:r w:rsidRPr="00387700">
        <w:rPr>
          <w:rFonts w:hAnsi="Times New Roman" w:ascii="Times New Roman"/>
          <w:sz w:val="24"/>
          <w:szCs w:val="24"/>
        </w:rPr>
        <w:t xml:space="preserve">, a kao podatak drugi </w:t>
      </w:r>
      <w:r w:rsidR="00352531" w:rsidRPr="00387700">
        <w:rPr>
          <w:rFonts w:hAnsi="Times New Roman" w:ascii="Times New Roman"/>
          <w:sz w:val="24"/>
          <w:szCs w:val="24"/>
        </w:rPr>
        <w:t>(</w:t>
      </w:r>
      <w:r w:rsidRPr="00387700">
        <w:rPr>
          <w:rFonts w:hAnsi="Times New Roman" w:ascii="Times New Roman"/>
          <w:sz w:val="24"/>
          <w:szCs w:val="24"/>
        </w:rPr>
        <w:t>P2</w:t>
      </w:r>
      <w:r w:rsidR="00352531" w:rsidRPr="00387700">
        <w:rPr>
          <w:rFonts w:hAnsi="Times New Roman" w:ascii="Times New Roman"/>
          <w:sz w:val="24"/>
          <w:szCs w:val="24"/>
        </w:rPr>
        <w:t>) broj</w:t>
      </w:r>
      <w:r w:rsidRPr="00387700">
        <w:rPr>
          <w:rFonts w:hAnsi="Times New Roman" w:ascii="Times New Roman"/>
          <w:sz w:val="24"/>
          <w:szCs w:val="24"/>
        </w:rPr>
        <w:t xml:space="preserve"> treba</w:t>
      </w:r>
      <w:r w:rsidRPr="00087DDA">
        <w:rPr>
          <w:rFonts w:hAnsi="Times New Roman" w:ascii="Times New Roman"/>
          <w:sz w:val="24"/>
          <w:szCs w:val="24"/>
        </w:rPr>
        <w:t xml:space="preserve"> upisati </w:t>
      </w:r>
      <w:r w:rsidR="00B83F83">
        <w:rPr>
          <w:rFonts w:hAnsi="Times New Roman" w:ascii="Times New Roman"/>
          <w:sz w:val="24"/>
          <w:szCs w:val="24"/>
        </w:rPr>
        <w:t>62138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lastRenderedPageBreak/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48065C">
        <w:rPr>
          <w:rFonts w:hAnsi="Times New Roman" w:ascii="Times New Roman"/>
          <w:sz w:val="24"/>
          <w:szCs w:val="24"/>
        </w:rPr>
        <w:t xml:space="preserve">broj </w:t>
      </w:r>
      <w:r w:rsidR="0048065C" w:rsidRPr="00087DDA">
        <w:rPr>
          <w:rFonts w:hAnsi="Times New Roman" w:ascii="Times New Roman"/>
          <w:sz w:val="24"/>
          <w:szCs w:val="24"/>
        </w:rPr>
        <w:t>IBAN: HR1123900011300028787</w:t>
      </w:r>
      <w:r w:rsidR="0048065C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B83F83">
        <w:rPr>
          <w:rFonts w:hAnsi="Times New Roman" w:ascii="Times New Roman"/>
          <w:sz w:val="24"/>
          <w:szCs w:val="24"/>
        </w:rPr>
        <w:t>2.260.001,00</w:t>
      </w:r>
      <w:r w:rsidRPr="00087DDA">
        <w:rPr>
          <w:rFonts w:hAnsi="Times New Roman" w:ascii="Times New Roman"/>
          <w:sz w:val="24"/>
          <w:szCs w:val="24"/>
        </w:rPr>
        <w:t xml:space="preserve"> kn)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8013F4">
        <w:rPr>
          <w:rFonts w:hAnsi="Times New Roman" w:ascii="Times New Roman"/>
          <w:bCs/>
          <w:sz w:val="24"/>
          <w:szCs w:val="24"/>
        </w:rPr>
        <w:t>1.166.500,00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kn, te s računa broj HR1123900011300028787 iznos od </w:t>
      </w:r>
      <w:r w:rsidR="008013F4">
        <w:rPr>
          <w:rFonts w:hAnsi="Times New Roman" w:ascii="Times New Roman"/>
          <w:bCs/>
          <w:sz w:val="24"/>
          <w:szCs w:val="24"/>
        </w:rPr>
        <w:t>1.093.501,00</w:t>
      </w:r>
      <w:r w:rsidRPr="00087DDA">
        <w:rPr>
          <w:rFonts w:hAnsi="Times New Roman" w:ascii="Times New Roman"/>
          <w:bCs/>
          <w:sz w:val="24"/>
          <w:szCs w:val="24"/>
        </w:rPr>
        <w:t xml:space="preserve"> kn na žiro-račun suda broj HR3123900011300000200 kod Hrvatske poštanske banke s pozivom na broj HR 05 272-</w:t>
      </w:r>
      <w:r w:rsidR="00387700">
        <w:rPr>
          <w:rFonts w:hAnsi="Times New Roman" w:ascii="Times New Roman"/>
          <w:bCs/>
          <w:sz w:val="24"/>
          <w:szCs w:val="24"/>
        </w:rPr>
        <w:t>2124-16</w:t>
      </w:r>
      <w:r w:rsidRPr="00087DDA">
        <w:rPr>
          <w:rFonts w:hAnsi="Times New Roman" w:ascii="Times New Roman"/>
          <w:bCs/>
          <w:sz w:val="24"/>
          <w:szCs w:val="24"/>
        </w:rPr>
        <w:t>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8013F4">
        <w:t>četvrtoj</w:t>
      </w:r>
      <w:r w:rsidRPr="00087DDA">
        <w:t xml:space="preserve"> elektroničkoj javnoj dražbi dana od </w:t>
      </w:r>
      <w:r w:rsidR="008013F4">
        <w:t>24.10</w:t>
      </w:r>
      <w:r w:rsidR="00387700">
        <w:t>.</w:t>
      </w:r>
      <w:r w:rsidRPr="00087DDA">
        <w:t xml:space="preserve">2018. do </w:t>
      </w:r>
      <w:r w:rsidR="008013F4">
        <w:t>16.1.2019</w:t>
      </w:r>
      <w:r w:rsidRPr="00087DDA">
        <w:t xml:space="preserve">. godine (ID nadmetanja: </w:t>
      </w:r>
      <w:r w:rsidR="008013F4">
        <w:t>12289</w:t>
      </w:r>
      <w:r w:rsidRPr="00087DDA">
        <w:t>) za predmetne nekretnine</w:t>
      </w:r>
      <w:r w:rsidR="006E6BEF">
        <w:t xml:space="preserve"> kao </w:t>
      </w:r>
      <w:r w:rsidR="00AE3248">
        <w:t>najbolji</w:t>
      </w:r>
      <w:r w:rsidR="006E6BEF">
        <w:t xml:space="preserve"> ponuditelj</w:t>
      </w:r>
      <w:r w:rsidRPr="00087DDA">
        <w:t xml:space="preserve"> ponudu </w:t>
      </w:r>
      <w:r w:rsidR="006E6BEF">
        <w:t xml:space="preserve">je </w:t>
      </w:r>
      <w:r w:rsidRPr="00087DDA">
        <w:t>istakao 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>
      <w:pPr>
        <w:jc w:val="both"/>
      </w:pPr>
      <w:r w:rsidRPr="00087DDA">
        <w:tab/>
        <w:t xml:space="preserve">Kako su ispunjeni uvjeti iz zaključka o određivanju prodaje od </w:t>
      </w:r>
      <w:r w:rsidR="00302D68">
        <w:t>1.2</w:t>
      </w:r>
      <w:r w:rsidR="006E6BEF">
        <w:t>.2018</w:t>
      </w:r>
      <w:r w:rsidRPr="00087DDA">
        <w:t>. godine</w:t>
      </w:r>
      <w:r w:rsidR="00302D68">
        <w:t xml:space="preserve"> ispravljen Rješenjem ovoga suda 6 St-2124/16 od 9. veljače 2018. g.</w:t>
      </w:r>
      <w:r w:rsidRPr="00087DDA">
        <w:t xml:space="preserve">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8013F4" w:rsidP="006F51F0" w:rsidR="008013F4">
      <w:pPr>
        <w:jc w:val="both"/>
      </w:pPr>
    </w:p>
    <w:p w:rsidRDefault="008013F4" w:rsidP="006F51F0" w:rsidR="008013F4">
      <w:pPr>
        <w:jc w:val="both"/>
      </w:pPr>
    </w:p>
    <w:p w:rsidRDefault="008013F4" w:rsidP="006F51F0" w:rsidR="008013F4">
      <w:pPr>
        <w:jc w:val="both"/>
      </w:pPr>
    </w:p>
    <w:p w:rsidRDefault="008013F4" w:rsidP="006F51F0" w:rsidR="008013F4">
      <w:pPr>
        <w:jc w:val="both"/>
      </w:pPr>
    </w:p>
    <w:p w:rsidRDefault="008013F4" w:rsidP="006F51F0" w:rsidR="008013F4">
      <w:pPr>
        <w:jc w:val="both"/>
      </w:pPr>
    </w:p>
    <w:p w:rsidRDefault="008013F4" w:rsidP="006F51F0" w:rsidR="008013F4">
      <w:pPr>
        <w:jc w:val="both"/>
      </w:pPr>
    </w:p>
    <w:p w:rsidRDefault="008013F4" w:rsidP="006F51F0" w:rsidR="008013F4">
      <w:pPr>
        <w:jc w:val="both"/>
      </w:pPr>
    </w:p>
    <w:p w:rsidRDefault="008013F4" w:rsidP="006F51F0" w:rsidR="008013F4">
      <w:pPr>
        <w:jc w:val="both"/>
      </w:pPr>
    </w:p>
    <w:p w:rsidRDefault="008013F4" w:rsidP="006F51F0" w:rsidR="008013F4">
      <w:pPr>
        <w:jc w:val="both"/>
      </w:pPr>
    </w:p>
    <w:p w:rsidRDefault="008013F4" w:rsidP="006F51F0" w:rsidR="008013F4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8013F4" w:rsidP="006F51F0" w:rsidR="008013F4">
      <w:pPr>
        <w:jc w:val="both"/>
      </w:pPr>
    </w:p>
    <w:p w:rsidRDefault="008013F4" w:rsidP="006F51F0" w:rsidR="008013F4">
      <w:pPr>
        <w:jc w:val="both"/>
      </w:pPr>
    </w:p>
    <w:p w:rsidRDefault="008013F4" w:rsidP="006F51F0" w:rsidR="008013F4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>
      <w:pPr>
        <w:jc w:val="center"/>
      </w:pPr>
      <w:r w:rsidRPr="00087DDA">
        <w:t xml:space="preserve">U Osijeku </w:t>
      </w:r>
      <w:r w:rsidR="008013F4">
        <w:t>22. siječnja 2019. g.</w:t>
      </w:r>
    </w:p>
    <w:p w:rsidRDefault="008013F4" w:rsidP="006F51F0" w:rsidR="008013F4">
      <w:pPr>
        <w:jc w:val="center"/>
      </w:pPr>
    </w:p>
    <w:p w:rsidRDefault="008013F4" w:rsidP="006F51F0" w:rsidR="008013F4">
      <w:pPr>
        <w:jc w:val="center"/>
      </w:pPr>
    </w:p>
    <w:p w:rsidRDefault="008013F4" w:rsidP="006F51F0" w:rsidR="008013F4" w:rsidRPr="00087DDA">
      <w:pPr>
        <w:jc w:val="center"/>
      </w:pP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C1434B" w:rsidP="00E217F8" w:rsidR="00C1434B">
      <w:pPr>
        <w:pStyle w:val="Tijeloteksta"/>
      </w:pPr>
    </w:p>
    <w:p w:rsidRDefault="00EC0BA9" w:rsidP="00EC0BA9" w:rsidR="00EC0BA9">
      <w:pPr>
        <w:pStyle w:val="Bezproreda"/>
      </w:pPr>
      <w:r>
        <w:t>DNA:</w:t>
      </w:r>
    </w:p>
    <w:p w:rsidRDefault="00EC0BA9" w:rsidP="00EC0BA9" w:rsidR="00EC0BA9">
      <w:pPr>
        <w:pStyle w:val="Bezproreda"/>
        <w:tabs>
          <w:tab w:pos="6000" w:val="left"/>
        </w:tabs>
      </w:pPr>
      <w:r>
        <w:t xml:space="preserve">1.  stečajni upravitelj </w:t>
      </w:r>
      <w:r w:rsidR="00387700">
        <w:t>Filip Babić</w:t>
      </w:r>
    </w:p>
    <w:p w:rsidRDefault="00EC0BA9" w:rsidP="00B83F83" w:rsidR="00B83F83">
      <w:pPr>
        <w:pStyle w:val="Bezproreda"/>
      </w:pPr>
      <w:r>
        <w:t xml:space="preserve">2. </w:t>
      </w:r>
      <w:r w:rsidR="00B83F83" w:rsidRPr="00B83F83">
        <w:t>Jozo Jurić iz Zagreba, 4. Cvjetno naselje 5, OIB: 13166109112</w:t>
      </w:r>
      <w:r w:rsidR="00B83F83" w:rsidRPr="008C0123">
        <w:t xml:space="preserve">  </w:t>
      </w:r>
    </w:p>
    <w:p w:rsidRDefault="008013F4" w:rsidP="00B83F83" w:rsidR="008013F4">
      <w:pPr>
        <w:pStyle w:val="Bezproreda"/>
      </w:pPr>
      <w:r>
        <w:t>3. B2 Kapital d.o.o., Radnička cesta 41, Zagreb</w:t>
      </w:r>
    </w:p>
    <w:p w:rsidRDefault="008013F4" w:rsidP="00B83F83" w:rsidR="008013F4">
      <w:pPr>
        <w:pStyle w:val="Bezproreda"/>
      </w:pPr>
      <w:r>
        <w:t xml:space="preserve">4. B2 Real </w:t>
      </w:r>
      <w:proofErr w:type="spellStart"/>
      <w:r>
        <w:t>Estate</w:t>
      </w:r>
      <w:proofErr w:type="spellEnd"/>
      <w:r>
        <w:t xml:space="preserve"> d.o.o. Zagreb, Radnička cesta 41</w:t>
      </w:r>
    </w:p>
    <w:p w:rsidRDefault="008013F4" w:rsidP="00B83F83" w:rsidR="008013F4">
      <w:pPr>
        <w:pStyle w:val="Bezproreda"/>
      </w:pPr>
      <w:r>
        <w:t xml:space="preserve">5. Stan-gradnja Lanište d.o.o. Zagreb, dr. Luje </w:t>
      </w:r>
      <w:proofErr w:type="spellStart"/>
      <w:r>
        <w:t>Naletilića</w:t>
      </w:r>
      <w:proofErr w:type="spellEnd"/>
      <w:r>
        <w:t xml:space="preserve"> 10</w:t>
      </w:r>
    </w:p>
    <w:p w:rsidRDefault="00A92632" w:rsidP="00B83F83" w:rsidR="00302D68">
      <w:pPr>
        <w:pStyle w:val="Bezproreda"/>
      </w:pPr>
      <w:r>
        <w:t>6</w:t>
      </w:r>
      <w:r w:rsidR="006E6BEF">
        <w:t>. FINA</w:t>
      </w:r>
      <w:r w:rsidR="00302D68">
        <w:t xml:space="preserve"> – nakon pravomoćnosti</w:t>
      </w:r>
    </w:p>
    <w:p w:rsidRDefault="00A92632" w:rsidP="00387700" w:rsidR="006E6BEF">
      <w:pPr>
        <w:pStyle w:val="Tijeloteksta"/>
        <w:tabs>
          <w:tab w:pos="4677" w:val="center"/>
        </w:tabs>
      </w:pPr>
      <w:r>
        <w:t>7</w:t>
      </w:r>
      <w:r w:rsidR="00302D68">
        <w:t xml:space="preserve">. </w:t>
      </w:r>
      <w:proofErr w:type="spellStart"/>
      <w:r w:rsidR="00302D68">
        <w:t>zk</w:t>
      </w:r>
      <w:proofErr w:type="spellEnd"/>
      <w:r w:rsidR="00302D68">
        <w:t xml:space="preserve">. odjel </w:t>
      </w:r>
      <w:r w:rsidR="008013F4">
        <w:t>Donji Miholjac</w:t>
      </w:r>
      <w:r w:rsidR="00302D68">
        <w:t xml:space="preserve"> – nakon pravomoćnosti</w:t>
      </w:r>
      <w:r w:rsidR="00387700">
        <w:tab/>
      </w:r>
    </w:p>
    <w:p w:rsidRDefault="00A92632" w:rsidP="006E6BEF" w:rsidR="00EC0BA9">
      <w:pPr>
        <w:pStyle w:val="Tijeloteksta"/>
      </w:pPr>
      <w:r>
        <w:t>8</w:t>
      </w:r>
      <w:r w:rsidR="006E6BEF">
        <w:t xml:space="preserve">.  e- oglasna ploča </w:t>
      </w:r>
      <w:r w:rsidR="008013F4">
        <w:t>uz izvješće FINE od 21.1.2019. g.</w:t>
      </w:r>
    </w:p>
    <w:p w:rsidRDefault="00A92632" w:rsidP="00EC0BA9" w:rsidR="00EC0BA9">
      <w:pPr>
        <w:pStyle w:val="Bezproreda"/>
      </w:pPr>
      <w:r>
        <w:t>9</w:t>
      </w:r>
      <w:r w:rsidR="006E6BEF">
        <w:t xml:space="preserve">. K- </w:t>
      </w:r>
      <w:r>
        <w:t>22.2.</w:t>
      </w:r>
    </w:p>
    <w:p w:rsidRDefault="00C1434B" w:rsidP="00E217F8" w:rsidR="00C1434B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5E6F5E" w:rsidP="003E005F" w:rsidR="006E0454">
      <w:pPr>
        <w:jc w:val="both"/>
      </w:pPr>
      <w:r>
        <w:t xml:space="preserve">                                                                                                        </w:t>
      </w:r>
      <w:r w:rsidR="00C1434B">
        <w:t xml:space="preserve">  </w:t>
      </w:r>
      <w:r w:rsidR="006E0454">
        <w:t xml:space="preserve">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942" w:rsidR="003D6942">
      <w:r>
        <w:separator/>
      </w:r>
    </w:p>
  </w:endnote>
  <w:endnote w:id="0" w:type="continuationSeparator">
    <w:p w:rsidRDefault="003D6942" w:rsidR="003D6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942" w:rsidR="003D6942">
      <w:r>
        <w:separator/>
      </w:r>
    </w:p>
  </w:footnote>
  <w:footnote w:id="0" w:type="continuationSeparator">
    <w:p w:rsidRDefault="003D6942" w:rsidR="003D69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00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02D68" w:rsidR="00302D68" w:rsidRPr="00151FF0">
    <w:pPr>
      <w:jc w:val="right"/>
    </w:pPr>
    <w:r>
      <w:tab/>
    </w:r>
    <w:r>
      <w:tab/>
    </w:r>
    <w:r w:rsidR="00302D68">
      <w:t>Broj: 6 St-2124/16-52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8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4"/>
  </w:num>
  <w:num w:numId="11">
    <w:abstractNumId w:val="7"/>
  </w:num>
  <w:num w:numId="12">
    <w:abstractNumId w:val="22"/>
  </w:num>
  <w:num w:numId="13">
    <w:abstractNumId w:val="2"/>
  </w:num>
  <w:num w:numId="14">
    <w:abstractNumId w:val="14"/>
  </w:num>
  <w:num w:numId="15">
    <w:abstractNumId w:val="6"/>
  </w:num>
  <w:num w:numId="16">
    <w:abstractNumId w:val="9"/>
  </w:num>
  <w:num w:numId="17">
    <w:abstractNumId w:val="17"/>
  </w:num>
  <w:num w:numId="18">
    <w:abstractNumId w:val="3"/>
  </w:num>
  <w:num w:numId="19">
    <w:abstractNumId w:val="23"/>
  </w:num>
  <w:num w:numId="20">
    <w:abstractNumId w:val="13"/>
  </w:num>
  <w:num w:numId="21">
    <w:abstractNumId w:val="1"/>
  </w:num>
  <w:num w:numId="22">
    <w:abstractNumId w:val="10"/>
  </w:num>
  <w:num w:numId="23">
    <w:abstractNumId w:val="5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0A9"/>
    <w:rsid w:val="0005668D"/>
    <w:rsid w:val="00070955"/>
    <w:rsid w:val="000716DB"/>
    <w:rsid w:val="00072104"/>
    <w:rsid w:val="0007425F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00F"/>
    <w:rsid w:val="00165DD6"/>
    <w:rsid w:val="001704EF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02D68"/>
    <w:rsid w:val="00316FFD"/>
    <w:rsid w:val="00333655"/>
    <w:rsid w:val="0033428F"/>
    <w:rsid w:val="00334955"/>
    <w:rsid w:val="00342AF7"/>
    <w:rsid w:val="003470E1"/>
    <w:rsid w:val="00352531"/>
    <w:rsid w:val="00356785"/>
    <w:rsid w:val="0035718F"/>
    <w:rsid w:val="00363AC4"/>
    <w:rsid w:val="00365EB5"/>
    <w:rsid w:val="00387700"/>
    <w:rsid w:val="003A0718"/>
    <w:rsid w:val="003C1541"/>
    <w:rsid w:val="003C1D60"/>
    <w:rsid w:val="003D6942"/>
    <w:rsid w:val="003E005F"/>
    <w:rsid w:val="003E5EEC"/>
    <w:rsid w:val="003E7A95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065C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6BEF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13F4"/>
    <w:rsid w:val="00801C75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80A7E"/>
    <w:rsid w:val="009B72A4"/>
    <w:rsid w:val="009D2EFA"/>
    <w:rsid w:val="009E299F"/>
    <w:rsid w:val="00A3682D"/>
    <w:rsid w:val="00A41D6B"/>
    <w:rsid w:val="00A439AD"/>
    <w:rsid w:val="00A652E1"/>
    <w:rsid w:val="00A905DC"/>
    <w:rsid w:val="00A92632"/>
    <w:rsid w:val="00AA02FE"/>
    <w:rsid w:val="00AA7BA7"/>
    <w:rsid w:val="00AB71FE"/>
    <w:rsid w:val="00AD50F1"/>
    <w:rsid w:val="00AE3248"/>
    <w:rsid w:val="00B11FDD"/>
    <w:rsid w:val="00B2515B"/>
    <w:rsid w:val="00B258D3"/>
    <w:rsid w:val="00B2798C"/>
    <w:rsid w:val="00B47CF8"/>
    <w:rsid w:val="00B52408"/>
    <w:rsid w:val="00B56C02"/>
    <w:rsid w:val="00B83F83"/>
    <w:rsid w:val="00B93DD6"/>
    <w:rsid w:val="00BA388C"/>
    <w:rsid w:val="00BA441E"/>
    <w:rsid w:val="00BC5C48"/>
    <w:rsid w:val="00BE12FF"/>
    <w:rsid w:val="00BE316E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4F81"/>
    <w:rsid w:val="00E20D25"/>
    <w:rsid w:val="00E217F8"/>
    <w:rsid w:val="00E269A3"/>
    <w:rsid w:val="00E31F9E"/>
    <w:rsid w:val="00E626F2"/>
    <w:rsid w:val="00E6367B"/>
    <w:rsid w:val="00E6470A"/>
    <w:rsid w:val="00E71337"/>
    <w:rsid w:val="00E7394B"/>
    <w:rsid w:val="00EB185D"/>
    <w:rsid w:val="00EC0BA9"/>
    <w:rsid w:val="00EC77F9"/>
    <w:rsid w:val="00ED1853"/>
    <w:rsid w:val="00EF2B4D"/>
    <w:rsid w:val="00F21958"/>
    <w:rsid w:val="00F25F91"/>
    <w:rsid w:val="00F50565"/>
    <w:rsid w:val="00F516F3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00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00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0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0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0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00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00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0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0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0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St-2124/2016-71</izvorni_sadrzaj>
    <derivirana_varijabla naziv="DomainObject.PredzadnjaOdlukaIzPredmeta.Oznaka_1">St-2124/2016-71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5BBCE-75D6-48FA-8CC1-96C9C764D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736</properties:Words>
  <properties:Characters>3880</properties:Characters>
  <properties:Lines>148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2019-01-22T09:29:00Z</dcterms:created>
  <dc:creator>banka</dc:creator>
  <cp:lastModifiedBy>Danijela Sekulić</cp:lastModifiedBy>
  <cp:lastPrinted>2019-01-22T09:31:00Z</cp:lastPrinted>
  <dcterms:modified xmlns:xsi="http://www.w3.org/2001/XMLSchema-instance" xsi:type="dcterms:W3CDTF">2019-01-22T09:32:00Z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(MIRJANA.docx)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