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b008" w14:paraId="87fb008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EC3E38">
        <w:rPr>
          <w:rFonts w:cs="Times New Roman" w:eastAsia="Times New Roman"/>
        </w:rPr>
        <w:t>OLENS TOURS</w:t>
      </w:r>
      <w:r>
        <w:rPr>
          <w:rFonts w:cs="Times New Roman" w:eastAsia="Times New Roman"/>
        </w:rPr>
        <w:t xml:space="preserve"> </w:t>
      </w:r>
      <w:r w:rsidR="00EC3E38">
        <w:rPr>
          <w:rFonts w:cs="Times New Roman" w:eastAsia="Times New Roman"/>
        </w:rPr>
        <w:t xml:space="preserve">j. </w:t>
      </w:r>
      <w:r>
        <w:rPr>
          <w:rFonts w:cs="Times New Roman" w:eastAsia="Times New Roman"/>
        </w:rPr>
        <w:t xml:space="preserve">d. o. o. </w:t>
      </w:r>
      <w:r w:rsidR="00EC3E38">
        <w:rPr>
          <w:rFonts w:cs="Times New Roman" w:eastAsia="Times New Roman"/>
        </w:rPr>
        <w:t>Višnjan</w:t>
      </w:r>
      <w:r w:rsidR="0085104D">
        <w:rPr>
          <w:rFonts w:cs="Times New Roman" w:eastAsia="Times New Roman"/>
        </w:rPr>
        <w:t xml:space="preserve">, </w:t>
      </w:r>
      <w:r w:rsidR="0086418C">
        <w:rPr>
          <w:rFonts w:cs="Times New Roman" w:eastAsia="Times New Roman"/>
        </w:rPr>
        <w:t>Štuti 17</w:t>
      </w:r>
      <w:r w:rsidR="0085104D">
        <w:rPr>
          <w:rFonts w:cs="Times New Roman" w:eastAsia="Times New Roman"/>
        </w:rPr>
        <w:t>,</w:t>
      </w:r>
      <w:r w:rsidR="00077D5C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OIB </w:t>
      </w:r>
      <w:r w:rsidR="0086418C">
        <w:rPr>
          <w:rFonts w:cs="Times New Roman" w:eastAsia="Times New Roman"/>
        </w:rPr>
        <w:t>07644935762</w:t>
      </w:r>
      <w:r>
        <w:rPr>
          <w:rFonts w:cs="Times New Roman" w:eastAsia="Times New Roman"/>
        </w:rPr>
        <w:t xml:space="preserve">, MBS </w:t>
      </w:r>
      <w:r w:rsidR="0086418C">
        <w:rPr>
          <w:rFonts w:cs="Times New Roman" w:eastAsia="Times New Roman"/>
        </w:rPr>
        <w:t>040294583</w:t>
      </w:r>
      <w:r>
        <w:rPr>
          <w:rFonts w:cs="Times New Roman" w:eastAsia="Times New Roman"/>
          <w:szCs w:val="24"/>
        </w:rPr>
        <w:t xml:space="preserve">, </w:t>
      </w:r>
      <w:r w:rsidR="007575CB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D146F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6418C">
        <w:rPr>
          <w:rFonts w:cs="Times New Roman" w:eastAsia="Times New Roman"/>
        </w:rPr>
        <w:t>OLENS TOURS j. d. o. o. Višnjan, Štuti 17, OIB 07644935762, MBS 040294583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A219B4" w:rsidRPr="00627338">
        <w:t>Anamarija Murtezani iz Zagreba, Sunčane Škrinjarić 1</w:t>
      </w:r>
      <w:r w:rsidR="00A219B4" w:rsidRPr="00A219B4">
        <w:t>, OIB 54031780904</w:t>
      </w:r>
      <w:r w:rsidRPr="00A219B4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86418C">
        <w:rPr>
          <w:rFonts w:cs="Times New Roman" w:eastAsia="Times New Roman"/>
        </w:rPr>
        <w:t>OLENS TOURS j. d. o. o. Višnjan, Štuti 17, OIB 07644935762, MBS 040294583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3D648D">
        <w:rPr>
          <w:rFonts w:cs="Times New Roman" w:eastAsia="Times New Roman"/>
        </w:rPr>
        <w:t xml:space="preserve">OLENS TOURS </w:t>
      </w:r>
      <w:r w:rsidR="003A4D91">
        <w:rPr>
          <w:rFonts w:cs="Times New Roman" w:eastAsia="Times New Roman"/>
        </w:rPr>
        <w:t xml:space="preserve">  </w:t>
      </w:r>
      <w:r w:rsidR="003D648D">
        <w:rPr>
          <w:rFonts w:cs="Times New Roman" w:eastAsia="Times New Roman"/>
        </w:rPr>
        <w:t>j. d. o. o. Višnjan, Štuti 17, OIB 07644935762, MBS 040294583</w:t>
      </w:r>
      <w:r>
        <w:rPr>
          <w:rFonts w:cs="Times New Roman" w:eastAsia="Times New Roman"/>
          <w:szCs w:val="24"/>
        </w:rPr>
        <w:t>.</w:t>
      </w:r>
    </w:p>
    <w:p w:rsidRDefault="00BD2C66" w:rsidP="003A4D91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B0C0B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5934E6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EB0C0B">
        <w:rPr>
          <w:rFonts w:cs="Times New Roman" w:eastAsia="Times New Roman"/>
        </w:rPr>
        <w:t>OLENS TOURS j. d. o. o.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EB0C0B">
        <w:t>8</w:t>
      </w:r>
      <w:r>
        <w:t xml:space="preserve">. </w:t>
      </w:r>
      <w:r w:rsidR="00EB0C0B">
        <w:t>prosinca</w:t>
      </w:r>
      <w:r>
        <w:t xml:space="preserve"> 2017. imao neizvršene osnove za plaćanje u neprekinutom razdoblju od </w:t>
      </w:r>
      <w:r w:rsidR="00E46735">
        <w:t>120</w:t>
      </w:r>
      <w:r>
        <w:t xml:space="preserve"> dana u ukupnom iznosu </w:t>
      </w:r>
      <w:r w:rsidR="00504817">
        <w:t>29.872,08</w:t>
      </w:r>
      <w:r>
        <w:t xml:space="preserve"> kn) i da za dužnika 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0546B1">
        <w:t>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BF1086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BF1086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7575CB">
        <w:rPr>
          <w:rFonts w:cs="Times New Roman" w:eastAsia="Times New Roman"/>
          <w:szCs w:val="24"/>
        </w:rPr>
        <w:t xml:space="preserve">sudova objavio oglas posl. br. </w:t>
      </w:r>
      <w:r>
        <w:rPr>
          <w:rFonts w:cs="Times New Roman" w:eastAsia="Times New Roman"/>
          <w:szCs w:val="24"/>
        </w:rPr>
        <w:t xml:space="preserve"> St-</w:t>
      </w:r>
      <w:r w:rsidR="00504817">
        <w:rPr>
          <w:rFonts w:cs="Times New Roman" w:eastAsia="Times New Roman"/>
          <w:szCs w:val="24"/>
        </w:rPr>
        <w:t>669</w:t>
      </w:r>
      <w:r w:rsidR="00205A4F">
        <w:rPr>
          <w:rFonts w:cs="Times New Roman" w:eastAsia="Times New Roman"/>
          <w:szCs w:val="24"/>
        </w:rPr>
        <w:t>/2017-3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2542DC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0A28A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46BB5" w:rsidP="00BD2C66" w:rsidR="00D46BB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D46BB5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D5525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87B01">
        <w:rPr>
          <w:rFonts w:cs="Times New Roman" w:eastAsia="Times New Roman"/>
          <w:szCs w:val="24"/>
        </w:rPr>
        <w:t xml:space="preserve">Dužnik </w:t>
      </w:r>
      <w:r w:rsidR="00504817">
        <w:rPr>
          <w:rFonts w:cs="Times New Roman" w:eastAsia="Times New Roman"/>
        </w:rPr>
        <w:t>OLENS TOURS j. d. o. o. Višnjan, Štuti 17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D46BB5" w:rsidR="00D46B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D46BB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D46BB5" w:rsidRPr="00441349">
        <w:rPr>
          <w:rFonts w:cs="Times New Roman" w:eastAsia="Times New Roman"/>
          <w:szCs w:val="20"/>
        </w:rPr>
        <w:t>Područni ured Pazin, Pazin, M. B. Rašana 2/4,</w:t>
      </w:r>
      <w:r w:rsidR="00D46BB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1623E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487B01">
        <w:rPr>
          <w:rFonts w:cs="Times New Roman" w:eastAsia="Times New Roman"/>
          <w:szCs w:val="24"/>
        </w:rPr>
        <w:t xml:space="preserve">Stečajni </w:t>
      </w:r>
      <w:r w:rsidRPr="00A219B4">
        <w:rPr>
          <w:rFonts w:cs="Times New Roman" w:eastAsia="Times New Roman"/>
          <w:szCs w:val="24"/>
        </w:rPr>
        <w:t xml:space="preserve">upravitelj </w:t>
      </w:r>
      <w:r w:rsidR="00A219B4" w:rsidRPr="00A219B4">
        <w:t>Anamarija Murtezani iz Zagreba, Sunčane Škrinjarić 1</w:t>
      </w:r>
      <w:r w:rsidRPr="00A219B4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</w:t>
      </w:r>
      <w:r w:rsidR="00487B01">
        <w:rPr>
          <w:rFonts w:cs="Times New Roman" w:eastAsia="Times New Roman"/>
          <w:szCs w:val="24"/>
        </w:rPr>
        <w:t xml:space="preserve">Mrežna </w:t>
      </w:r>
      <w:r>
        <w:rPr>
          <w:rFonts w:cs="Times New Roman" w:eastAsia="Times New Roman"/>
          <w:szCs w:val="24"/>
        </w:rPr>
        <w:t xml:space="preserve">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87B01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87B01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8D5525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5525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2017340619"/>
            <w:docPartObj>
              <w:docPartGallery w:val="Page Numbers (Top of Page)"/>
              <w:docPartUnique/>
            </w:docPartObj>
          </w:sdtPr>
          <w:sdtEndPr/>
          <w:sdtContent>
            <w:r w:rsidR="00EC3E38">
              <w:t>9 St-669/2017-4</w:t>
            </w:r>
          </w:sdtContent>
        </w:sdt>
        <w:r w:rsidR="00EC3E38">
          <w:t xml:space="preserve">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EC3E38">
          <w:t>669</w:t>
        </w:r>
        <w:r>
          <w:t>/2017-</w:t>
        </w:r>
        <w:r w:rsidR="00EC3E38">
          <w:t>4</w:t>
        </w:r>
      </w:p>
    </w:sdtContent>
  </w:sdt>
  <w:p w:rsidRDefault="008D5525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627A0"/>
    <w:rsid w:val="00077D5C"/>
    <w:rsid w:val="000A28A9"/>
    <w:rsid w:val="000B38EF"/>
    <w:rsid w:val="000F6A9B"/>
    <w:rsid w:val="001168DA"/>
    <w:rsid w:val="001623E1"/>
    <w:rsid w:val="001E6735"/>
    <w:rsid w:val="00205A4F"/>
    <w:rsid w:val="00245E6B"/>
    <w:rsid w:val="002542DC"/>
    <w:rsid w:val="00277007"/>
    <w:rsid w:val="003A4D91"/>
    <w:rsid w:val="003D648D"/>
    <w:rsid w:val="00487B01"/>
    <w:rsid w:val="00504817"/>
    <w:rsid w:val="00536A9D"/>
    <w:rsid w:val="00592DB9"/>
    <w:rsid w:val="005934E6"/>
    <w:rsid w:val="007575CB"/>
    <w:rsid w:val="00774968"/>
    <w:rsid w:val="007C004B"/>
    <w:rsid w:val="0085104D"/>
    <w:rsid w:val="0086418C"/>
    <w:rsid w:val="008D5525"/>
    <w:rsid w:val="009676C7"/>
    <w:rsid w:val="009C7ACE"/>
    <w:rsid w:val="00A219B4"/>
    <w:rsid w:val="00A829CA"/>
    <w:rsid w:val="00BD2C66"/>
    <w:rsid w:val="00BF1086"/>
    <w:rsid w:val="00C16BB7"/>
    <w:rsid w:val="00C967F2"/>
    <w:rsid w:val="00D146F3"/>
    <w:rsid w:val="00D46BB5"/>
    <w:rsid w:val="00D525ED"/>
    <w:rsid w:val="00DE3A95"/>
    <w:rsid w:val="00DF0444"/>
    <w:rsid w:val="00E46735"/>
    <w:rsid w:val="00E66262"/>
    <w:rsid w:val="00EB0C0B"/>
    <w:rsid w:val="00EC3E38"/>
    <w:rsid w:val="00F37F8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5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552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55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55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5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552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55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55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OLENS TOURS j.d.o.o. VIŠNJAN</izvorni_sadrzaj>
    <derivirana_varijabla naziv="DomainObject.Predmet.ProtustrankaFormated_1">  OLENS TOURS j.d.o.o. VIŠNJAN</derivirana_varijabla>
  </DomainObject.Predmet.ProtustrankaFormated>
  <DomainObject.Predmet.ProtustrankaFormatedOIB>
    <izvorni_sadrzaj>  OLENS TOURS j.d.o.o. VIŠNJAN, OIB 07644935762</izvorni_sadrzaj>
    <derivirana_varijabla naziv="DomainObject.Predmet.ProtustrankaFormatedOIB_1">  OLENS TOURS j.d.o.o. VIŠNJAN, OIB 07644935762</derivirana_varijabla>
  </DomainObject.Predmet.ProtustrankaFormatedOIB>
  <DomainObject.Predmet.ProtustrankaFormatedWithAdress>
    <izvorni_sadrzaj> OLENS TOURS j.d.o.o. VIŠNJAN, Štuti 17, 52463 Višnjan</izvorni_sadrzaj>
    <derivirana_varijabla naziv="DomainObject.Predmet.ProtustrankaFormatedWithAdress_1"> OLENS TOURS j.d.o.o. VIŠNJAN, Štuti 17, 52463 Višnjan</derivirana_varijabla>
  </DomainObject.Predmet.ProtustrankaFormatedWithAdress>
  <DomainObject.Predmet.ProtustrankaFormatedWithAdressOIB>
    <izvorni_sadrzaj> OLENS TOURS j.d.o.o. VIŠNJAN, OIB 07644935762, Štuti 17, 52463 Višnjan</izvorni_sadrzaj>
    <derivirana_varijabla naziv="DomainObject.Predmet.ProtustrankaFormatedWithAdressOIB_1"> OLENS TOURS j.d.o.o. VIŠNJAN, OIB 07644935762, Štuti 17, 52463 Višnjan</derivirana_varijabla>
  </DomainObject.Predmet.ProtustrankaFormatedWithAdressOIB>
  <DomainObject.Predmet.ProtustrankaWithAdress>
    <izvorni_sadrzaj>OLENS TOURS j.d.o.o. VIŠNJAN Štuti 17, 52463 Višnjan</izvorni_sadrzaj>
    <derivirana_varijabla naziv="DomainObject.Predmet.ProtustrankaWithAdress_1">OLENS TOURS j.d.o.o. VIŠNJAN Štuti 17, 52463 Višnjan</derivirana_varijabla>
  </DomainObject.Predmet.ProtustrankaWithAdress>
  <DomainObject.Predmet.ProtustrankaWithAdressOIB>
    <izvorni_sadrzaj>OLENS TOURS j.d.o.o. VIŠNJAN, OIB 07644935762, Štuti 17, 52463 Višnjan</izvorni_sadrzaj>
    <derivirana_varijabla naziv="DomainObject.Predmet.ProtustrankaWithAdressOIB_1">OLENS TOURS j.d.o.o. VIŠNJAN, OIB 07644935762, Štuti 17, 52463 Višnjan</derivirana_varijabla>
  </DomainObject.Predmet.ProtustrankaWithAdressOIB>
  <DomainObject.Predmet.ProtustrankaNazivFormated>
    <izvorni_sadrzaj>OLENS TOURS j.d.o.o. VIŠNJAN</izvorni_sadrzaj>
    <derivirana_varijabla naziv="DomainObject.Predmet.ProtustrankaNazivFormated_1">OLENS TOURS j.d.o.o. VIŠNJAN</derivirana_varijabla>
  </DomainObject.Predmet.ProtustrankaNazivFormated>
  <DomainObject.Predmet.ProtustrankaNazivFormatedOIB>
    <izvorni_sadrzaj>OLENS TOURS j.d.o.o. VIŠNJAN, OIB 07644935762</izvorni_sadrzaj>
    <derivirana_varijabla naziv="DomainObject.Predmet.ProtustrankaNazivFormatedOIB_1">OLENS TOURS j.d.o.o. VIŠNJAN, OIB 07644935762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29872.08</izvorni_sadrzaj>
    <derivirana_varijabla naziv="DomainObject.Predmet.TrenutnaVrijednost_1">29872.08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OLENS TOURS j.d.o.o. VIŠNJAN</item>
    </izvorni_sadrzaj>
    <derivirana_varijabla naziv="DomainObject.Predmet.ProtuStrankaListFormated_1">
      <item>OLENS TOURS j.d.o.o. VIŠNJAN</item>
    </derivirana_varijabla>
  </DomainObject.Predmet.ProtuStrankaListFormated>
  <DomainObject.Predmet.ProtuStrankaListFormatedOIB>
    <izvorni_sadrzaj>
      <item>OLENS TOURS j.d.o.o. VIŠNJAN, OIB 07644935762</item>
    </izvorni_sadrzaj>
    <derivirana_varijabla naziv="DomainObject.Predmet.ProtuStrankaListFormatedOIB_1">
      <item>OLENS TOURS j.d.o.o. VIŠNJAN, OIB 07644935762</item>
    </derivirana_varijabla>
  </DomainObject.Predmet.ProtuStrankaListFormatedOIB>
  <DomainObject.Predmet.ProtuStrankaListFormatedWithAdress>
    <izvorni_sadrzaj>
      <item>OLENS TOURS j.d.o.o. VIŠNJAN, Štuti 17, 52463 Višnjan</item>
    </izvorni_sadrzaj>
    <derivirana_varijabla naziv="DomainObject.Predmet.ProtuStrankaListFormatedWithAdress_1">
      <item>OLENS TOURS j.d.o.o. VIŠNJAN, Štuti 17, 52463 Višnjan</item>
    </derivirana_varijabla>
  </DomainObject.Predmet.ProtuStrankaListFormatedWithAdress>
  <DomainObject.Predmet.ProtuStrankaListFormatedWithAdressOIB>
    <izvorni_sadrzaj>
      <item>OLENS TOURS j.d.o.o. VIŠNJAN, OIB 07644935762, Štuti 17, 52463 Višnjan</item>
    </izvorni_sadrzaj>
    <derivirana_varijabla naziv="DomainObject.Predmet.ProtuStrankaListFormatedWithAdressOIB_1">
      <item>OLENS TOURS j.d.o.o. VIŠNJAN, OIB 07644935762, Štuti 17, 52463 Višnjan</item>
    </derivirana_varijabla>
  </DomainObject.Predmet.ProtuStrankaListFormatedWithAdressOIB>
  <DomainObject.Predmet.ProtuStrankaListNazivFormated>
    <izvorni_sadrzaj>
      <item>OLENS TOURS j.d.o.o. VIŠNJAN</item>
    </izvorni_sadrzaj>
    <derivirana_varijabla naziv="DomainObject.Predmet.ProtuStrankaListNazivFormated_1">
      <item>OLENS TOURS j.d.o.o. VIŠNJAN</item>
    </derivirana_varijabla>
  </DomainObject.Predmet.ProtuStrankaListNazivFormated>
  <DomainObject.Predmet.ProtuStrankaListNazivFormatedOIB>
    <izvorni_sadrzaj>
      <item>OLENS TOURS j.d.o.o. VIŠNJAN, OIB 07644935762</item>
    </izvorni_sadrzaj>
    <derivirana_varijabla naziv="DomainObject.Predmet.ProtuStrankaListNazivFormatedOIB_1">
      <item>OLENS TOURS j.d.o.o. VIŠNJAN, OIB 07644935762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OLENS TOURS j.d.o.o. VIŠNJAN</izvorni_sadrzaj>
    <derivirana_varijabla naziv="DomainObject.Predmet.ProtustrankaIDrugi_1">OLENS TOURS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OLENS TOURS j.d.o.o. VIŠNJAN, OIB 07644935762, Štuti 17, 52463 Višnjan</izvorni_sadrzaj>
    <derivirana_varijabla naziv="DomainObject.Predmet.ProtustrankaIDrugiAdressOIB_1">OLENS TOURS j.d.o.o. VIŠNJAN, OIB 07644935762,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OLENS TOURS j.d.o.o. VIŠNJAN</item>
    </izvorni_sadrzaj>
    <derivirana_varijabla naziv="DomainObject.Predmet.SudioniciListNaziv_1">
      <item>FINANCIJSKA AGENCIJA, RC RIJEKA, PODRUŽNICA PULA, PULA</item>
      <item>OLENS TOURS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OLENS TOURS j.d.o.o. VIŠNJAN, OIB 07644935762, Štuti 17,52463 Višnjan</item>
    </izvorni_sadrzaj>
    <derivirana_varijabla naziv="DomainObject.Predmet.SudioniciListAdressOIB_1">
      <item>FINANCIJSKA AGENCIJA, RC RIJEKA, PODRUŽNICA PULA, PULA, OIB 85821130368, F. Kurelca 8,51000 Rijeka</item>
      <item>OLENS TOURS j.d.o.o. VIŠNJAN, OIB 07644935762,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07644935762</item>
    </izvorni_sadrzaj>
    <derivirana_varijabla naziv="DomainObject.Predmet.SudioniciListNazivOIB_1">
      <item>, OIB 85821130368</item>
      <item>, OIB 07644935762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3588</properties:Characters>
  <properties:Lines>86</properties:Lines>
  <properties:Paragraphs>31</properties:Paragraphs>
  <properties:TotalTime>29</properties:TotalTime>
  <properties:ScaleCrop>false</properties:ScaleCrop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2018-04-06T13:24:00Z</cp:lastPrinted>
  <dcterms:modified xmlns:xsi="http://www.w3.org/2001/XMLSchema-instance" xsi:type="dcterms:W3CDTF">2018-04-06T13:24:00Z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669-17 OLENS TOURS jdoo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