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ffb0" w14:paraId="0b5ffb0" w:rsidRDefault="00DA4219" w:rsidP="00B542FA" w:rsidR="00DA4219" w:rsidRPr="00DA4219">
      <w:pPr>
        <w:jc w:val="both"/>
        <w15:collapsed w:val="false"/>
      </w:pPr>
      <w:bookmarkStart w:name="_GoBack" w:id="0"/>
      <w:bookmarkEnd w:id="0"/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781805" w:rsidRPr="00DA4219">
        <w:t>320/12</w:t>
      </w:r>
      <w:r w:rsidR="00122AF8">
        <w:t>-164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781805" w:rsidP="00177D52" w:rsidR="009A3644" w:rsidRPr="00DA4219">
      <w:pPr>
        <w:ind w:firstLine="708"/>
        <w:jc w:val="both"/>
      </w:pPr>
      <w:r w:rsidRPr="00DA4219">
        <w:rPr>
          <w:lang w:val="pt-BR"/>
        </w:rPr>
        <w:t xml:space="preserve">Trgovački sud u Zagrebu, po sucu Gordanu Zubaku, u stečajnom postupku nad dužnikom </w:t>
      </w:r>
      <w:r w:rsidRPr="00DA4219">
        <w:rPr>
          <w:bCs/>
          <w:lang w:val="pt-BR"/>
        </w:rPr>
        <w:t>CONEX d.o.o. u stečaju, Zagreb, Kalinovica 3, OIB: 31578255419</w:t>
      </w:r>
      <w:r w:rsidRPr="00DA4219">
        <w:rPr>
          <w:lang w:val="en-GB"/>
        </w:rPr>
        <w:t>,</w:t>
      </w:r>
      <w:r w:rsidRPr="00DA4219">
        <w:t xml:space="preserve">  </w:t>
      </w:r>
      <w:r w:rsidR="00682771">
        <w:t>10. srpnja</w:t>
      </w:r>
      <w:r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EA2D54" w:rsidRPr="00EA2D54">
        <w:t xml:space="preserve">Nekretnina u vlasništvu stečajnog dužnika upisana u zemljišnim knjigama Općinskog građanskog suda u Zagrebu i to 0.5/100 idealnih dijelova </w:t>
      </w:r>
      <w:proofErr w:type="spellStart"/>
      <w:r w:rsidR="00EA2D54" w:rsidRPr="00EA2D54">
        <w:t>kat.čest</w:t>
      </w:r>
      <w:proofErr w:type="spellEnd"/>
      <w:r w:rsidR="00EA2D54" w:rsidRPr="00EA2D54">
        <w:t xml:space="preserve">. 4670/19, upisane u </w:t>
      </w:r>
      <w:proofErr w:type="spellStart"/>
      <w:r w:rsidR="00EA2D54" w:rsidRPr="00EA2D54">
        <w:t>z.ul</w:t>
      </w:r>
      <w:proofErr w:type="spellEnd"/>
      <w:r w:rsidR="00EA2D54" w:rsidRPr="00EA2D54">
        <w:t>. 15652, poduložak 9, k.o. Grad Zagreb, u naravi garaža u podrumu II (dva), površine 12,35 m2, oznake 28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EA2D54" w:rsidP="002271A8" w:rsidR="00887F82" w:rsidRPr="00DA4219">
      <w:pPr>
        <w:ind w:left="720"/>
        <w:jc w:val="both"/>
      </w:pPr>
      <w:r w:rsidRPr="00EA2D54">
        <w:t xml:space="preserve">KGH  d.o.o., Zagreba, Velenjska 16, OIB: </w:t>
      </w:r>
      <w:r w:rsidRPr="00EA2D54">
        <w:rPr>
          <w:lang w:val="en-GB"/>
        </w:rPr>
        <w:t>28165191147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682771">
        <w:t>27. lipnja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platio razliku kupovnine određenu</w:t>
      </w:r>
      <w:r w:rsidR="00887F82" w:rsidRPr="00DA4219">
        <w:t xml:space="preserve">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682771" w:rsidRPr="00682771">
        <w:t xml:space="preserve">27. lipnja </w:t>
      </w:r>
      <w:r w:rsidR="00781805" w:rsidRPr="00DA4219">
        <w:t>2017</w:t>
      </w:r>
      <w:r w:rsidR="00887F82" w:rsidRPr="00DA4219">
        <w:t>., a kup</w:t>
      </w:r>
      <w:r w:rsidR="002271A8" w:rsidRPr="00DA4219">
        <w:t>a</w:t>
      </w:r>
      <w:r w:rsidRPr="00DA4219">
        <w:t>c</w:t>
      </w:r>
      <w:r w:rsidR="002271A8" w:rsidRPr="00DA4219">
        <w:t xml:space="preserve"> je u cijelosti platio</w:t>
      </w:r>
      <w:r w:rsidRPr="00DA4219">
        <w:t xml:space="preserve"> razliku kupovnine,  to je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(„Narodne novine“ br. 112/12, 25/13 i 93/14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682771">
        <w:t>10. srpnja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122AF8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22AF8" w:rsidP="00177D52" w:rsidR="00122AF8">
      <w:pPr>
        <w:jc w:val="both"/>
      </w:pPr>
    </w:p>
    <w:p w:rsidRDefault="00122AF8" w:rsidP="00BA7734" w:rsidR="00122AF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</w:t>
      </w:r>
    </w:p>
    <w:p w:rsidRDefault="00122AF8" w:rsidP="00BA7734" w:rsidR="00122AF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643EE" w:rsidP="00177D52" w:rsidR="00C643EE" w:rsidRPr="00DA4219">
      <w:pPr>
        <w:jc w:val="both"/>
      </w:pPr>
    </w:p>
    <w:p w:rsidRDefault="009A3644" w:rsidP="00177D52" w:rsidR="009A3644" w:rsidRPr="00DA4219">
      <w:pPr>
        <w:jc w:val="both"/>
      </w:pPr>
    </w:p>
    <w:p w:rsidRDefault="00397378" w:rsidR="00397378" w:rsidRPr="00DA4219">
      <w:pPr>
        <w:jc w:val="both"/>
      </w:pPr>
    </w:p>
    <w:sectPr w:rsidSect="00122AF8" w:rsidR="00397378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A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682771">
      <w:t>320/12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2AF8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4D0836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1075</properties:Characters>
  <properties:Lines>41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2017-07-10T09:07:00Z</dcterms:created>
  <dc:creator>nribaric</dc:creator>
  <cp:lastModifiedBy>Katica Franjić</cp:lastModifiedBy>
  <cp:lastPrinted>2017-07-10T11:04:00Z</cp:lastPrinted>
  <dcterms:modified xmlns:xsi="http://www.w3.org/2001/XMLSchema-instance" xsi:type="dcterms:W3CDTF">2017-07-10T11:04:00Z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