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a8c09" w14:paraId="aea8c09" w:rsidRDefault="00E3515C" w:rsidP="00533097" w:rsidR="00D61017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1017" w:rsidP="00D61017" w:rsidR="00D61017">
      <w:pPr>
        <w:rPr>
          <w:b/>
        </w:rPr>
      </w:pPr>
    </w:p>
    <w:p w:rsidRDefault="00D61017" w:rsidP="00D61017" w:rsidR="00D61017">
      <w:pPr>
        <w:rPr>
          <w:b/>
        </w:rPr>
      </w:pPr>
      <w:r>
        <w:rPr>
          <w:b/>
        </w:rPr>
        <w:t>REPUBLIKA HRVATSKA</w:t>
      </w:r>
      <w:r w:rsidR="00F040E6">
        <w:rPr>
          <w:b/>
        </w:rPr>
        <w:tab/>
      </w:r>
      <w:r w:rsidR="00F040E6">
        <w:rPr>
          <w:b/>
        </w:rPr>
        <w:tab/>
      </w:r>
      <w:r w:rsidR="00F040E6">
        <w:rPr>
          <w:b/>
        </w:rPr>
        <w:tab/>
      </w:r>
      <w:r w:rsidR="00F040E6">
        <w:rPr>
          <w:b/>
        </w:rPr>
        <w:tab/>
      </w:r>
      <w:r w:rsidR="00F040E6">
        <w:rPr>
          <w:b/>
        </w:rPr>
        <w:tab/>
        <w:t xml:space="preserve">          3/St-</w:t>
      </w:r>
      <w:r w:rsidR="00560A58">
        <w:rPr>
          <w:b/>
        </w:rPr>
        <w:t>408/2017-40</w:t>
      </w:r>
    </w:p>
    <w:p w:rsidRDefault="00D61017" w:rsidP="00D61017" w:rsidR="00D61017">
      <w:pPr>
        <w:rPr>
          <w:b/>
        </w:rPr>
      </w:pPr>
      <w:r>
        <w:rPr>
          <w:b/>
        </w:rPr>
        <w:t>TRGOVAČKI SUD U OSIJEKU</w:t>
      </w:r>
    </w:p>
    <w:p w:rsidRDefault="00D61017" w:rsidP="00D61017" w:rsidR="00D61017">
      <w:pPr>
        <w:rPr>
          <w:b/>
        </w:rPr>
      </w:pPr>
      <w:r>
        <w:rPr>
          <w:b/>
        </w:rPr>
        <w:t xml:space="preserve">STALNA SLUŽBA </w:t>
      </w:r>
      <w:r w:rsidR="00533097">
        <w:rPr>
          <w:b/>
        </w:rPr>
        <w:t>U SLAVONSKOM BRODU</w:t>
      </w:r>
      <w:r w:rsidR="00DB0FD1">
        <w:rPr>
          <w:b/>
        </w:rPr>
        <w:tab/>
      </w:r>
      <w:r w:rsidR="00632D24">
        <w:rPr>
          <w:b/>
        </w:rPr>
        <w:t xml:space="preserve">           </w:t>
      </w:r>
      <w:r w:rsidR="00533097">
        <w:rPr>
          <w:b/>
        </w:rPr>
        <w:tab/>
      </w:r>
      <w:r w:rsidR="00533097">
        <w:rPr>
          <w:b/>
        </w:rPr>
        <w:tab/>
      </w:r>
      <w:r w:rsidR="00BC5C26">
        <w:rPr>
          <w:b/>
        </w:rPr>
        <w:tab/>
      </w:r>
    </w:p>
    <w:p w:rsidRDefault="00D61017" w:rsidP="00D61017" w:rsidR="00D61017">
      <w:pPr>
        <w:rPr>
          <w:b/>
        </w:rPr>
      </w:pPr>
      <w:r>
        <w:rPr>
          <w:b/>
        </w:rPr>
        <w:t>Trg pobjede 13</w:t>
      </w:r>
    </w:p>
    <w:p w:rsidRDefault="00D61017" w:rsidP="00D61017" w:rsidR="00D61017">
      <w:pPr>
        <w:rPr>
          <w:b/>
        </w:rPr>
      </w:pPr>
      <w:r>
        <w:rPr>
          <w:b/>
        </w:rPr>
        <w:t>35000 SLAVONSKI BROD</w:t>
      </w:r>
    </w:p>
    <w:p w:rsidRDefault="007A7755" w:rsidP="00D61017" w:rsidR="007A7755">
      <w:pPr>
        <w:rPr>
          <w:b/>
        </w:rPr>
      </w:pPr>
    </w:p>
    <w:p w:rsidRDefault="00D61017" w:rsidP="00D61017" w:rsidR="00D61017">
      <w:pPr>
        <w:rPr>
          <w:b/>
        </w:rPr>
      </w:pPr>
    </w:p>
    <w:p w:rsidRDefault="00D61017" w:rsidP="00D61017" w:rsidR="00D6101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D61017" w:rsidP="00D61017" w:rsidR="00D61017">
      <w:pPr>
        <w:jc w:val="center"/>
        <w:rPr>
          <w:b/>
        </w:rPr>
      </w:pPr>
      <w:r>
        <w:rPr>
          <w:b/>
        </w:rPr>
        <w:t>R J E Š E N J E</w:t>
      </w:r>
    </w:p>
    <w:p w:rsidRDefault="00D61017" w:rsidP="00F26013" w:rsidR="00D61017">
      <w:pPr>
        <w:jc w:val="both"/>
        <w:rPr>
          <w:b/>
        </w:rPr>
      </w:pPr>
    </w:p>
    <w:p w:rsidRDefault="00D61017" w:rsidP="00F26013" w:rsidR="00D61017" w:rsidRPr="00F26013">
      <w:pPr>
        <w:ind w:firstLine="708"/>
        <w:jc w:val="both"/>
        <w:rPr>
          <w:b/>
          <w:color w:val="222222"/>
        </w:rPr>
      </w:pPr>
      <w:r>
        <w:rPr>
          <w:b/>
        </w:rPr>
        <w:t>TRGOVAČKI SUD U OSIJEKU</w:t>
      </w:r>
      <w:r w:rsidR="00533097">
        <w:rPr>
          <w:b/>
        </w:rPr>
        <w:t>,</w:t>
      </w:r>
      <w:r>
        <w:rPr>
          <w:b/>
        </w:rPr>
        <w:t xml:space="preserve"> STALNA SLUŽBA </w:t>
      </w:r>
      <w:r w:rsidR="00533097">
        <w:rPr>
          <w:b/>
        </w:rPr>
        <w:t>U SLAVONSKOM BRODU</w:t>
      </w:r>
      <w:r>
        <w:rPr>
          <w:b/>
        </w:rPr>
        <w:t xml:space="preserve">, </w:t>
      </w:r>
      <w:r>
        <w:t xml:space="preserve">po stečajnoj sutkinji  Danieli Martini Maoduš, u postupku stečaja nad dužnikom </w:t>
      </w:r>
      <w:r w:rsidR="00560A58">
        <w:rPr>
          <w:b/>
        </w:rPr>
        <w:t>ARX j.d.o.o. za humanitarno razminiranje, Okučani, A. Starčevića 36, OIB: 54143344357</w:t>
      </w:r>
      <w:r w:rsidR="00560A58">
        <w:t>, koga zastupa Julka Bandić, stečajna upraviteljica</w:t>
      </w:r>
      <w:r w:rsidR="00F040E6">
        <w:rPr>
          <w:color w:val="222222"/>
        </w:rPr>
        <w:t xml:space="preserve">, </w:t>
      </w:r>
      <w:r>
        <w:t xml:space="preserve">nakon ispitnog </w:t>
      </w:r>
      <w:r w:rsidR="00F904E0">
        <w:t xml:space="preserve">ročišta održanog </w:t>
      </w:r>
      <w:r w:rsidR="00560A58">
        <w:t>15. siječnja 201</w:t>
      </w:r>
      <w:r w:rsidR="00797499">
        <w:t>8</w:t>
      </w:r>
      <w:r>
        <w:t>.</w:t>
      </w:r>
      <w:r w:rsidR="00E32A8E">
        <w:t>,</w:t>
      </w:r>
      <w:r>
        <w:t xml:space="preserve"> a temeljem tablica stečajnog suca</w:t>
      </w:r>
      <w:r w:rsidR="00533097">
        <w:t xml:space="preserve"> </w:t>
      </w:r>
      <w:r w:rsidR="00905886">
        <w:t>o ispitanim tražbin</w:t>
      </w:r>
      <w:r w:rsidR="00DF36C7">
        <w:t xml:space="preserve">ama, dana </w:t>
      </w:r>
      <w:r w:rsidR="00560A58">
        <w:t>16. siječnja 2018.</w:t>
      </w:r>
    </w:p>
    <w:p w:rsidRDefault="00533097" w:rsidP="00D61017" w:rsidR="00533097">
      <w:pPr>
        <w:jc w:val="both"/>
      </w:pPr>
    </w:p>
    <w:p w:rsidRDefault="00D61017" w:rsidP="00D61017" w:rsidR="00D61017">
      <w:pPr>
        <w:jc w:val="center"/>
      </w:pPr>
      <w:r>
        <w:t>r i j e š i o  j e</w:t>
      </w:r>
    </w:p>
    <w:p w:rsidRDefault="00D61017" w:rsidP="00D61017" w:rsidR="00D61017">
      <w:pPr>
        <w:rPr>
          <w:b/>
        </w:rPr>
      </w:pPr>
    </w:p>
    <w:p w:rsidRDefault="00D61017" w:rsidP="00D61017" w:rsidR="00D61017">
      <w:pPr>
        <w:jc w:val="both"/>
      </w:pPr>
      <w:r>
        <w:rPr>
          <w:b/>
        </w:rPr>
        <w:tab/>
      </w:r>
      <w:r>
        <w:t>I – Konstatira se da su utvrđene tražbine vjerovnika u iznosima i isplatnim redovima kako slijedi:</w:t>
      </w:r>
    </w:p>
    <w:p w:rsidRDefault="00D61017" w:rsidP="00D61017" w:rsidR="00D61017">
      <w:pPr>
        <w:jc w:val="both"/>
      </w:pPr>
    </w:p>
    <w:p w:rsidRDefault="00560A58" w:rsidP="00D228D6" w:rsidR="00560A58">
      <w:pPr>
        <w:jc w:val="center"/>
        <w:rPr>
          <w:b/>
        </w:rPr>
      </w:pPr>
    </w:p>
    <w:p w:rsidRDefault="00560A58" w:rsidP="00D228D6" w:rsidR="00560A58">
      <w:pPr>
        <w:rPr>
          <w:b/>
        </w:rPr>
      </w:pPr>
      <w:r>
        <w:rPr>
          <w:b/>
        </w:rPr>
        <w:t>TABLICA  -  PRVI VIŠI ISPLATNI RED</w:t>
      </w:r>
    </w:p>
    <w:p w:rsidRDefault="00560A58" w:rsidP="00D228D6" w:rsidR="00560A58">
      <w:pPr>
        <w:jc w:val="both"/>
      </w:pPr>
    </w:p>
    <w:tbl>
      <w:tblPr>
        <w:tblStyle w:val="Reetkatablice"/>
        <w:tblpPr w:tblpY="26" w:horzAnchor="margin" w:vertAnchor="text" w:rightFromText="180" w:leftFromText="180"/>
        <w:tblW w:type="dxa" w:w="9322"/>
        <w:tblLayout w:type="fixed"/>
        <w:tblLook w:val="04A0" w:noVBand="1" w:noHBand="0" w:lastColumn="0" w:firstColumn="1" w:lastRow="0" w:firstRow="1"/>
      </w:tblPr>
      <w:tblGrid>
        <w:gridCol w:w="1276"/>
        <w:gridCol w:w="2660"/>
        <w:gridCol w:w="1842"/>
        <w:gridCol w:w="1686"/>
        <w:gridCol w:w="1858"/>
      </w:tblGrid>
      <w:tr w:rsidTr="00D228D6" w:rsidR="00560A58" w:rsidRPr="00560A58">
        <w:tc>
          <w:tcPr>
            <w:tcW w:type="dxa" w:w="1276"/>
            <w:shd w:themeFillShade="D9" w:themeFill="background1" w:fill="D9D9D9" w:color="auto" w:val="clear"/>
          </w:tcPr>
          <w:p w:rsidRDefault="00560A58" w:rsidP="00560A58" w:rsidR="00560A58" w:rsidRPr="00560A58">
            <w:pPr>
              <w:rPr>
                <w:rFonts w:hAnsi="Times New Roman" w:ascii="Times New Roman"/>
              </w:rPr>
            </w:pPr>
            <w:r w:rsidRPr="00560A58">
              <w:rPr>
                <w:rFonts w:hAnsi="Times New Roman" w:ascii="Times New Roman"/>
              </w:rPr>
              <w:t>Redni broj</w:t>
            </w:r>
          </w:p>
        </w:tc>
        <w:tc>
          <w:tcPr>
            <w:tcW w:type="dxa" w:w="2660"/>
            <w:shd w:themeFillShade="D9" w:themeFill="background1" w:fill="D9D9D9" w:color="auto" w:val="clear"/>
          </w:tcPr>
          <w:p w:rsidRDefault="00560A58" w:rsidP="00560A58" w:rsidR="00560A58" w:rsidRPr="00560A58">
            <w:pPr>
              <w:rPr>
                <w:rFonts w:hAnsi="Times New Roman" w:ascii="Times New Roman"/>
              </w:rPr>
            </w:pPr>
            <w:r w:rsidRPr="00560A58">
              <w:rPr>
                <w:rFonts w:hAnsi="Times New Roman" w:ascii="Times New Roman"/>
              </w:rPr>
              <w:t>VJEROVNIK</w:t>
            </w:r>
          </w:p>
        </w:tc>
        <w:tc>
          <w:tcPr>
            <w:tcW w:type="dxa" w:w="1842"/>
            <w:shd w:themeFillShade="D9" w:themeFill="background1" w:fill="D9D9D9" w:color="auto" w:val="clear"/>
          </w:tcPr>
          <w:p w:rsidRDefault="00560A58" w:rsidP="00560A58" w:rsidR="00560A58" w:rsidRPr="00560A58">
            <w:pPr>
              <w:rPr>
                <w:rFonts w:hAnsi="Times New Roman" w:ascii="Times New Roman"/>
              </w:rPr>
            </w:pPr>
            <w:r w:rsidRPr="00560A58">
              <w:rPr>
                <w:rFonts w:hAnsi="Times New Roman" w:ascii="Times New Roman"/>
              </w:rPr>
              <w:t>PRIJAVLJENO</w:t>
            </w:r>
          </w:p>
        </w:tc>
        <w:tc>
          <w:tcPr>
            <w:tcW w:type="dxa" w:w="1686"/>
            <w:shd w:themeFillShade="D9" w:themeFill="background1" w:fill="D9D9D9" w:color="auto" w:val="clear"/>
          </w:tcPr>
          <w:p w:rsidRDefault="00560A58" w:rsidP="00560A58" w:rsidR="00560A58" w:rsidRPr="00560A58">
            <w:pPr>
              <w:rPr>
                <w:rFonts w:hAnsi="Times New Roman" w:ascii="Times New Roman"/>
              </w:rPr>
            </w:pPr>
            <w:r w:rsidRPr="00560A58">
              <w:rPr>
                <w:rFonts w:hAnsi="Times New Roman" w:ascii="Times New Roman"/>
              </w:rPr>
              <w:t>UTVRĐENO</w:t>
            </w:r>
          </w:p>
        </w:tc>
        <w:tc>
          <w:tcPr>
            <w:tcW w:type="dxa" w:w="1858"/>
            <w:shd w:themeFillShade="D9" w:themeFill="background1" w:fill="D9D9D9" w:color="auto" w:val="clear"/>
          </w:tcPr>
          <w:p w:rsidRDefault="00560A58" w:rsidP="00560A58" w:rsidR="00560A58" w:rsidRPr="00560A58">
            <w:pPr>
              <w:rPr>
                <w:rFonts w:hAnsi="Times New Roman" w:ascii="Times New Roman"/>
              </w:rPr>
            </w:pPr>
            <w:r w:rsidRPr="00560A58">
              <w:rPr>
                <w:rFonts w:hAnsi="Times New Roman" w:ascii="Times New Roman"/>
              </w:rPr>
              <w:t>OSPORENO</w:t>
            </w:r>
          </w:p>
        </w:tc>
      </w:tr>
      <w:tr w:rsidTr="00D228D6" w:rsidR="00560A58" w:rsidRPr="00560A58">
        <w:trPr>
          <w:trHeight w:val="826"/>
        </w:trPr>
        <w:tc>
          <w:tcPr>
            <w:tcW w:type="dxa" w:w="1276"/>
          </w:tcPr>
          <w:p w:rsidRDefault="00560A58" w:rsidP="00560A58" w:rsidR="00560A58" w:rsidRPr="00560A58">
            <w:pPr>
              <w:rPr>
                <w:rFonts w:hAnsi="Times New Roman" w:ascii="Times New Roman"/>
              </w:rPr>
            </w:pPr>
            <w:r w:rsidRPr="00560A58">
              <w:rPr>
                <w:rFonts w:hAnsi="Times New Roman" w:ascii="Times New Roman"/>
              </w:rPr>
              <w:t>1.</w:t>
            </w:r>
          </w:p>
        </w:tc>
        <w:tc>
          <w:tcPr>
            <w:tcW w:type="dxa" w:w="2660"/>
            <w:shd w:themeFillShade="F2" w:themeFill="background1" w:fill="F2F2F2" w:color="auto" w:val="clear"/>
          </w:tcPr>
          <w:p w:rsidRDefault="00560A58" w:rsidP="00560A58" w:rsidR="00560A58" w:rsidRPr="00560A58">
            <w:pPr>
              <w:rPr>
                <w:rFonts w:hAnsi="Times New Roman" w:ascii="Times New Roman"/>
                <w:b/>
              </w:rPr>
            </w:pPr>
            <w:r w:rsidRPr="00560A58">
              <w:rPr>
                <w:rFonts w:hAnsi="Times New Roman" w:ascii="Times New Roman"/>
                <w:b/>
              </w:rPr>
              <w:t>DARIO KOROV, OIB: 22219080062</w:t>
            </w:r>
          </w:p>
          <w:p w:rsidRDefault="00560A58" w:rsidP="00560A58" w:rsidR="00560A58" w:rsidRPr="00560A58">
            <w:pPr>
              <w:rPr>
                <w:rFonts w:hAnsi="Times New Roman" w:ascii="Times New Roman"/>
                <w:b/>
              </w:rPr>
            </w:pPr>
          </w:p>
        </w:tc>
        <w:tc>
          <w:tcPr>
            <w:tcW w:type="dxa" w:w="1842"/>
          </w:tcPr>
          <w:p w:rsidRDefault="00560A58" w:rsidP="00560A58" w:rsidR="00560A58" w:rsidRPr="00560A58">
            <w:pPr>
              <w:jc w:val="center"/>
              <w:rPr>
                <w:rFonts w:hAnsi="Times New Roman" w:ascii="Times New Roman"/>
              </w:rPr>
            </w:pPr>
            <w:r w:rsidRPr="00560A58">
              <w:rPr>
                <w:rFonts w:hAnsi="Times New Roman" w:ascii="Times New Roman"/>
              </w:rPr>
              <w:t>22.610,40</w:t>
            </w:r>
          </w:p>
        </w:tc>
        <w:tc>
          <w:tcPr>
            <w:tcW w:type="dxa" w:w="1686"/>
          </w:tcPr>
          <w:p w:rsidRDefault="00560A58" w:rsidP="00560A58" w:rsidR="00560A58" w:rsidRPr="00560A58">
            <w:pPr>
              <w:jc w:val="center"/>
              <w:rPr>
                <w:rFonts w:hAnsi="Times New Roman" w:ascii="Times New Roman"/>
              </w:rPr>
            </w:pPr>
            <w:r w:rsidRPr="00560A58">
              <w:rPr>
                <w:rFonts w:hAnsi="Times New Roman" w:ascii="Times New Roman"/>
              </w:rPr>
              <w:t>22.610,40</w:t>
            </w:r>
          </w:p>
        </w:tc>
        <w:tc>
          <w:tcPr>
            <w:tcW w:type="dxa" w:w="1858"/>
          </w:tcPr>
          <w:p w:rsidRDefault="00560A58" w:rsidP="00560A58" w:rsidR="00560A58" w:rsidRPr="00560A58">
            <w:pPr>
              <w:jc w:val="center"/>
              <w:rPr>
                <w:rFonts w:hAnsi="Times New Roman" w:ascii="Times New Roman"/>
              </w:rPr>
            </w:pPr>
            <w:r w:rsidRPr="00560A58">
              <w:rPr>
                <w:rFonts w:hAnsi="Times New Roman" w:ascii="Times New Roman"/>
              </w:rPr>
              <w:t>-</w:t>
            </w:r>
          </w:p>
        </w:tc>
      </w:tr>
      <w:tr w:rsidTr="00D228D6" w:rsidR="00560A58" w:rsidRPr="00560A58">
        <w:trPr>
          <w:trHeight w:val="840"/>
        </w:trPr>
        <w:tc>
          <w:tcPr>
            <w:tcW w:type="dxa" w:w="1276"/>
          </w:tcPr>
          <w:p w:rsidRDefault="00560A58" w:rsidP="00560A58" w:rsidR="00560A58" w:rsidRPr="00560A58">
            <w:pPr>
              <w:rPr>
                <w:rFonts w:hAnsi="Times New Roman" w:ascii="Times New Roman"/>
              </w:rPr>
            </w:pPr>
            <w:r w:rsidRPr="00560A58">
              <w:rPr>
                <w:rFonts w:hAnsi="Times New Roman" w:ascii="Times New Roman"/>
              </w:rPr>
              <w:t>2.</w:t>
            </w:r>
          </w:p>
        </w:tc>
        <w:tc>
          <w:tcPr>
            <w:tcW w:type="dxa" w:w="2660"/>
            <w:shd w:themeFillShade="F2" w:themeFill="background1" w:fill="F2F2F2" w:color="auto" w:val="clear"/>
          </w:tcPr>
          <w:p w:rsidRDefault="00560A58" w:rsidP="00560A58" w:rsidR="00560A58" w:rsidRPr="00560A58">
            <w:pPr>
              <w:rPr>
                <w:rFonts w:hAnsi="Times New Roman" w:ascii="Times New Roman"/>
                <w:b/>
              </w:rPr>
            </w:pPr>
            <w:r w:rsidRPr="00560A58">
              <w:rPr>
                <w:rFonts w:hAnsi="Times New Roman" w:ascii="Times New Roman"/>
                <w:b/>
              </w:rPr>
              <w:t>JURICA BUDIĆ, Belišće, A. G. Matoša, OIB: 39389845929</w:t>
            </w:r>
          </w:p>
          <w:p w:rsidRDefault="00560A58" w:rsidP="00560A58" w:rsidR="00560A58" w:rsidRPr="00560A58">
            <w:pPr>
              <w:rPr>
                <w:rFonts w:hAnsi="Times New Roman" w:ascii="Times New Roman"/>
                <w:b/>
              </w:rPr>
            </w:pPr>
          </w:p>
          <w:p w:rsidRDefault="00560A58" w:rsidP="00560A58" w:rsidR="00560A58" w:rsidRPr="00560A58">
            <w:pPr>
              <w:rPr>
                <w:rFonts w:hAnsi="Times New Roman" w:ascii="Times New Roman"/>
                <w:b/>
              </w:rPr>
            </w:pPr>
          </w:p>
        </w:tc>
        <w:tc>
          <w:tcPr>
            <w:tcW w:type="dxa" w:w="1842"/>
          </w:tcPr>
          <w:p w:rsidRDefault="00560A58" w:rsidP="00560A58" w:rsidR="00560A58" w:rsidRPr="00560A58">
            <w:pPr>
              <w:jc w:val="center"/>
              <w:rPr>
                <w:rFonts w:hAnsi="Times New Roman" w:ascii="Times New Roman"/>
              </w:rPr>
            </w:pPr>
            <w:r w:rsidRPr="00560A58">
              <w:rPr>
                <w:rFonts w:hAnsi="Times New Roman" w:ascii="Times New Roman"/>
              </w:rPr>
              <w:t>16.945,86</w:t>
            </w:r>
          </w:p>
        </w:tc>
        <w:tc>
          <w:tcPr>
            <w:tcW w:type="dxa" w:w="1686"/>
          </w:tcPr>
          <w:p w:rsidRDefault="00560A58" w:rsidP="00560A58" w:rsidR="00560A58" w:rsidRPr="00560A58">
            <w:pPr>
              <w:jc w:val="center"/>
              <w:rPr>
                <w:rFonts w:hAnsi="Times New Roman" w:ascii="Times New Roman"/>
              </w:rPr>
            </w:pPr>
            <w:r w:rsidRPr="00560A58">
              <w:rPr>
                <w:rFonts w:hAnsi="Times New Roman" w:ascii="Times New Roman"/>
              </w:rPr>
              <w:t>16.945,86</w:t>
            </w:r>
          </w:p>
        </w:tc>
        <w:tc>
          <w:tcPr>
            <w:tcW w:type="dxa" w:w="1858"/>
          </w:tcPr>
          <w:p w:rsidRDefault="00560A58" w:rsidP="00560A58" w:rsidR="00560A58" w:rsidRPr="00560A58">
            <w:pPr>
              <w:jc w:val="center"/>
              <w:rPr>
                <w:rFonts w:hAnsi="Times New Roman" w:ascii="Times New Roman"/>
              </w:rPr>
            </w:pPr>
            <w:r w:rsidRPr="00560A58">
              <w:rPr>
                <w:rFonts w:hAnsi="Times New Roman" w:ascii="Times New Roman"/>
              </w:rPr>
              <w:t>-</w:t>
            </w:r>
          </w:p>
        </w:tc>
      </w:tr>
      <w:tr w:rsidTr="00D228D6" w:rsidR="00560A58" w:rsidRPr="00560A58">
        <w:trPr>
          <w:trHeight w:val="305"/>
        </w:trPr>
        <w:tc>
          <w:tcPr>
            <w:tcW w:type="dxa" w:w="1276"/>
          </w:tcPr>
          <w:p w:rsidRDefault="00560A58" w:rsidP="00560A58" w:rsidR="00560A58" w:rsidRPr="00560A58">
            <w:pPr>
              <w:rPr>
                <w:rFonts w:hAnsi="Times New Roman" w:ascii="Times New Roman"/>
              </w:rPr>
            </w:pPr>
            <w:r w:rsidRPr="00560A58">
              <w:rPr>
                <w:rFonts w:hAnsi="Times New Roman" w:ascii="Times New Roman"/>
              </w:rPr>
              <w:t>3.</w:t>
            </w:r>
          </w:p>
        </w:tc>
        <w:tc>
          <w:tcPr>
            <w:tcW w:type="dxa" w:w="2660"/>
            <w:shd w:themeFillShade="F2" w:themeFill="background1" w:fill="F2F2F2" w:color="auto" w:val="clear"/>
          </w:tcPr>
          <w:p w:rsidRDefault="00560A58" w:rsidP="00560A58" w:rsidR="00560A58" w:rsidRPr="00560A58">
            <w:pPr>
              <w:rPr>
                <w:rFonts w:hAnsi="Times New Roman" w:ascii="Times New Roman"/>
                <w:b/>
              </w:rPr>
            </w:pPr>
            <w:r w:rsidRPr="00560A58">
              <w:rPr>
                <w:rFonts w:hAnsi="Times New Roman" w:ascii="Times New Roman"/>
                <w:b/>
              </w:rPr>
              <w:t>ANTUN TONŽETIĆ, Novi Varoš, Novi Varoš 47, OIB: 31398706453</w:t>
            </w:r>
          </w:p>
        </w:tc>
        <w:tc>
          <w:tcPr>
            <w:tcW w:type="dxa" w:w="1842"/>
          </w:tcPr>
          <w:p w:rsidRDefault="00560A58" w:rsidP="00560A58" w:rsidR="00560A58" w:rsidRPr="00560A58">
            <w:pPr>
              <w:jc w:val="center"/>
              <w:rPr>
                <w:rFonts w:hAnsi="Times New Roman" w:ascii="Times New Roman"/>
              </w:rPr>
            </w:pPr>
            <w:r w:rsidRPr="00560A58">
              <w:rPr>
                <w:rFonts w:hAnsi="Times New Roman" w:ascii="Times New Roman"/>
              </w:rPr>
              <w:t>24.345,40</w:t>
            </w:r>
          </w:p>
        </w:tc>
        <w:tc>
          <w:tcPr>
            <w:tcW w:type="dxa" w:w="1686"/>
          </w:tcPr>
          <w:p w:rsidRDefault="00560A58" w:rsidP="00560A58" w:rsidR="00560A58" w:rsidRPr="00560A58">
            <w:pPr>
              <w:jc w:val="center"/>
              <w:rPr>
                <w:rFonts w:hAnsi="Times New Roman" w:ascii="Times New Roman"/>
              </w:rPr>
            </w:pPr>
            <w:r w:rsidRPr="00560A58">
              <w:rPr>
                <w:rFonts w:hAnsi="Times New Roman" w:ascii="Times New Roman"/>
              </w:rPr>
              <w:t>24.345,40</w:t>
            </w:r>
          </w:p>
        </w:tc>
        <w:tc>
          <w:tcPr>
            <w:tcW w:type="dxa" w:w="1858"/>
          </w:tcPr>
          <w:p w:rsidRDefault="00560A58" w:rsidP="00560A58" w:rsidR="00560A58" w:rsidRPr="00560A58">
            <w:pPr>
              <w:jc w:val="center"/>
              <w:rPr>
                <w:rFonts w:hAnsi="Times New Roman" w:ascii="Times New Roman"/>
              </w:rPr>
            </w:pPr>
            <w:r w:rsidRPr="00560A58">
              <w:rPr>
                <w:rFonts w:hAnsi="Times New Roman" w:ascii="Times New Roman"/>
              </w:rPr>
              <w:t>-</w:t>
            </w:r>
          </w:p>
        </w:tc>
      </w:tr>
      <w:tr w:rsidTr="00D228D6" w:rsidR="00560A58" w:rsidRPr="00560A58">
        <w:trPr>
          <w:trHeight w:val="273"/>
        </w:trPr>
        <w:tc>
          <w:tcPr>
            <w:tcW w:type="dxa" w:w="1276"/>
          </w:tcPr>
          <w:p w:rsidRDefault="00560A58" w:rsidP="00560A58" w:rsidR="00560A58" w:rsidRPr="00560A58">
            <w:pPr>
              <w:rPr>
                <w:rFonts w:hAnsi="Times New Roman" w:ascii="Times New Roman"/>
              </w:rPr>
            </w:pPr>
            <w:r w:rsidRPr="00560A58">
              <w:rPr>
                <w:rFonts w:hAnsi="Times New Roman" w:ascii="Times New Roman"/>
              </w:rPr>
              <w:t>4.</w:t>
            </w:r>
          </w:p>
        </w:tc>
        <w:tc>
          <w:tcPr>
            <w:tcW w:type="dxa" w:w="2660"/>
            <w:shd w:themeFillShade="F2" w:themeFill="background1" w:fill="F2F2F2" w:color="auto" w:val="clear"/>
          </w:tcPr>
          <w:p w:rsidRDefault="00560A58" w:rsidP="00560A58" w:rsidR="00560A58" w:rsidRPr="00560A58">
            <w:pPr>
              <w:rPr>
                <w:rFonts w:hAnsi="Times New Roman" w:ascii="Times New Roman"/>
                <w:b/>
              </w:rPr>
            </w:pPr>
            <w:r w:rsidRPr="00560A58">
              <w:rPr>
                <w:rFonts w:hAnsi="Times New Roman" w:ascii="Times New Roman"/>
                <w:b/>
              </w:rPr>
              <w:t>DARKO TONŽETIĆ, Stara Gradiška, Kralja Petra Svačića 3, OIB: 64069357131</w:t>
            </w:r>
          </w:p>
        </w:tc>
        <w:tc>
          <w:tcPr>
            <w:tcW w:type="dxa" w:w="1842"/>
          </w:tcPr>
          <w:p w:rsidRDefault="00560A58" w:rsidP="00560A58" w:rsidR="00560A58" w:rsidRPr="00560A58">
            <w:pPr>
              <w:jc w:val="center"/>
              <w:rPr>
                <w:rFonts w:hAnsi="Times New Roman" w:ascii="Times New Roman"/>
              </w:rPr>
            </w:pPr>
            <w:r w:rsidRPr="00560A58">
              <w:rPr>
                <w:rFonts w:hAnsi="Times New Roman" w:ascii="Times New Roman"/>
              </w:rPr>
              <w:t>22.238,70</w:t>
            </w:r>
          </w:p>
          <w:p w:rsidRDefault="00560A58" w:rsidP="00560A58" w:rsidR="00560A58" w:rsidRPr="00560A58">
            <w:pPr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686"/>
          </w:tcPr>
          <w:p w:rsidRDefault="00560A58" w:rsidP="00560A58" w:rsidR="00560A58" w:rsidRPr="00560A58">
            <w:pPr>
              <w:jc w:val="center"/>
              <w:rPr>
                <w:rFonts w:hAnsi="Times New Roman" w:ascii="Times New Roman"/>
              </w:rPr>
            </w:pPr>
            <w:r w:rsidRPr="00560A58">
              <w:rPr>
                <w:rFonts w:hAnsi="Times New Roman" w:ascii="Times New Roman"/>
              </w:rPr>
              <w:t>22.238,70</w:t>
            </w:r>
          </w:p>
        </w:tc>
        <w:tc>
          <w:tcPr>
            <w:tcW w:type="dxa" w:w="1858"/>
          </w:tcPr>
          <w:p w:rsidRDefault="00560A58" w:rsidP="00560A58" w:rsidR="00560A58" w:rsidRPr="00560A58">
            <w:pPr>
              <w:jc w:val="center"/>
              <w:rPr>
                <w:rFonts w:hAnsi="Times New Roman" w:ascii="Times New Roman"/>
              </w:rPr>
            </w:pPr>
            <w:r w:rsidRPr="00560A58">
              <w:rPr>
                <w:rFonts w:hAnsi="Times New Roman" w:ascii="Times New Roman"/>
              </w:rPr>
              <w:t>-</w:t>
            </w:r>
          </w:p>
        </w:tc>
      </w:tr>
      <w:tr w:rsidTr="00D228D6" w:rsidR="00560A58" w:rsidRPr="00560A58">
        <w:trPr>
          <w:trHeight w:val="316"/>
        </w:trPr>
        <w:tc>
          <w:tcPr>
            <w:tcW w:type="dxa" w:w="1276"/>
          </w:tcPr>
          <w:p w:rsidRDefault="00560A58" w:rsidP="00560A58" w:rsidR="00560A58" w:rsidRPr="00560A58">
            <w:pPr>
              <w:rPr>
                <w:rFonts w:hAnsi="Times New Roman" w:ascii="Times New Roman"/>
              </w:rPr>
            </w:pPr>
            <w:r w:rsidRPr="00560A58">
              <w:rPr>
                <w:rFonts w:hAnsi="Times New Roman" w:ascii="Times New Roman"/>
              </w:rPr>
              <w:t>5.</w:t>
            </w:r>
          </w:p>
        </w:tc>
        <w:tc>
          <w:tcPr>
            <w:tcW w:type="dxa" w:w="2660"/>
            <w:shd w:themeFillShade="F2" w:themeFill="background1" w:fill="F2F2F2" w:color="auto" w:val="clear"/>
          </w:tcPr>
          <w:p w:rsidRDefault="00560A58" w:rsidP="00560A58" w:rsidR="00560A58" w:rsidRPr="00560A58">
            <w:pPr>
              <w:rPr>
                <w:rFonts w:hAnsi="Times New Roman" w:ascii="Times New Roman"/>
                <w:b/>
              </w:rPr>
            </w:pPr>
            <w:r w:rsidRPr="00560A58">
              <w:rPr>
                <w:rFonts w:hAnsi="Times New Roman" w:ascii="Times New Roman"/>
                <w:b/>
              </w:rPr>
              <w:t xml:space="preserve">REPUBLIKA HRVATSKA, MINISTARSTVO FINANCIJA, </w:t>
            </w:r>
            <w:r w:rsidRPr="00560A58">
              <w:rPr>
                <w:rFonts w:hAnsi="Times New Roman" w:ascii="Times New Roman"/>
                <w:b/>
              </w:rPr>
              <w:lastRenderedPageBreak/>
              <w:t>POREZNA UPRAVA, PODRUČNI URED SLAV. BROD, Zagreb, Katančićeva 5a, OIB: 18683136487</w:t>
            </w:r>
          </w:p>
        </w:tc>
        <w:tc>
          <w:tcPr>
            <w:tcW w:type="dxa" w:w="1842"/>
          </w:tcPr>
          <w:p w:rsidRDefault="00560A58" w:rsidP="00560A58" w:rsidR="00560A58" w:rsidRPr="00560A58">
            <w:pPr>
              <w:jc w:val="center"/>
              <w:rPr>
                <w:rFonts w:hAnsi="Times New Roman" w:ascii="Times New Roman"/>
              </w:rPr>
            </w:pPr>
            <w:r w:rsidRPr="00560A58">
              <w:rPr>
                <w:rFonts w:hAnsi="Times New Roman" w:ascii="Times New Roman"/>
              </w:rPr>
              <w:lastRenderedPageBreak/>
              <w:t>42.293,41</w:t>
            </w:r>
          </w:p>
        </w:tc>
        <w:tc>
          <w:tcPr>
            <w:tcW w:type="dxa" w:w="1686"/>
          </w:tcPr>
          <w:p w:rsidRDefault="00560A58" w:rsidP="00560A58" w:rsidR="00560A58" w:rsidRPr="00560A58">
            <w:pPr>
              <w:jc w:val="center"/>
              <w:rPr>
                <w:rFonts w:hAnsi="Times New Roman" w:ascii="Times New Roman"/>
              </w:rPr>
            </w:pPr>
            <w:r w:rsidRPr="00560A58">
              <w:rPr>
                <w:rFonts w:hAnsi="Times New Roman" w:ascii="Times New Roman"/>
              </w:rPr>
              <w:t>42.293,41</w:t>
            </w:r>
          </w:p>
        </w:tc>
        <w:tc>
          <w:tcPr>
            <w:tcW w:type="dxa" w:w="1858"/>
          </w:tcPr>
          <w:p w:rsidRDefault="00560A58" w:rsidP="00560A58" w:rsidR="00560A58" w:rsidRPr="00560A58">
            <w:pPr>
              <w:jc w:val="center"/>
              <w:rPr>
                <w:rFonts w:hAnsi="Times New Roman" w:ascii="Times New Roman"/>
              </w:rPr>
            </w:pPr>
            <w:r w:rsidRPr="00560A58">
              <w:rPr>
                <w:rFonts w:hAnsi="Times New Roman" w:ascii="Times New Roman"/>
              </w:rPr>
              <w:t>-</w:t>
            </w:r>
          </w:p>
        </w:tc>
      </w:tr>
      <w:tr w:rsidTr="00D228D6" w:rsidR="00560A58" w:rsidRPr="00560A58">
        <w:trPr>
          <w:trHeight w:val="349"/>
        </w:trPr>
        <w:tc>
          <w:tcPr>
            <w:tcW w:type="dxa" w:w="1276"/>
          </w:tcPr>
          <w:p w:rsidRDefault="00560A58" w:rsidP="00560A58" w:rsidR="00560A58" w:rsidRPr="00560A58">
            <w:pPr>
              <w:rPr>
                <w:rFonts w:hAnsi="Times New Roman" w:ascii="Times New Roman"/>
              </w:rPr>
            </w:pPr>
          </w:p>
        </w:tc>
        <w:tc>
          <w:tcPr>
            <w:tcW w:type="dxa" w:w="2660"/>
            <w:shd w:themeFillShade="F2" w:themeFill="background1" w:fill="F2F2F2" w:color="auto" w:val="clear"/>
          </w:tcPr>
          <w:p w:rsidRDefault="00560A58" w:rsidP="00560A58" w:rsidR="00560A58" w:rsidRPr="00560A58">
            <w:pPr>
              <w:rPr>
                <w:rFonts w:hAnsi="Times New Roman" w:ascii="Times New Roman"/>
                <w:b/>
              </w:rPr>
            </w:pPr>
            <w:r w:rsidRPr="00560A58">
              <w:rPr>
                <w:rFonts w:hAnsi="Times New Roman" w:ascii="Times New Roman"/>
                <w:b/>
              </w:rPr>
              <w:t>UKUPNO:</w:t>
            </w:r>
          </w:p>
        </w:tc>
        <w:tc>
          <w:tcPr>
            <w:tcW w:type="dxa" w:w="1842"/>
          </w:tcPr>
          <w:p w:rsidRDefault="00560A58" w:rsidP="00560A58" w:rsidR="00560A58" w:rsidRPr="00560A58">
            <w:pPr>
              <w:jc w:val="center"/>
              <w:rPr>
                <w:rFonts w:hAnsi="Times New Roman" w:ascii="Times New Roman"/>
                <w:b/>
              </w:rPr>
            </w:pPr>
            <w:r w:rsidRPr="00560A58">
              <w:rPr>
                <w:rFonts w:hAnsi="Times New Roman" w:ascii="Times New Roman"/>
                <w:b/>
              </w:rPr>
              <w:t>128.433,77</w:t>
            </w:r>
          </w:p>
        </w:tc>
        <w:tc>
          <w:tcPr>
            <w:tcW w:type="dxa" w:w="1686"/>
          </w:tcPr>
          <w:p w:rsidRDefault="00560A58" w:rsidP="00560A58" w:rsidR="00560A58" w:rsidRPr="00560A58">
            <w:pPr>
              <w:jc w:val="center"/>
              <w:rPr>
                <w:rFonts w:hAnsi="Times New Roman" w:ascii="Times New Roman"/>
                <w:b/>
              </w:rPr>
            </w:pPr>
            <w:r w:rsidRPr="00560A58">
              <w:rPr>
                <w:rFonts w:hAnsi="Times New Roman" w:ascii="Times New Roman"/>
                <w:b/>
              </w:rPr>
              <w:t>128.433,77</w:t>
            </w:r>
          </w:p>
        </w:tc>
        <w:tc>
          <w:tcPr>
            <w:tcW w:type="dxa" w:w="1858"/>
          </w:tcPr>
          <w:p w:rsidRDefault="00560A58" w:rsidP="00560A58" w:rsidR="00560A58" w:rsidRPr="00560A58">
            <w:pPr>
              <w:jc w:val="center"/>
              <w:rPr>
                <w:rFonts w:hAnsi="Times New Roman" w:ascii="Times New Roman"/>
              </w:rPr>
            </w:pPr>
            <w:r w:rsidRPr="00560A58">
              <w:rPr>
                <w:rFonts w:hAnsi="Times New Roman" w:ascii="Times New Roman"/>
              </w:rPr>
              <w:t>-</w:t>
            </w:r>
          </w:p>
        </w:tc>
      </w:tr>
    </w:tbl>
    <w:p w:rsidRDefault="00560A58" w:rsidP="00D228D6" w:rsidR="00560A58"/>
    <w:p w:rsidRDefault="00560A58" w:rsidP="00D228D6" w:rsidR="00560A58">
      <w:pPr>
        <w:rPr>
          <w:b/>
        </w:rPr>
      </w:pPr>
    </w:p>
    <w:p w:rsidRDefault="00560A58" w:rsidP="00D228D6" w:rsidR="00560A58">
      <w:pPr>
        <w:rPr>
          <w:b/>
        </w:rPr>
      </w:pPr>
    </w:p>
    <w:p w:rsidRDefault="00560A58" w:rsidP="00D228D6" w:rsidR="00560A58">
      <w:pPr>
        <w:rPr>
          <w:b/>
        </w:rPr>
      </w:pPr>
      <w:r>
        <w:rPr>
          <w:b/>
        </w:rPr>
        <w:t>TABLICA  -  DRUGI VIŠI ISPLATNI RED</w:t>
      </w:r>
    </w:p>
    <w:p w:rsidRDefault="00560A58" w:rsidP="00D228D6" w:rsidR="00560A58">
      <w:pPr>
        <w:jc w:val="both"/>
      </w:pPr>
    </w:p>
    <w:tbl>
      <w:tblPr>
        <w:tblStyle w:val="Reetkatablice"/>
        <w:tblpPr w:tblpY="26" w:horzAnchor="margin" w:vertAnchor="text" w:rightFromText="180" w:leftFromText="180"/>
        <w:tblW w:type="dxa" w:w="9322"/>
        <w:tblLayout w:type="fixed"/>
        <w:tblLook w:val="04A0" w:noVBand="1" w:noHBand="0" w:lastColumn="0" w:firstColumn="1" w:lastRow="0" w:firstRow="1"/>
      </w:tblPr>
      <w:tblGrid>
        <w:gridCol w:w="1276"/>
        <w:gridCol w:w="2660"/>
        <w:gridCol w:w="1842"/>
        <w:gridCol w:w="1686"/>
        <w:gridCol w:w="1858"/>
      </w:tblGrid>
      <w:tr w:rsidTr="00D228D6" w:rsidR="00560A58" w:rsidRPr="00560A58">
        <w:tc>
          <w:tcPr>
            <w:tcW w:type="dxa" w:w="1276"/>
            <w:shd w:themeFillShade="D9" w:themeFill="background1" w:fill="D9D9D9" w:color="auto" w:val="clear"/>
          </w:tcPr>
          <w:p w:rsidRDefault="00560A58" w:rsidP="00560A58" w:rsidR="00560A58" w:rsidRPr="00560A58">
            <w:pPr>
              <w:rPr>
                <w:rFonts w:hAnsi="Times New Roman" w:ascii="Times New Roman"/>
              </w:rPr>
            </w:pPr>
            <w:r w:rsidRPr="00560A58">
              <w:rPr>
                <w:rFonts w:hAnsi="Times New Roman" w:ascii="Times New Roman"/>
              </w:rPr>
              <w:t>Redni broj</w:t>
            </w:r>
          </w:p>
        </w:tc>
        <w:tc>
          <w:tcPr>
            <w:tcW w:type="dxa" w:w="2660"/>
            <w:shd w:themeFillShade="D9" w:themeFill="background1" w:fill="D9D9D9" w:color="auto" w:val="clear"/>
          </w:tcPr>
          <w:p w:rsidRDefault="00560A58" w:rsidP="00560A58" w:rsidR="00560A58" w:rsidRPr="00560A58">
            <w:pPr>
              <w:rPr>
                <w:rFonts w:hAnsi="Times New Roman" w:ascii="Times New Roman"/>
              </w:rPr>
            </w:pPr>
            <w:r w:rsidRPr="00560A58">
              <w:rPr>
                <w:rFonts w:hAnsi="Times New Roman" w:ascii="Times New Roman"/>
              </w:rPr>
              <w:t>VJEROVNIK</w:t>
            </w:r>
          </w:p>
        </w:tc>
        <w:tc>
          <w:tcPr>
            <w:tcW w:type="dxa" w:w="1842"/>
            <w:shd w:themeFillShade="D9" w:themeFill="background1" w:fill="D9D9D9" w:color="auto" w:val="clear"/>
          </w:tcPr>
          <w:p w:rsidRDefault="00560A58" w:rsidP="00560A58" w:rsidR="00560A58" w:rsidRPr="00560A58">
            <w:pPr>
              <w:rPr>
                <w:rFonts w:hAnsi="Times New Roman" w:ascii="Times New Roman"/>
              </w:rPr>
            </w:pPr>
            <w:r w:rsidRPr="00560A58">
              <w:rPr>
                <w:rFonts w:hAnsi="Times New Roman" w:ascii="Times New Roman"/>
              </w:rPr>
              <w:t>PRIJAVLJENO</w:t>
            </w:r>
          </w:p>
        </w:tc>
        <w:tc>
          <w:tcPr>
            <w:tcW w:type="dxa" w:w="1686"/>
            <w:shd w:themeFillShade="D9" w:themeFill="background1" w:fill="D9D9D9" w:color="auto" w:val="clear"/>
          </w:tcPr>
          <w:p w:rsidRDefault="00560A58" w:rsidP="00560A58" w:rsidR="00560A58" w:rsidRPr="00560A58">
            <w:pPr>
              <w:rPr>
                <w:rFonts w:hAnsi="Times New Roman" w:ascii="Times New Roman"/>
              </w:rPr>
            </w:pPr>
            <w:r w:rsidRPr="00560A58">
              <w:rPr>
                <w:rFonts w:hAnsi="Times New Roman" w:ascii="Times New Roman"/>
              </w:rPr>
              <w:t>UTVRĐENO</w:t>
            </w:r>
          </w:p>
        </w:tc>
        <w:tc>
          <w:tcPr>
            <w:tcW w:type="dxa" w:w="1858"/>
            <w:shd w:themeFillShade="D9" w:themeFill="background1" w:fill="D9D9D9" w:color="auto" w:val="clear"/>
          </w:tcPr>
          <w:p w:rsidRDefault="00560A58" w:rsidP="00560A58" w:rsidR="00560A58" w:rsidRPr="00560A58">
            <w:pPr>
              <w:rPr>
                <w:rFonts w:hAnsi="Times New Roman" w:ascii="Times New Roman"/>
              </w:rPr>
            </w:pPr>
            <w:r w:rsidRPr="00560A58">
              <w:rPr>
                <w:rFonts w:hAnsi="Times New Roman" w:ascii="Times New Roman"/>
              </w:rPr>
              <w:t>OSPORENO</w:t>
            </w:r>
          </w:p>
        </w:tc>
      </w:tr>
      <w:tr w:rsidTr="00D228D6" w:rsidR="00560A58" w:rsidRPr="00560A58">
        <w:trPr>
          <w:trHeight w:val="186"/>
        </w:trPr>
        <w:tc>
          <w:tcPr>
            <w:tcW w:type="dxa" w:w="1276"/>
          </w:tcPr>
          <w:p w:rsidRDefault="00560A58" w:rsidP="00560A58" w:rsidR="00560A58" w:rsidRPr="00560A58">
            <w:pPr>
              <w:rPr>
                <w:rFonts w:hAnsi="Times New Roman" w:ascii="Times New Roman"/>
              </w:rPr>
            </w:pPr>
            <w:r w:rsidRPr="00560A58">
              <w:rPr>
                <w:rFonts w:hAnsi="Times New Roman" w:ascii="Times New Roman"/>
              </w:rPr>
              <w:t>1.</w:t>
            </w:r>
          </w:p>
        </w:tc>
        <w:tc>
          <w:tcPr>
            <w:tcW w:type="dxa" w:w="2660"/>
            <w:shd w:themeFillShade="F2" w:themeFill="background1" w:fill="F2F2F2" w:color="auto" w:val="clear"/>
          </w:tcPr>
          <w:p w:rsidRDefault="00560A58" w:rsidP="00560A58" w:rsidR="00560A58" w:rsidRPr="00560A58">
            <w:pPr>
              <w:rPr>
                <w:rFonts w:hAnsi="Times New Roman" w:ascii="Times New Roman"/>
                <w:b/>
              </w:rPr>
            </w:pPr>
            <w:r w:rsidRPr="00560A58">
              <w:rPr>
                <w:rFonts w:hAnsi="Times New Roman" w:ascii="Times New Roman"/>
                <w:b/>
              </w:rPr>
              <w:t>REPUBLIKA HRVATSKA, MINISTARSTVO FINANCIJA,  POREZNA UPRAVA PODRUČNI URED SLAVONIJA I BARANJA, OIB:18683136487</w:t>
            </w:r>
          </w:p>
        </w:tc>
        <w:tc>
          <w:tcPr>
            <w:tcW w:type="dxa" w:w="1842"/>
          </w:tcPr>
          <w:p w:rsidRDefault="00560A58" w:rsidP="00560A58" w:rsidR="00560A58" w:rsidRPr="00560A58">
            <w:pPr>
              <w:jc w:val="center"/>
              <w:rPr>
                <w:rFonts w:hAnsi="Times New Roman" w:ascii="Times New Roman"/>
              </w:rPr>
            </w:pPr>
            <w:r w:rsidRPr="00560A58">
              <w:rPr>
                <w:rFonts w:hAnsi="Times New Roman" w:ascii="Times New Roman"/>
              </w:rPr>
              <w:t>195.209,76</w:t>
            </w:r>
          </w:p>
        </w:tc>
        <w:tc>
          <w:tcPr>
            <w:tcW w:type="dxa" w:w="1686"/>
          </w:tcPr>
          <w:p w:rsidRDefault="00560A58" w:rsidP="00560A58" w:rsidR="00560A58" w:rsidRPr="00560A58">
            <w:pPr>
              <w:jc w:val="center"/>
              <w:rPr>
                <w:rFonts w:hAnsi="Times New Roman" w:ascii="Times New Roman"/>
              </w:rPr>
            </w:pPr>
            <w:r w:rsidRPr="00560A58">
              <w:rPr>
                <w:rFonts w:hAnsi="Times New Roman" w:ascii="Times New Roman"/>
              </w:rPr>
              <w:t>195.209,76</w:t>
            </w:r>
          </w:p>
        </w:tc>
        <w:tc>
          <w:tcPr>
            <w:tcW w:type="dxa" w:w="1858"/>
          </w:tcPr>
          <w:p w:rsidRDefault="00560A58" w:rsidP="00560A58" w:rsidR="00560A58" w:rsidRPr="00560A58">
            <w:pPr>
              <w:jc w:val="center"/>
              <w:rPr>
                <w:rFonts w:hAnsi="Times New Roman" w:ascii="Times New Roman"/>
              </w:rPr>
            </w:pPr>
            <w:r w:rsidRPr="00560A58">
              <w:rPr>
                <w:rFonts w:hAnsi="Times New Roman" w:ascii="Times New Roman"/>
              </w:rPr>
              <w:t>-</w:t>
            </w:r>
          </w:p>
        </w:tc>
      </w:tr>
      <w:tr w:rsidTr="00D228D6" w:rsidR="00560A58" w:rsidRPr="00560A58">
        <w:trPr>
          <w:trHeight w:val="502"/>
        </w:trPr>
        <w:tc>
          <w:tcPr>
            <w:tcW w:type="dxa" w:w="1276"/>
          </w:tcPr>
          <w:p w:rsidRDefault="00560A58" w:rsidP="00560A58" w:rsidR="00560A58" w:rsidRPr="00560A58">
            <w:pPr>
              <w:rPr>
                <w:rFonts w:hAnsi="Times New Roman" w:ascii="Times New Roman"/>
              </w:rPr>
            </w:pPr>
            <w:r w:rsidRPr="00560A58">
              <w:rPr>
                <w:rFonts w:hAnsi="Times New Roman" w:ascii="Times New Roman"/>
              </w:rPr>
              <w:t>2.</w:t>
            </w:r>
          </w:p>
        </w:tc>
        <w:tc>
          <w:tcPr>
            <w:tcW w:type="dxa" w:w="2660"/>
            <w:shd w:themeFillShade="F2" w:themeFill="background1" w:fill="F2F2F2" w:color="auto" w:val="clear"/>
          </w:tcPr>
          <w:p w:rsidRDefault="00560A58" w:rsidP="00560A58" w:rsidR="00560A58" w:rsidRPr="00560A58">
            <w:pPr>
              <w:rPr>
                <w:rFonts w:hAnsi="Times New Roman" w:ascii="Times New Roman"/>
                <w:b/>
              </w:rPr>
            </w:pPr>
            <w:r w:rsidRPr="00560A58">
              <w:rPr>
                <w:rFonts w:hAnsi="Times New Roman" w:ascii="Times New Roman"/>
                <w:b/>
              </w:rPr>
              <w:t>VIPNET d.o.o., Zagreb, Vrtni put 1, OIB: 29524210204</w:t>
            </w:r>
          </w:p>
          <w:p w:rsidRDefault="00560A58" w:rsidP="00560A58" w:rsidR="00560A58" w:rsidRPr="00560A58">
            <w:pPr>
              <w:rPr>
                <w:rFonts w:hAnsi="Times New Roman" w:ascii="Times New Roman"/>
                <w:b/>
              </w:rPr>
            </w:pPr>
          </w:p>
        </w:tc>
        <w:tc>
          <w:tcPr>
            <w:tcW w:type="dxa" w:w="1842"/>
          </w:tcPr>
          <w:p w:rsidRDefault="00560A58" w:rsidP="00560A58" w:rsidR="00560A58" w:rsidRPr="00560A58">
            <w:pPr>
              <w:jc w:val="center"/>
              <w:rPr>
                <w:rFonts w:hAnsi="Times New Roman" w:ascii="Times New Roman"/>
              </w:rPr>
            </w:pPr>
            <w:r w:rsidRPr="00560A58">
              <w:rPr>
                <w:rFonts w:hAnsi="Times New Roman" w:ascii="Times New Roman"/>
              </w:rPr>
              <w:t>1.517,11</w:t>
            </w:r>
          </w:p>
        </w:tc>
        <w:tc>
          <w:tcPr>
            <w:tcW w:type="dxa" w:w="1686"/>
          </w:tcPr>
          <w:p w:rsidRDefault="00560A58" w:rsidP="00560A58" w:rsidR="00560A58" w:rsidRPr="00560A58">
            <w:pPr>
              <w:jc w:val="center"/>
              <w:rPr>
                <w:rFonts w:hAnsi="Times New Roman" w:ascii="Times New Roman"/>
              </w:rPr>
            </w:pPr>
            <w:r w:rsidRPr="00560A58">
              <w:rPr>
                <w:rFonts w:hAnsi="Times New Roman" w:ascii="Times New Roman"/>
              </w:rPr>
              <w:t>1.517,11</w:t>
            </w:r>
          </w:p>
        </w:tc>
        <w:tc>
          <w:tcPr>
            <w:tcW w:type="dxa" w:w="1858"/>
          </w:tcPr>
          <w:p w:rsidRDefault="00560A58" w:rsidP="00560A58" w:rsidR="00560A58" w:rsidRPr="00560A58">
            <w:pPr>
              <w:jc w:val="center"/>
              <w:rPr>
                <w:rFonts w:hAnsi="Times New Roman" w:ascii="Times New Roman"/>
              </w:rPr>
            </w:pPr>
            <w:r w:rsidRPr="00560A58">
              <w:rPr>
                <w:rFonts w:hAnsi="Times New Roman" w:ascii="Times New Roman"/>
              </w:rPr>
              <w:t>-</w:t>
            </w:r>
          </w:p>
        </w:tc>
      </w:tr>
      <w:tr w:rsidTr="00D228D6" w:rsidR="00560A58" w:rsidRPr="00560A58">
        <w:trPr>
          <w:trHeight w:val="316"/>
        </w:trPr>
        <w:tc>
          <w:tcPr>
            <w:tcW w:type="dxa" w:w="1276"/>
          </w:tcPr>
          <w:p w:rsidRDefault="00560A58" w:rsidP="00560A58" w:rsidR="00560A58" w:rsidRPr="00560A58">
            <w:pPr>
              <w:rPr>
                <w:rFonts w:hAnsi="Times New Roman" w:ascii="Times New Roman"/>
              </w:rPr>
            </w:pPr>
          </w:p>
        </w:tc>
        <w:tc>
          <w:tcPr>
            <w:tcW w:type="dxa" w:w="2660"/>
            <w:shd w:themeFillShade="F2" w:themeFill="background1" w:fill="F2F2F2" w:color="auto" w:val="clear"/>
          </w:tcPr>
          <w:p w:rsidRDefault="00560A58" w:rsidP="00560A58" w:rsidR="00560A58" w:rsidRPr="00560A58">
            <w:pPr>
              <w:rPr>
                <w:rFonts w:hAnsi="Times New Roman" w:ascii="Times New Roman"/>
                <w:b/>
              </w:rPr>
            </w:pPr>
            <w:r w:rsidRPr="00560A58">
              <w:rPr>
                <w:rFonts w:hAnsi="Times New Roman" w:ascii="Times New Roman"/>
                <w:b/>
              </w:rPr>
              <w:t>UKUPNO:</w:t>
            </w:r>
          </w:p>
        </w:tc>
        <w:tc>
          <w:tcPr>
            <w:tcW w:type="dxa" w:w="1842"/>
          </w:tcPr>
          <w:p w:rsidRDefault="00560A58" w:rsidP="00560A58" w:rsidR="00560A58" w:rsidRPr="00560A58">
            <w:pPr>
              <w:jc w:val="center"/>
              <w:rPr>
                <w:rFonts w:hAnsi="Times New Roman" w:ascii="Times New Roman"/>
                <w:b/>
              </w:rPr>
            </w:pPr>
            <w:r w:rsidRPr="00560A58">
              <w:rPr>
                <w:rFonts w:hAnsi="Times New Roman" w:ascii="Times New Roman"/>
                <w:b/>
              </w:rPr>
              <w:t>196.726,87</w:t>
            </w:r>
          </w:p>
        </w:tc>
        <w:tc>
          <w:tcPr>
            <w:tcW w:type="dxa" w:w="1686"/>
          </w:tcPr>
          <w:p w:rsidRDefault="00560A58" w:rsidP="00560A58" w:rsidR="00560A58" w:rsidRPr="00560A58">
            <w:pPr>
              <w:jc w:val="center"/>
              <w:rPr>
                <w:rFonts w:hAnsi="Times New Roman" w:ascii="Times New Roman"/>
                <w:b/>
              </w:rPr>
            </w:pPr>
            <w:r w:rsidRPr="00560A58">
              <w:rPr>
                <w:rFonts w:hAnsi="Times New Roman" w:ascii="Times New Roman"/>
                <w:b/>
              </w:rPr>
              <w:t>196.726,87</w:t>
            </w:r>
          </w:p>
        </w:tc>
        <w:tc>
          <w:tcPr>
            <w:tcW w:type="dxa" w:w="1858"/>
          </w:tcPr>
          <w:p w:rsidRDefault="00560A58" w:rsidP="00560A58" w:rsidR="00560A58" w:rsidRPr="00560A58">
            <w:pPr>
              <w:jc w:val="center"/>
              <w:rPr>
                <w:rFonts w:hAnsi="Times New Roman" w:ascii="Times New Roman"/>
              </w:rPr>
            </w:pPr>
            <w:r w:rsidRPr="00560A58">
              <w:rPr>
                <w:rFonts w:hAnsi="Times New Roman" w:ascii="Times New Roman"/>
              </w:rPr>
              <w:t>-</w:t>
            </w:r>
          </w:p>
        </w:tc>
      </w:tr>
    </w:tbl>
    <w:p w:rsidRDefault="00560A58" w:rsidP="00560A58" w:rsidR="00560A58"/>
    <w:tbl>
      <w:tblPr>
        <w:tblpPr w:tblpY="863" w:tblpXSpec="center" w:horzAnchor="margin" w:vertAnchor="text" w:rightFromText="180" w:leftFromText="180"/>
        <w:tblW w:type="dxa" w:w="11550"/>
        <w:tblLayout w:type="fixed"/>
        <w:tblLook w:val="04A0" w:noVBand="1" w:noHBand="0" w:lastColumn="0" w:firstColumn="1" w:lastRow="0" w:firstRow="1"/>
      </w:tblPr>
      <w:tblGrid>
        <w:gridCol w:w="236"/>
        <w:gridCol w:w="8805"/>
        <w:gridCol w:w="846"/>
        <w:gridCol w:w="832"/>
        <w:gridCol w:w="831"/>
      </w:tblGrid>
      <w:tr w:rsidTr="00D65331" w:rsidR="007C68D2" w:rsidRPr="00524E0D">
        <w:trPr>
          <w:trHeight w:val="255"/>
        </w:trPr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C68D2" w:rsidP="00D65331" w:rsidR="007C68D2" w:rsidRPr="00524E0D">
            <w:pPr>
              <w:rPr>
                <w:b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880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7C68D2" w:rsidP="007C68D2" w:rsidR="007C68D2" w:rsidRPr="00524E0D">
            <w:pPr>
              <w:rPr>
                <w:b/>
                <w:bCs/>
                <w:color w:val="000000"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type="dxa" w:w="84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7C68D2" w:rsidP="00D65331" w:rsidR="007C68D2" w:rsidRPr="00FE1509">
            <w:pPr>
              <w:rPr>
                <w:b/>
                <w:bCs/>
                <w:color w:val="000000"/>
                <w:lang w:eastAsia="hr-HR"/>
              </w:rPr>
            </w:pPr>
            <w:r w:rsidRPr="00FE1509">
              <w:rPr>
                <w:b/>
                <w:bCs/>
                <w:color w:val="000000"/>
                <w:lang w:eastAsia="hr-HR"/>
              </w:rPr>
              <w:t> </w:t>
            </w:r>
          </w:p>
          <w:p w:rsidRDefault="007C68D2" w:rsidP="00D65331" w:rsidR="007C68D2" w:rsidRPr="00524E0D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83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7C68D2" w:rsidP="00D65331" w:rsidR="007C68D2" w:rsidRPr="00524E0D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3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7C68D2" w:rsidP="00D65331" w:rsidR="007C68D2" w:rsidRPr="00524E0D">
            <w:pPr>
              <w:jc w:val="center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</w:tbl>
    <w:p w:rsidRDefault="00D61017" w:rsidP="00560A58" w:rsidR="0057666B" w:rsidRPr="00905886">
      <w:pPr>
        <w:ind w:firstLine="708"/>
        <w:jc w:val="both"/>
      </w:pPr>
      <w:r w:rsidRPr="00B95C00">
        <w:t>II</w:t>
      </w:r>
      <w:r w:rsidR="00905886" w:rsidRPr="00B95C00">
        <w:t xml:space="preserve"> </w:t>
      </w:r>
      <w:r w:rsidRPr="00B95C00">
        <w:t xml:space="preserve">- Ovo rješenje će biti objavljeno na </w:t>
      </w:r>
      <w:r w:rsidR="00A523AC">
        <w:t>eO</w:t>
      </w:r>
      <w:r w:rsidRPr="00B95C00">
        <w:t xml:space="preserve">glasnoj ploči suda, a dostavljeno </w:t>
      </w:r>
      <w:r w:rsidR="00905886" w:rsidRPr="00B95C00">
        <w:t xml:space="preserve">samo vjerovnicima </w:t>
      </w:r>
      <w:r w:rsidR="00B95C00" w:rsidRPr="00B95C00">
        <w:t>koji posebno zatraže pismeni otpravak rješenja i plate pristojbu</w:t>
      </w:r>
      <w:r w:rsidR="00560A58">
        <w:t>.</w:t>
      </w:r>
    </w:p>
    <w:p w:rsidRDefault="00D61017" w:rsidP="00D61017" w:rsidR="00D61017" w:rsidRPr="00905886">
      <w:pPr>
        <w:jc w:val="center"/>
      </w:pPr>
      <w:r w:rsidRPr="00905886">
        <w:t>Obrazloženje</w:t>
      </w:r>
    </w:p>
    <w:p w:rsidRDefault="00D61017" w:rsidP="00D61017" w:rsidR="00D61017">
      <w:pPr>
        <w:rPr>
          <w:b/>
        </w:rPr>
      </w:pPr>
    </w:p>
    <w:p w:rsidRDefault="00D61017" w:rsidP="00797499" w:rsidR="00F904E0" w:rsidRPr="00797499">
      <w:pPr>
        <w:jc w:val="both"/>
        <w:rPr>
          <w:b/>
        </w:rPr>
      </w:pPr>
      <w:r>
        <w:rPr>
          <w:b/>
        </w:rPr>
        <w:tab/>
      </w:r>
      <w:r>
        <w:t xml:space="preserve">Na ispitnom </w:t>
      </w:r>
      <w:r w:rsidR="00B95C00">
        <w:t>ročištu održanom</w:t>
      </w:r>
      <w:r w:rsidR="00480D15">
        <w:t xml:space="preserve"> dana </w:t>
      </w:r>
      <w:r w:rsidR="00560A58">
        <w:t>15. siječnja 2018</w:t>
      </w:r>
      <w:r>
        <w:t xml:space="preserve">. </w:t>
      </w:r>
      <w:r w:rsidR="00480D15">
        <w:t xml:space="preserve">godine </w:t>
      </w:r>
      <w:r>
        <w:t>ispitane su i utvrđene sve tražbine koje su prijavljene u roku.</w:t>
      </w:r>
      <w:r>
        <w:rPr>
          <w:b/>
        </w:rPr>
        <w:t xml:space="preserve"> </w:t>
      </w:r>
      <w:r w:rsidR="00F040E6">
        <w:t>U toč.</w:t>
      </w:r>
      <w:r>
        <w:t xml:space="preserve"> I</w:t>
      </w:r>
      <w:r w:rsidR="00903F40">
        <w:t>.</w:t>
      </w:r>
      <w:r>
        <w:t xml:space="preserve"> izreke ovog rješenja navedeno je koj</w:t>
      </w:r>
      <w:r w:rsidR="00903F40">
        <w:t>e su tražbine utvrđene</w:t>
      </w:r>
      <w:r>
        <w:t xml:space="preserve"> u kojem iznosu i u kojem isplatnom redu</w:t>
      </w:r>
      <w:r w:rsidR="00B95C00">
        <w:t>.</w:t>
      </w:r>
    </w:p>
    <w:p w:rsidRDefault="00D61017" w:rsidP="00903F40" w:rsidR="00D61017">
      <w:pPr>
        <w:jc w:val="both"/>
      </w:pPr>
      <w:r>
        <w:tab/>
      </w:r>
      <w:r w:rsidR="00903F40" w:rsidRPr="00903F40">
        <w:t>Stoga je odlučeno kao u izreci po čl. 263. Stečajnog zakona NN</w:t>
      </w:r>
      <w:r w:rsidR="00E3515C">
        <w:t xml:space="preserve"> </w:t>
      </w:r>
      <w:r w:rsidR="00903F40" w:rsidRPr="00903F40">
        <w:t xml:space="preserve">71/15,  u svezi s čl. 265. </w:t>
      </w:r>
      <w:r w:rsidR="00A523AC">
        <w:t>i</w:t>
      </w:r>
      <w:r w:rsidR="00903F40" w:rsidRPr="00903F40">
        <w:t xml:space="preserve">stog </w:t>
      </w:r>
      <w:r w:rsidR="005A7231">
        <w:t>Z</w:t>
      </w:r>
      <w:r w:rsidR="00903F40" w:rsidRPr="00903F40">
        <w:t>akona</w:t>
      </w:r>
      <w:r w:rsidR="00903F40">
        <w:t>.</w:t>
      </w:r>
    </w:p>
    <w:p w:rsidRDefault="00DF36C7" w:rsidP="00480D15" w:rsidR="00D61017">
      <w:pPr>
        <w:ind w:firstLine="708" w:left="708"/>
      </w:pPr>
      <w:r>
        <w:t xml:space="preserve">U Slavonskom Brodu </w:t>
      </w:r>
      <w:r w:rsidR="00560A58">
        <w:t>16. siječnja 2018.</w:t>
      </w:r>
    </w:p>
    <w:p w:rsidRDefault="00D61017" w:rsidP="00D61017" w:rsidR="00D61017"/>
    <w:p w:rsidRDefault="00D61017" w:rsidP="00D61017" w:rsidR="00D61017"/>
    <w:p w:rsidRDefault="00D61017" w:rsidP="00D61017" w:rsidR="00D6101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Stečajna sutkinja:</w:t>
      </w:r>
    </w:p>
    <w:p w:rsidRDefault="00D61017" w:rsidP="00D61017" w:rsidR="00D6101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Daniela Martini Maoduš</w:t>
      </w:r>
    </w:p>
    <w:p w:rsidRDefault="00D61017" w:rsidP="00D61017" w:rsidR="00D61017"/>
    <w:p w:rsidRDefault="00E3515C" w:rsidP="00E3515C" w:rsidR="00E3515C" w:rsidRPr="00B35F0A">
      <w:pPr>
        <w:rPr>
          <w:sz w:val="20"/>
          <w:szCs w:val="20"/>
        </w:rPr>
      </w:pPr>
      <w:r w:rsidRPr="00B35F0A">
        <w:rPr>
          <w:sz w:val="20"/>
          <w:szCs w:val="20"/>
        </w:rPr>
        <w:t>Naputak o pravnom lijeku:</w:t>
      </w:r>
    </w:p>
    <w:p w:rsidRDefault="00E3515C" w:rsidP="00E3515C" w:rsidR="00E3515C" w:rsidRPr="00B35F0A">
      <w:pPr>
        <w:rPr>
          <w:sz w:val="20"/>
          <w:szCs w:val="20"/>
        </w:rPr>
      </w:pPr>
      <w:r w:rsidRPr="00B35F0A">
        <w:rPr>
          <w:sz w:val="20"/>
          <w:szCs w:val="20"/>
        </w:rPr>
        <w:t xml:space="preserve">Protiv ovog rješenja dopuštena je žalba koja se može podnijeti u roku od osam dana od isteka osmog dana objave ovog rješenja ne eOglasnoj ploči, žalba se podnosi ovom sudu u tri primjerka i o žalbi odlučuje VTS. </w:t>
      </w:r>
    </w:p>
    <w:p w:rsidRDefault="00D61017" w:rsidP="00D61017" w:rsidR="00D61017" w:rsidRPr="00B35F0A">
      <w:pPr>
        <w:rPr>
          <w:sz w:val="20"/>
          <w:szCs w:val="20"/>
        </w:rPr>
      </w:pPr>
    </w:p>
    <w:p w:rsidRDefault="00D61017" w:rsidP="00D61017" w:rsidR="00D61017" w:rsidRPr="00B35F0A">
      <w:pPr>
        <w:rPr>
          <w:sz w:val="20"/>
          <w:szCs w:val="20"/>
        </w:rPr>
      </w:pPr>
      <w:r w:rsidRPr="00B35F0A">
        <w:rPr>
          <w:sz w:val="20"/>
          <w:szCs w:val="20"/>
        </w:rPr>
        <w:t>DNA:</w:t>
      </w:r>
    </w:p>
    <w:p w:rsidRDefault="00903F40" w:rsidP="007C68D2" w:rsidR="00E3515C" w:rsidRPr="007C68D2">
      <w:pPr>
        <w:numPr>
          <w:ilvl w:val="0"/>
          <w:numId w:val="1"/>
        </w:numPr>
        <w:rPr>
          <w:sz w:val="20"/>
          <w:szCs w:val="20"/>
        </w:rPr>
      </w:pPr>
      <w:r w:rsidRPr="007C68D2">
        <w:rPr>
          <w:sz w:val="20"/>
          <w:szCs w:val="20"/>
        </w:rPr>
        <w:t xml:space="preserve">Objaviti na eOglasna ploča </w:t>
      </w:r>
    </w:p>
    <w:sectPr w:rsidSect="00EC1301" w:rsidR="00E3515C" w:rsidRPr="007C68D2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3215" w:rsidR="00313215">
      <w:r>
        <w:separator/>
      </w:r>
    </w:p>
  </w:endnote>
  <w:endnote w:id="0" w:type="continuationSeparator">
    <w:p w:rsidRDefault="00313215" w:rsidR="00313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3215" w:rsidR="00313215">
      <w:r>
        <w:separator/>
      </w:r>
    </w:p>
  </w:footnote>
  <w:footnote w:id="0" w:type="continuationSeparator">
    <w:p w:rsidRDefault="00313215" w:rsidR="00313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79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4C1DAC"/>
    <w:multiLevelType w:val="hybridMultilevel"/>
    <w:tmpl w:val="CC4E84F2"/>
    <w:lvl w:tplc="A858D43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1017"/>
    <w:rsid w:val="000F3843"/>
    <w:rsid w:val="00111BA5"/>
    <w:rsid w:val="00172A27"/>
    <w:rsid w:val="00182A08"/>
    <w:rsid w:val="00184FA2"/>
    <w:rsid w:val="00194528"/>
    <w:rsid w:val="001A03EB"/>
    <w:rsid w:val="001B361D"/>
    <w:rsid w:val="001C2469"/>
    <w:rsid w:val="001F1E8C"/>
    <w:rsid w:val="0021768C"/>
    <w:rsid w:val="002848FA"/>
    <w:rsid w:val="00295C54"/>
    <w:rsid w:val="002B2E8D"/>
    <w:rsid w:val="002B7190"/>
    <w:rsid w:val="002B790D"/>
    <w:rsid w:val="002C21A7"/>
    <w:rsid w:val="002E2CAC"/>
    <w:rsid w:val="002F71BC"/>
    <w:rsid w:val="00313215"/>
    <w:rsid w:val="00344E05"/>
    <w:rsid w:val="003F1570"/>
    <w:rsid w:val="003F6A12"/>
    <w:rsid w:val="00480D15"/>
    <w:rsid w:val="004930F8"/>
    <w:rsid w:val="0049434B"/>
    <w:rsid w:val="004D29A6"/>
    <w:rsid w:val="00533097"/>
    <w:rsid w:val="00560A58"/>
    <w:rsid w:val="0057666B"/>
    <w:rsid w:val="005A7231"/>
    <w:rsid w:val="006139E1"/>
    <w:rsid w:val="00626BEF"/>
    <w:rsid w:val="00632D24"/>
    <w:rsid w:val="006D5315"/>
    <w:rsid w:val="0076522D"/>
    <w:rsid w:val="0077776F"/>
    <w:rsid w:val="00797499"/>
    <w:rsid w:val="007A7755"/>
    <w:rsid w:val="007C68D2"/>
    <w:rsid w:val="00856F8E"/>
    <w:rsid w:val="008609E3"/>
    <w:rsid w:val="008B60EB"/>
    <w:rsid w:val="00903F40"/>
    <w:rsid w:val="00905886"/>
    <w:rsid w:val="009538EA"/>
    <w:rsid w:val="00995F00"/>
    <w:rsid w:val="009E7890"/>
    <w:rsid w:val="00A120BA"/>
    <w:rsid w:val="00A15412"/>
    <w:rsid w:val="00A523AC"/>
    <w:rsid w:val="00A52DC5"/>
    <w:rsid w:val="00B1254A"/>
    <w:rsid w:val="00B35F0A"/>
    <w:rsid w:val="00B95C00"/>
    <w:rsid w:val="00B9693B"/>
    <w:rsid w:val="00BC5C26"/>
    <w:rsid w:val="00BC6C95"/>
    <w:rsid w:val="00BF21E6"/>
    <w:rsid w:val="00C57075"/>
    <w:rsid w:val="00C71409"/>
    <w:rsid w:val="00CA4621"/>
    <w:rsid w:val="00CE0D90"/>
    <w:rsid w:val="00D52591"/>
    <w:rsid w:val="00D5261C"/>
    <w:rsid w:val="00D61017"/>
    <w:rsid w:val="00DB0FD1"/>
    <w:rsid w:val="00DC6BED"/>
    <w:rsid w:val="00DF36C7"/>
    <w:rsid w:val="00E20911"/>
    <w:rsid w:val="00E21DA3"/>
    <w:rsid w:val="00E24498"/>
    <w:rsid w:val="00E32A8E"/>
    <w:rsid w:val="00E3515C"/>
    <w:rsid w:val="00EC1301"/>
    <w:rsid w:val="00F0184E"/>
    <w:rsid w:val="00F040E6"/>
    <w:rsid w:val="00F26013"/>
    <w:rsid w:val="00F64399"/>
    <w:rsid w:val="00F666C5"/>
    <w:rsid w:val="00F90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101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F018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84E"/>
    <w:rPr>
      <w:rFonts w:cs="Tahoma" w:hAnsi="Tahoma" w:ascii="Tahoma"/>
      <w:sz w:val="16"/>
      <w:szCs w:val="16"/>
      <w:lang w:eastAsia="en-US"/>
    </w:rPr>
  </w:style>
  <w:style w:customStyle="true" w:styleId="st1" w:type="character">
    <w:name w:val="st1"/>
    <w:basedOn w:val="Zadanifontodlomka"/>
    <w:rsid w:val="00F26013"/>
  </w:style>
  <w:style w:styleId="Tekstrezerviranogmjesta" w:type="character">
    <w:name w:val="Placeholder Text"/>
    <w:basedOn w:val="Zadanifontodlomka"/>
    <w:uiPriority w:val="99"/>
    <w:semiHidden/>
    <w:rsid w:val="002B79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90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90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90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90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101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ascii="Calibri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F018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84E"/>
    <w:rPr>
      <w:rFonts w:ascii="Tahoma" w:cs="Tahoma" w:hAnsi="Tahoma"/>
      <w:sz w:val="16"/>
      <w:szCs w:val="16"/>
      <w:lang w:eastAsia="en-US"/>
    </w:rPr>
  </w:style>
  <w:style w:customStyle="1" w:styleId="st1" w:type="character">
    <w:name w:val="st1"/>
    <w:basedOn w:val="Zadanifontodlomka"/>
    <w:rsid w:val="00F26013"/>
  </w:style>
  <w:style w:styleId="Tekstrezerviranogmjesta" w:type="character">
    <w:name w:val="Placeholder Text"/>
    <w:basedOn w:val="Zadanifontodlomka"/>
    <w:uiPriority w:val="99"/>
    <w:semiHidden/>
    <w:rsid w:val="002B79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90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90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90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90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</izvorni_sadrzaj>
    <derivirana_varijabla naziv="DomainObject.Predmet.Opis_1">ČL. 110.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St-408/2017</izvorni_sadrzaj>
    <derivirana_varijabla naziv="DomainObject.Predmet.OznakaBroj_1">St-408/2017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ARX j.d.o.o. za humanitarno razminiranje</izvorni_sadrzaj>
    <derivirana_varijabla naziv="DomainObject.Predmet.ProtustrankaFormated_1">  ARX j.d.o.o. za humanitarno razminiranje</derivirana_varijabla>
  </DomainObject.Predmet.ProtustrankaFormated>
  <DomainObject.Predmet.ProtustrankaFormatedOIB>
    <izvorni_sadrzaj>  ARX j.d.o.o. za humanitarno razminiranje, OIB 54143344357</izvorni_sadrzaj>
    <derivirana_varijabla naziv="DomainObject.Predmet.ProtustrankaFormatedOIB_1">  ARX j.d.o.o. za humanitarno razminiranje, OIB 54143344357</derivirana_varijabla>
  </DomainObject.Predmet.ProtustrankaFormatedOIB>
  <DomainObject.Predmet.ProtustrankaFormatedWithAdress>
    <izvorni_sadrzaj> ARX j.d.o.o. za humanitarno razminiranje, Ante Starčevića 36, 35430 Okučani</izvorni_sadrzaj>
    <derivirana_varijabla naziv="DomainObject.Predmet.ProtustrankaFormatedWithAdress_1"> ARX j.d.o.o. za humanitarno razminiranje, Ante Starčevića 36, 35430 Okučani</derivirana_varijabla>
  </DomainObject.Predmet.ProtustrankaFormatedWithAdress>
  <DomainObject.Predmet.ProtustrankaFormatedWithAdressOIB>
    <izvorni_sadrzaj> ARX j.d.o.o. za humanitarno razminiranje, OIB 54143344357, Ante Starčevića 36, 35430 Okučani</izvorni_sadrzaj>
    <derivirana_varijabla naziv="DomainObject.Predmet.ProtustrankaFormatedWithAdressOIB_1"> ARX j.d.o.o. za humanitarno razminiranje, OIB 54143344357, Ante Starčevića 36, 35430 Okučani</derivirana_varijabla>
  </DomainObject.Predmet.ProtustrankaFormatedWithAdressOIB>
  <DomainObject.Predmet.ProtustrankaWithAdress>
    <izvorni_sadrzaj>ARX j.d.o.o. za humanitarno razminiranje Ante Starčevića 36, 35430 Okučani</izvorni_sadrzaj>
    <derivirana_varijabla naziv="DomainObject.Predmet.ProtustrankaWithAdress_1">ARX j.d.o.o. za humanitarno razminiranje Ante Starčevića 36, 35430 Okučani</derivirana_varijabla>
  </DomainObject.Predmet.ProtustrankaWithAdress>
  <DomainObject.Predmet.ProtustrankaWithAdressOIB>
    <izvorni_sadrzaj>ARX j.d.o.o. za humanitarno razminiranje, OIB 54143344357, Ante Starčevića 36, 35430 Okučani</izvorni_sadrzaj>
    <derivirana_varijabla naziv="DomainObject.Predmet.ProtustrankaWithAdressOIB_1">ARX j.d.o.o. za humanitarno razminiranje, OIB 54143344357, Ante Starčevića 36, 35430 Okučani</derivirana_varijabla>
  </DomainObject.Predmet.ProtustrankaWithAdressOIB>
  <DomainObject.Predmet.ProtustrankaNazivFormated>
    <izvorni_sadrzaj>ARX j.d.o.o. za humanitarno razminiranje</izvorni_sadrzaj>
    <derivirana_varijabla naziv="DomainObject.Predmet.ProtustrankaNazivFormated_1">ARX j.d.o.o. za humanitarno razminiranje</derivirana_varijabla>
  </DomainObject.Predmet.ProtustrankaNazivFormated>
  <DomainObject.Predmet.ProtustrankaNazivFormatedOIB>
    <izvorni_sadrzaj>ARX j.d.o.o. za humanitarno razminiranje, OIB 54143344357</izvorni_sadrzaj>
    <derivirana_varijabla naziv="DomainObject.Predmet.ProtustrankaNazivFormatedOIB_1">ARX j.d.o.o. za humanitarno razminiranje, OIB 54143344357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250067.15</izvorni_sadrzaj>
    <derivirana_varijabla naziv="DomainObject.Predmet.TrenutnaVrijednost_1">250067.15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ARX j.d.o.o. za humanitarno razminiranje</item>
    </izvorni_sadrzaj>
    <derivirana_varijabla naziv="DomainObject.Predmet.ProtuStrankaListFormated_1">
      <item>ARX j.d.o.o. za humanitarno razminiranje</item>
    </derivirana_varijabla>
  </DomainObject.Predmet.ProtuStrankaListFormated>
  <DomainObject.Predmet.ProtuStrankaListFormatedOIB>
    <izvorni_sadrzaj>
      <item>ARX j.d.o.o. za humanitarno razminiranje, OIB 54143344357</item>
    </izvorni_sadrzaj>
    <derivirana_varijabla naziv="DomainObject.Predmet.ProtuStrankaListFormatedOIB_1">
      <item>ARX j.d.o.o. za humanitarno razminiranje, OIB 54143344357</item>
    </derivirana_varijabla>
  </DomainObject.Predmet.ProtuStrankaListFormatedOIB>
  <DomainObject.Predmet.ProtuStrankaListFormatedWithAdress>
    <izvorni_sadrzaj>
      <item>ARX j.d.o.o. za humanitarno razminiranje, Ante Starčevića 36, 35430 Okučani</item>
    </izvorni_sadrzaj>
    <derivirana_varijabla naziv="DomainObject.Predmet.ProtuStrankaListFormatedWithAdress_1">
      <item>ARX j.d.o.o. za humanitarno razminiranje, Ante Starčevića 36, 35430 Okučani</item>
    </derivirana_varijabla>
  </DomainObject.Predmet.ProtuStrankaListFormatedWithAdress>
  <DomainObject.Predmet.ProtuStrankaListFormatedWithAdressOIB>
    <izvorni_sadrzaj>
      <item>ARX j.d.o.o. za humanitarno razminiranje, OIB 54143344357, Ante Starčevića 36, 35430 Okučani</item>
    </izvorni_sadrzaj>
    <derivirana_varijabla naziv="DomainObject.Predmet.ProtuStrankaListFormatedWithAdressOIB_1">
      <item>ARX j.d.o.o. za humanitarno razminiranje, OIB 54143344357, Ante Starčevića 36, 35430 Okučani</item>
    </derivirana_varijabla>
  </DomainObject.Predmet.ProtuStrankaListFormatedWithAdressOIB>
  <DomainObject.Predmet.ProtuStrankaListNazivFormated>
    <izvorni_sadrzaj>
      <item>ARX j.d.o.o. za humanitarno razminiranje</item>
    </izvorni_sadrzaj>
    <derivirana_varijabla naziv="DomainObject.Predmet.ProtuStrankaListNazivFormated_1">
      <item>ARX j.d.o.o. za humanitarno razminiranje</item>
    </derivirana_varijabla>
  </DomainObject.Predmet.ProtuStrankaListNazivFormated>
  <DomainObject.Predmet.ProtuStrankaListNazivFormatedOIB>
    <izvorni_sadrzaj>
      <item>ARX j.d.o.o. za humanitarno razminiranje, OIB 54143344357</item>
    </izvorni_sadrzaj>
    <derivirana_varijabla naziv="DomainObject.Predmet.ProtuStrankaListNazivFormatedOIB_1">
      <item>ARX j.d.o.o. za humanitarno razminiranje, OIB 54143344357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ARX j.d.o.o. za humanitarno razminiranje</izvorni_sadrzaj>
    <derivirana_varijabla naziv="DomainObject.Predmet.ProtustrankaIDrugi_1">ARX j.d.o.o. za humanitarno razminiranje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ARX j.d.o.o. za humanitarno razminiranje, OIB 54143344357, Ante Starčevića 36, 35430 Okučani</izvorni_sadrzaj>
    <derivirana_varijabla naziv="DomainObject.Predmet.ProtustrankaIDrugiAdressOIB_1">ARX j.d.o.o. za humanitarno razminiranje, OIB 54143344357, Ante Starčevića 36, 35430 Okučani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ARX j.d.o.o. za humanitarno razminiranje</item>
    </izvorni_sadrzaj>
    <derivirana_varijabla naziv="DomainObject.Predmet.SudioniciListNaziv_1">
      <item>Financijska agencija</item>
      <item>ARX j.d.o.o. za humanitarno razminiranje</item>
    </derivirana_varijabla>
  </DomainObject.Predmet.SudioniciListNaziv>
  <DomainObject.Predmet.SudioniciListAdressOIB>
    <izvorni_sadrzaj>
      <item>Financijska agencija, OIB 85821130368, Ulica grada Vukovara 70,10000 Zagreb</item>
      <item>ARX j.d.o.o. za humanitarno razminiranje, OIB 54143344357, Ante Starčevića 36,35430 Okučani</item>
    </izvorni_sadrzaj>
    <derivirana_varijabla naziv="DomainObject.Predmet.SudioniciListAdressOIB_1">
      <item>Financijska agencija, OIB 85821130368, Ulica grada Vukovara 70,10000 Zagreb</item>
      <item>ARX j.d.o.o. za humanitarno razminiranje, OIB 54143344357, Ante Starčevića 36,35430 Okučani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54143344357</item>
    </izvorni_sadrzaj>
    <derivirana_varijabla naziv="DomainObject.Predmet.SudioniciListNazivOIB_1">
      <item>, OIB 85821130368</item>
      <item>, OIB 54143344357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393</properties:Words>
  <properties:Characters>2088</properties:Characters>
  <properties:Lines>146</properties:Lines>
  <properties:Paragraphs>76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2018-01-16T12:16:00Z</dcterms:created>
  <dc:creator>rweinberger</dc:creator>
  <cp:lastModifiedBy>wsadmin</cp:lastModifiedBy>
  <cp:lastPrinted>2018-01-16T12:15:00Z</cp:lastPrinted>
  <dcterms:modified xmlns:xsi="http://www.w3.org/2001/XMLSchema-instance" xsi:type="dcterms:W3CDTF">2018-01-16T12:16:00Z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