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19fdc" w14:paraId="7519fdc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276330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St-7389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561B14" w:rsidRPr="00561B14">
        <w:t xml:space="preserve"> </w:t>
      </w:r>
      <w:r w:rsidR="00276330" w:rsidRPr="00276330">
        <w:t>ARTMEDIA KREATIVA d.o.o.</w:t>
      </w:r>
      <w:r w:rsidR="00276330">
        <w:t xml:space="preserve"> OIB: </w:t>
      </w:r>
      <w:r w:rsidR="00276330" w:rsidRPr="00276330">
        <w:t>50759969572</w:t>
      </w:r>
      <w:r w:rsidR="00276330">
        <w:t xml:space="preserve">, MBS: </w:t>
      </w:r>
      <w:r w:rsidR="00276330" w:rsidRPr="00276330">
        <w:t>080746166</w:t>
      </w:r>
      <w:r w:rsidR="00276330">
        <w:t xml:space="preserve"> Zagreba, Iločka 17 </w:t>
      </w:r>
      <w:r w:rsidR="007C052C">
        <w:t xml:space="preserve">dana </w:t>
      </w:r>
      <w:r w:rsidR="009C1F6F">
        <w:t>04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747695" w:rsidRPr="00747695">
        <w:t xml:space="preserve"> </w:t>
      </w:r>
      <w:r w:rsidR="00276330" w:rsidRPr="00276330">
        <w:t xml:space="preserve">ARTMEDIA KREATIVA d.o.o. OIB: 50759969572, MBS: 080746166 Zagreba, Iločka 17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561B14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747695">
        <w:t xml:space="preserve"> </w:t>
      </w:r>
      <w:r w:rsidR="00276330" w:rsidRPr="00276330">
        <w:t>ARTMEDIA KREATIVA d.o.o. OIB: 50759969572, MBS: 080746166 Zagreba, Iločka 17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Zagrebu, 04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85519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276330">
          <w:t>70.St-7389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54CEC"/>
    <w:rsid w:val="00276330"/>
    <w:rsid w:val="002F4E4F"/>
    <w:rsid w:val="003054CA"/>
    <w:rsid w:val="00345C9C"/>
    <w:rsid w:val="00350C73"/>
    <w:rsid w:val="003A1FB9"/>
    <w:rsid w:val="0045323B"/>
    <w:rsid w:val="00561B14"/>
    <w:rsid w:val="006E1039"/>
    <w:rsid w:val="00747695"/>
    <w:rsid w:val="007C052C"/>
    <w:rsid w:val="00885519"/>
    <w:rsid w:val="0092290B"/>
    <w:rsid w:val="009C1F6F"/>
    <w:rsid w:val="00A167C6"/>
    <w:rsid w:val="00A62139"/>
    <w:rsid w:val="00B95F85"/>
    <w:rsid w:val="00C40A68"/>
    <w:rsid w:val="00D52F94"/>
    <w:rsid w:val="00D574B1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8855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55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55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55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55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8855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55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55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55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55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7389</izvorni_sadrzaj>
    <derivirana_varijabla naziv="DomainObject.Predmet.Broj_1">7389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St-7389/2015</izvorni_sadrzaj>
    <derivirana_varijabla naziv="DomainObject.Predmet.OznakaBroj_1">St-7389/2015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ARTMEDIA KREATIVA d.o.o.</izvorni_sadrzaj>
    <derivirana_varijabla naziv="DomainObject.Predmet.ProtustrankaFormated_1">  ARTMEDIA KREATIVA d.o.o.</derivirana_varijabla>
  </DomainObject.Predmet.ProtustrankaFormated>
  <DomainObject.Predmet.ProtustrankaFormatedOIB>
    <izvorni_sadrzaj>  ARTMEDIA KREATIVA d.o.o., OIB 50759969572</izvorni_sadrzaj>
    <derivirana_varijabla naziv="DomainObject.Predmet.ProtustrankaFormatedOIB_1">  ARTMEDIA KREATIVA d.o.o., OIB 50759969572</derivirana_varijabla>
  </DomainObject.Predmet.ProtustrankaFormatedOIB>
  <DomainObject.Predmet.ProtustrankaFormatedWithAdress>
    <izvorni_sadrzaj> ARTMEDIA KREATIVA d.o.o., Iločka 17, 10000 Zagreb</izvorni_sadrzaj>
    <derivirana_varijabla naziv="DomainObject.Predmet.ProtustrankaFormatedWithAdress_1"> ARTMEDIA KREATIVA d.o.o., Iločka 17, 10000 Zagreb</derivirana_varijabla>
  </DomainObject.Predmet.ProtustrankaFormatedWithAdress>
  <DomainObject.Predmet.ProtustrankaFormatedWithAdressOIB>
    <izvorni_sadrzaj> ARTMEDIA KREATIVA d.o.o., OIB 50759969572, Iločka 17, 10000 Zagreb</izvorni_sadrzaj>
    <derivirana_varijabla naziv="DomainObject.Predmet.ProtustrankaFormatedWithAdressOIB_1"> ARTMEDIA KREATIVA d.o.o., OIB 50759969572, Iločka 17, 10000 Zagreb</derivirana_varijabla>
  </DomainObject.Predmet.ProtustrankaFormatedWithAdressOIB>
  <DomainObject.Predmet.ProtustrankaWithAdress>
    <izvorni_sadrzaj>ARTMEDIA KREATIVA d.o.o. Iločka 17, 10000 Zagreb</izvorni_sadrzaj>
    <derivirana_varijabla naziv="DomainObject.Predmet.ProtustrankaWithAdress_1">ARTMEDIA KREATIVA d.o.o. Iločka 17, 10000 Zagreb</derivirana_varijabla>
  </DomainObject.Predmet.ProtustrankaWithAdress>
  <DomainObject.Predmet.ProtustrankaWithAdressOIB>
    <izvorni_sadrzaj>ARTMEDIA KREATIVA d.o.o., OIB 50759969572, Iločka 17, 10000 Zagreb</izvorni_sadrzaj>
    <derivirana_varijabla naziv="DomainObject.Predmet.ProtustrankaWithAdressOIB_1">ARTMEDIA KREATIVA d.o.o., OIB 50759969572, Iločka 17, 10000 Zagreb</derivirana_varijabla>
  </DomainObject.Predmet.ProtustrankaWithAdressOIB>
  <DomainObject.Predmet.ProtustrankaNazivFormated>
    <izvorni_sadrzaj>ARTMEDIA KREATIVA d.o.o.</izvorni_sadrzaj>
    <derivirana_varijabla naziv="DomainObject.Predmet.ProtustrankaNazivFormated_1">ARTMEDIA KREATIVA d.o.o.</derivirana_varijabla>
  </DomainObject.Predmet.ProtustrankaNazivFormated>
  <DomainObject.Predmet.ProtustrankaNazivFormatedOIB>
    <izvorni_sadrzaj>ARTMEDIA KREATIVA d.o.o., OIB 50759969572</izvorni_sadrzaj>
    <derivirana_varijabla naziv="DomainObject.Predmet.ProtustrankaNazivFormatedOIB_1">ARTMEDIA KREATIVA d.o.o., OIB 50759969572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ARTMEDIA KREATIVA d.o.o.</item>
    </izvorni_sadrzaj>
    <derivirana_varijabla naziv="DomainObject.Predmet.ProtuStrankaListFormated_1">
      <item>ARTMEDIA KREATIVA d.o.o.</item>
    </derivirana_varijabla>
  </DomainObject.Predmet.ProtuStrankaListFormated>
  <DomainObject.Predmet.ProtuStrankaListFormatedOIB>
    <izvorni_sadrzaj>
      <item>ARTMEDIA KREATIVA d.o.o., OIB 50759969572</item>
    </izvorni_sadrzaj>
    <derivirana_varijabla naziv="DomainObject.Predmet.ProtuStrankaListFormatedOIB_1">
      <item>ARTMEDIA KREATIVA d.o.o., OIB 50759969572</item>
    </derivirana_varijabla>
  </DomainObject.Predmet.ProtuStrankaListFormatedOIB>
  <DomainObject.Predmet.ProtuStrankaListFormatedWithAdress>
    <izvorni_sadrzaj>
      <item>ARTMEDIA KREATIVA d.o.o., Iločka 17, 10000 Zagreb</item>
    </izvorni_sadrzaj>
    <derivirana_varijabla naziv="DomainObject.Predmet.ProtuStrankaListFormatedWithAdress_1">
      <item>ARTMEDIA KREATIVA d.o.o., Iločka 17, 10000 Zagreb</item>
    </derivirana_varijabla>
  </DomainObject.Predmet.ProtuStrankaListFormatedWithAdress>
  <DomainObject.Predmet.ProtuStrankaListFormatedWithAdressOIB>
    <izvorni_sadrzaj>
      <item>ARTMEDIA KREATIVA d.o.o., OIB 50759969572, Iločka 17, 10000 Zagreb</item>
    </izvorni_sadrzaj>
    <derivirana_varijabla naziv="DomainObject.Predmet.ProtuStrankaListFormatedWithAdressOIB_1">
      <item>ARTMEDIA KREATIVA d.o.o., OIB 50759969572, Iločka 17, 10000 Zagreb</item>
    </derivirana_varijabla>
  </DomainObject.Predmet.ProtuStrankaListFormatedWithAdressOIB>
  <DomainObject.Predmet.ProtuStrankaListNazivFormated>
    <izvorni_sadrzaj>
      <item>ARTMEDIA KREATIVA d.o.o.</item>
    </izvorni_sadrzaj>
    <derivirana_varijabla naziv="DomainObject.Predmet.ProtuStrankaListNazivFormated_1">
      <item>ARTMEDIA KREATIVA d.o.o.</item>
    </derivirana_varijabla>
  </DomainObject.Predmet.ProtuStrankaListNazivFormated>
  <DomainObject.Predmet.ProtuStrankaListNazivFormatedOIB>
    <izvorni_sadrzaj>
      <item>ARTMEDIA KREATIVA d.o.o., OIB 50759969572</item>
    </izvorni_sadrzaj>
    <derivirana_varijabla naziv="DomainObject.Predmet.ProtuStrankaListNazivFormatedOIB_1">
      <item>ARTMEDIA KREATIVA d.o.o., OIB 50759969572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ARTMEDIA KREATIVA d.o.o.</izvorni_sadrzaj>
    <derivirana_varijabla naziv="DomainObject.Predmet.ProtustrankaIDrugi_1">ARTMEDIA KREATIVA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ARTMEDIA KREATIVA d.o.o., OIB 50759969572, Iločka 17, 10000 Zagreb</izvorni_sadrzaj>
    <derivirana_varijabla naziv="DomainObject.Predmet.ProtustrankaIDrugiAdressOIB_1">ARTMEDIA KREATIVA d.o.o., OIB 50759969572, Iločka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ARTMEDIA KREATIVA d.o.o.</item>
      <item>FINA Regionalni centar Zagreb</item>
    </izvorni_sadrzaj>
    <derivirana_varijabla naziv="DomainObject.Predmet.SudioniciListNaziv_1">
      <item>ARTMEDIA KREATIVA d.o.o.</item>
      <item>FINA Regionalni centar Zagreb</item>
    </derivirana_varijabla>
  </DomainObject.Predmet.SudioniciListNaziv>
  <DomainObject.Predmet.SudioniciListAdressOIB>
    <izvorni_sadrzaj>
      <item>ARTMEDIA KREATIVA d.o.o., OIB 50759969572, Iločka 17,10000 Zagreb</item>
      <item>FINA Regionalni centar Zagreb, OIB 85821130368, Trg svibanjskih žrtava 1995. 1,10000 Zagreb</item>
    </izvorni_sadrzaj>
    <derivirana_varijabla naziv="DomainObject.Predmet.SudioniciListAdressOIB_1">
      <item>ARTMEDIA KREATIVA d.o.o., OIB 50759969572, Iločka 17,10000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50759969572</item>
      <item>, OIB 85821130368</item>
    </izvorni_sadrzaj>
    <derivirana_varijabla naziv="DomainObject.Predmet.SudioniciListNazivOIB_1">
      <item>, OIB 50759969572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1727</properties:Characters>
  <properties:Lines>53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2015-12-14T12:30:00Z</dcterms:created>
  <dc:creator>Maja Jurovicki</dc:creator>
  <cp:lastModifiedBy>Zlatka Plivelić</cp:lastModifiedBy>
  <cp:lastPrinted>2015-12-04T07:20:00Z</cp:lastPrinted>
  <dcterms:modified xmlns:xsi="http://www.w3.org/2001/XMLSchema-instance" xsi:type="dcterms:W3CDTF">2015-12-14T12:33:00Z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