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239bb" w14:paraId="59239bb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576D6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76D6B">
        <w:t>4137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B10CAD">
        <w:t>5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576D6B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576D6B">
        <w:t>MATEI, d.o.o., Zagreb, Bukovac 137, MBS: 080336300,</w:t>
      </w:r>
      <w:r w:rsidR="00576D6B" w:rsidRPr="00A245CA">
        <w:t xml:space="preserve"> OIB: </w:t>
      </w:r>
      <w:r w:rsidR="00576D6B">
        <w:t>99544648330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576D6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576D6B">
        <w:t>607.260,29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B10CAD">
        <w:t>5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6643D"/>
    <w:rsid w:val="000B5B71"/>
    <w:rsid w:val="000C4985"/>
    <w:rsid w:val="000F52CB"/>
    <w:rsid w:val="00114EAD"/>
    <w:rsid w:val="00120F3C"/>
    <w:rsid w:val="001419D9"/>
    <w:rsid w:val="00143BD9"/>
    <w:rsid w:val="00157DF2"/>
    <w:rsid w:val="00185571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E6992"/>
    <w:rsid w:val="002F04F3"/>
    <w:rsid w:val="002F054D"/>
    <w:rsid w:val="00325398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73A34"/>
    <w:rsid w:val="004B337A"/>
    <w:rsid w:val="004C27FB"/>
    <w:rsid w:val="004F3962"/>
    <w:rsid w:val="0053446F"/>
    <w:rsid w:val="005439EE"/>
    <w:rsid w:val="00572798"/>
    <w:rsid w:val="00576D6B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F0073"/>
    <w:rsid w:val="005F4627"/>
    <w:rsid w:val="00610AC3"/>
    <w:rsid w:val="00612621"/>
    <w:rsid w:val="00627F6A"/>
    <w:rsid w:val="00657B8E"/>
    <w:rsid w:val="00662773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697F"/>
    <w:rsid w:val="00804E3F"/>
    <w:rsid w:val="008155EE"/>
    <w:rsid w:val="00851A5E"/>
    <w:rsid w:val="008613BD"/>
    <w:rsid w:val="00863025"/>
    <w:rsid w:val="00871F01"/>
    <w:rsid w:val="008A3D4F"/>
    <w:rsid w:val="008B6F66"/>
    <w:rsid w:val="0091261F"/>
    <w:rsid w:val="00920CA0"/>
    <w:rsid w:val="009419D8"/>
    <w:rsid w:val="00952F35"/>
    <w:rsid w:val="009D4B40"/>
    <w:rsid w:val="00A05FFB"/>
    <w:rsid w:val="00A54508"/>
    <w:rsid w:val="00A612A9"/>
    <w:rsid w:val="00A649BD"/>
    <w:rsid w:val="00A71431"/>
    <w:rsid w:val="00A7415E"/>
    <w:rsid w:val="00A74331"/>
    <w:rsid w:val="00AC2CF4"/>
    <w:rsid w:val="00AC4528"/>
    <w:rsid w:val="00AD027A"/>
    <w:rsid w:val="00AE6DC3"/>
    <w:rsid w:val="00B04794"/>
    <w:rsid w:val="00B10CAD"/>
    <w:rsid w:val="00B82F18"/>
    <w:rsid w:val="00BA3473"/>
    <w:rsid w:val="00BE7A68"/>
    <w:rsid w:val="00C73FC0"/>
    <w:rsid w:val="00C8291C"/>
    <w:rsid w:val="00C836B9"/>
    <w:rsid w:val="00C958E9"/>
    <w:rsid w:val="00CE7362"/>
    <w:rsid w:val="00CE7AB2"/>
    <w:rsid w:val="00D01B78"/>
    <w:rsid w:val="00D07F1B"/>
    <w:rsid w:val="00D626DB"/>
    <w:rsid w:val="00D66226"/>
    <w:rsid w:val="00D96F82"/>
    <w:rsid w:val="00DF1679"/>
    <w:rsid w:val="00E22F6D"/>
    <w:rsid w:val="00E86AA1"/>
    <w:rsid w:val="00EA1CD2"/>
    <w:rsid w:val="00EC3302"/>
    <w:rsid w:val="00ED6AA8"/>
    <w:rsid w:val="00F034D3"/>
    <w:rsid w:val="00F2231F"/>
    <w:rsid w:val="00F31ACC"/>
    <w:rsid w:val="00F64384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7D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D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D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D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D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7D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D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D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D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D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4137</izvorni_sadrzaj>
    <derivirana_varijabla naziv="DomainObject.Predmet.Broj_1">4137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St-4137/2015</izvorni_sadrzaj>
    <derivirana_varijabla naziv="DomainObject.Predmet.OznakaBroj_1">St-4137/2015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MATEI, d.o.o.</izvorni_sadrzaj>
    <derivirana_varijabla naziv="DomainObject.Predmet.ProtustrankaFormated_1">  MATEI, d.o.o.</derivirana_varijabla>
  </DomainObject.Predmet.ProtustrankaFormated>
  <DomainObject.Predmet.ProtustrankaFormatedOIB>
    <izvorni_sadrzaj>  MATEI, d.o.o., OIB 99544648330</izvorni_sadrzaj>
    <derivirana_varijabla naziv="DomainObject.Predmet.ProtustrankaFormatedOIB_1">  MATEI, d.o.o., OIB 99544648330</derivirana_varijabla>
  </DomainObject.Predmet.ProtustrankaFormatedOIB>
  <DomainObject.Predmet.ProtustrankaFormatedWithAdress>
    <izvorni_sadrzaj> MATEI, d.o.o., Bukovac 137, 10000 Zagreb</izvorni_sadrzaj>
    <derivirana_varijabla naziv="DomainObject.Predmet.ProtustrankaFormatedWithAdress_1"> MATEI, d.o.o., Bukovac 137, 10000 Zagreb</derivirana_varijabla>
  </DomainObject.Predmet.ProtustrankaFormatedWithAdress>
  <DomainObject.Predmet.ProtustrankaFormatedWithAdressOIB>
    <izvorni_sadrzaj> MATEI, d.o.o., OIB 99544648330, Bukovac 137, 10000 Zagreb</izvorni_sadrzaj>
    <derivirana_varijabla naziv="DomainObject.Predmet.ProtustrankaFormatedWithAdressOIB_1"> MATEI, d.o.o., OIB 99544648330, Bukovac 137, 10000 Zagreb</derivirana_varijabla>
  </DomainObject.Predmet.ProtustrankaFormatedWithAdressOIB>
  <DomainObject.Predmet.ProtustrankaWithAdress>
    <izvorni_sadrzaj>MATEI, d.o.o. Bukovac 137, 10000 Zagreb</izvorni_sadrzaj>
    <derivirana_varijabla naziv="DomainObject.Predmet.ProtustrankaWithAdress_1">MATEI, d.o.o. Bukovac 137, 10000 Zagreb</derivirana_varijabla>
  </DomainObject.Predmet.ProtustrankaWithAdress>
  <DomainObject.Predmet.ProtustrankaWithAdressOIB>
    <izvorni_sadrzaj>MATEI, d.o.o., OIB 99544648330, Bukovac 137, 10000 Zagreb</izvorni_sadrzaj>
    <derivirana_varijabla naziv="DomainObject.Predmet.ProtustrankaWithAdressOIB_1">MATEI, d.o.o., OIB 99544648330, Bukovac 137, 10000 Zagreb</derivirana_varijabla>
  </DomainObject.Predmet.ProtustrankaWithAdressOIB>
  <DomainObject.Predmet.ProtustrankaNazivFormated>
    <izvorni_sadrzaj>MATEI, d.o.o.</izvorni_sadrzaj>
    <derivirana_varijabla naziv="DomainObject.Predmet.ProtustrankaNazivFormated_1">MATEI, d.o.o.</derivirana_varijabla>
  </DomainObject.Predmet.ProtustrankaNazivFormated>
  <DomainObject.Predmet.ProtustrankaNazivFormatedOIB>
    <izvorni_sadrzaj>MATEI, d.o.o., OIB 99544648330</izvorni_sadrzaj>
    <derivirana_varijabla naziv="DomainObject.Predmet.ProtustrankaNazivFormatedOIB_1">MATEI, d.o.o., OIB 99544648330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MATEI, d.o.o.</item>
    </izvorni_sadrzaj>
    <derivirana_varijabla naziv="DomainObject.Predmet.ProtuStrankaListFormated_1">
      <item>MATEI, d.o.o.</item>
    </derivirana_varijabla>
  </DomainObject.Predmet.ProtuStrankaListFormated>
  <DomainObject.Predmet.ProtuStrankaListFormatedOIB>
    <izvorni_sadrzaj>
      <item>MATEI, d.o.o., OIB 99544648330</item>
    </izvorni_sadrzaj>
    <derivirana_varijabla naziv="DomainObject.Predmet.ProtuStrankaListFormatedOIB_1">
      <item>MATEI, d.o.o., OIB 99544648330</item>
    </derivirana_varijabla>
  </DomainObject.Predmet.ProtuStrankaListFormatedOIB>
  <DomainObject.Predmet.ProtuStrankaListFormatedWithAdress>
    <izvorni_sadrzaj>
      <item>MATEI, d.o.o., Bukovac 137, 10000 Zagreb</item>
    </izvorni_sadrzaj>
    <derivirana_varijabla naziv="DomainObject.Predmet.ProtuStrankaListFormatedWithAdress_1">
      <item>MATEI, d.o.o., Bukovac 137, 10000 Zagreb</item>
    </derivirana_varijabla>
  </DomainObject.Predmet.ProtuStrankaListFormatedWithAdress>
  <DomainObject.Predmet.ProtuStrankaListFormatedWithAdressOIB>
    <izvorni_sadrzaj>
      <item>MATEI, d.o.o., OIB 99544648330, Bukovac 137, 10000 Zagreb</item>
    </izvorni_sadrzaj>
    <derivirana_varijabla naziv="DomainObject.Predmet.ProtuStrankaListFormatedWithAdressOIB_1">
      <item>MATEI, d.o.o., OIB 99544648330, Bukovac 137, 10000 Zagreb</item>
    </derivirana_varijabla>
  </DomainObject.Predmet.ProtuStrankaListFormatedWithAdressOIB>
  <DomainObject.Predmet.ProtuStrankaListNazivFormated>
    <izvorni_sadrzaj>
      <item>MATEI, d.o.o.</item>
    </izvorni_sadrzaj>
    <derivirana_varijabla naziv="DomainObject.Predmet.ProtuStrankaListNazivFormated_1">
      <item>MATEI, d.o.o.</item>
    </derivirana_varijabla>
  </DomainObject.Predmet.ProtuStrankaListNazivFormated>
  <DomainObject.Predmet.ProtuStrankaListNazivFormatedOIB>
    <izvorni_sadrzaj>
      <item>MATEI, d.o.o., OIB 99544648330</item>
    </izvorni_sadrzaj>
    <derivirana_varijabla naziv="DomainObject.Predmet.ProtuStrankaListNazivFormatedOIB_1">
      <item>MATEI, d.o.o., OIB 99544648330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MATEI, d.o.o.</izvorni_sadrzaj>
    <derivirana_varijabla naziv="DomainObject.Predmet.ProtustrankaIDrugi_1">MATEI,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MATEI, d.o.o., OIB 99544648330, Bukovac 137, 10000 Zagreb</izvorni_sadrzaj>
    <derivirana_varijabla naziv="DomainObject.Predmet.ProtustrankaIDrugiAdressOIB_1">MATEI, d.o.o., OIB 99544648330, Bukovac 137,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MATEI, d.o.o.</item>
    </izvorni_sadrzaj>
    <derivirana_varijabla naziv="DomainObject.Predmet.SudioniciListNaziv_1">
      <item>FINA Regionalni centar Zagreb</item>
      <item>MATEI,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MATEI, d.o.o., OIB 99544648330, Bukovac 137,10000 Zagreb</item>
    </izvorni_sadrzaj>
    <derivirana_varijabla naziv="DomainObject.Predmet.SudioniciListAdressOIB_1">
      <item>FINA Regionalni centar Zagreb, OIB 85821130368, Trg svibanjskih žrtava 1995. 1,10000 Zagreb</item>
      <item>MATEI, d.o.o., OIB 99544648330, Bukovac 137,10000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99544648330</item>
    </izvorni_sadrzaj>
    <derivirana_varijabla naziv="DomainObject.Predmet.SudioniciListNazivOIB_1">
      <item>, OIB 85821130368</item>
      <item>, OIB 99544648330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1280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2015-12-28T10:01:00Z</dcterms:created>
  <dc:creator>ilukac</dc:creator>
  <cp:lastModifiedBy>Maja Hilje</cp:lastModifiedBy>
  <cp:lastPrinted>2015-12-28T10:01:00Z</cp:lastPrinted>
  <dcterms:modified xmlns:xsi="http://www.w3.org/2001/XMLSchema-instance" xsi:type="dcterms:W3CDTF">2016-01-05T08:05:00Z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