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ef33aa" w14:paraId="eef33aa" w:rsidRDefault="00A11644" w:rsidP="00186527" w:rsidR="00186527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</w:t>
      </w:r>
      <w:r w:rsidR="00186527" w:rsidRPr="00476FE5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1644" w:rsidP="00186527" w:rsidR="00A11644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 xml:space="preserve">Zagreb, Amruševa 2/II     </w:t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="00604ACE" w:rsidRPr="00476FE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476FE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C82DAC" w:rsidP="00604ACE" w:rsidR="00604ACE" w:rsidRPr="00476FE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476FE5">
        <w:rPr>
          <w:sz w:val="24"/>
          <w:szCs w:val="24"/>
          <w:lang w:eastAsia="en-US"/>
        </w:rPr>
        <w:t>. St-</w:t>
      </w:r>
      <w:r w:rsidR="00F4785A">
        <w:rPr>
          <w:sz w:val="24"/>
          <w:szCs w:val="24"/>
          <w:lang w:eastAsia="en-US"/>
        </w:rPr>
        <w:t>1942/2018</w:t>
      </w:r>
    </w:p>
    <w:p w:rsidRDefault="00604ACE" w:rsidP="00604ACE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3B2858" w:rsidR="00604ACE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 xml:space="preserve">Trgovački sud u Zagrebu, po sucu </w:t>
      </w:r>
      <w:r w:rsidR="00C82DAC">
        <w:rPr>
          <w:sz w:val="24"/>
          <w:szCs w:val="24"/>
          <w:lang w:eastAsia="en-US"/>
        </w:rPr>
        <w:t>Maji Jurovicki</w:t>
      </w:r>
      <w:r w:rsidRPr="00476FE5">
        <w:rPr>
          <w:sz w:val="24"/>
          <w:szCs w:val="24"/>
          <w:lang w:eastAsia="en-US"/>
        </w:rPr>
        <w:t xml:space="preserve">, u predstečajnom postupku </w:t>
      </w:r>
      <w:r w:rsidR="000C3713" w:rsidRPr="00476FE5">
        <w:rPr>
          <w:sz w:val="24"/>
          <w:szCs w:val="24"/>
          <w:lang w:eastAsia="en-US"/>
        </w:rPr>
        <w:t>nad dužnikom</w:t>
      </w:r>
      <w:r w:rsidRPr="00476FE5">
        <w:rPr>
          <w:sz w:val="24"/>
          <w:szCs w:val="24"/>
          <w:lang w:eastAsia="en-US"/>
        </w:rPr>
        <w:t xml:space="preserve"> </w:t>
      </w:r>
      <w:r w:rsidR="00F4785A">
        <w:rPr>
          <w:sz w:val="24"/>
          <w:szCs w:val="24"/>
          <w:lang w:val="pt-BR"/>
        </w:rPr>
        <w:t>SINITECH d.o.o., OIB: 03813303179, Brezje, Sveta Nedelja, Dr. Franje Tuđmana 14</w:t>
      </w:r>
      <w:r w:rsidR="00734C17" w:rsidRPr="00476FE5">
        <w:rPr>
          <w:sz w:val="24"/>
          <w:szCs w:val="24"/>
          <w:lang w:val="pt-BR"/>
        </w:rPr>
        <w:t>,</w:t>
      </w:r>
      <w:r w:rsidRPr="00476FE5">
        <w:rPr>
          <w:sz w:val="24"/>
          <w:szCs w:val="24"/>
          <w:lang w:eastAsia="en-US"/>
        </w:rPr>
        <w:t xml:space="preserve"> </w:t>
      </w:r>
      <w:r w:rsidR="00187C0E">
        <w:rPr>
          <w:sz w:val="24"/>
          <w:szCs w:val="24"/>
          <w:lang w:eastAsia="en-US"/>
        </w:rPr>
        <w:t xml:space="preserve">dana </w:t>
      </w:r>
      <w:r w:rsidR="00037050">
        <w:rPr>
          <w:sz w:val="24"/>
          <w:szCs w:val="24"/>
          <w:lang w:eastAsia="en-US"/>
        </w:rPr>
        <w:t>18. veljače</w:t>
      </w:r>
      <w:r w:rsidR="00F4785A">
        <w:rPr>
          <w:sz w:val="24"/>
          <w:szCs w:val="24"/>
          <w:lang w:eastAsia="en-US"/>
        </w:rPr>
        <w:t xml:space="preserve"> 2019</w:t>
      </w:r>
      <w:r w:rsidR="009013B6" w:rsidRPr="00476FE5">
        <w:rPr>
          <w:sz w:val="24"/>
          <w:szCs w:val="24"/>
          <w:lang w:eastAsia="en-US"/>
        </w:rPr>
        <w:t>.</w:t>
      </w:r>
      <w:r w:rsidRPr="00476FE5">
        <w:rPr>
          <w:sz w:val="24"/>
          <w:szCs w:val="24"/>
          <w:lang w:eastAsia="en-US"/>
        </w:rPr>
        <w:t>,</w:t>
      </w:r>
    </w:p>
    <w:p w:rsidRDefault="000D47EC" w:rsidP="003B2858" w:rsidR="000D47EC" w:rsidRPr="00476FE5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</w:p>
    <w:p w:rsidRDefault="004D45C7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t>r i j e š i o   j e</w:t>
      </w:r>
    </w:p>
    <w:p w:rsidRDefault="00BA0B69" w:rsidP="00CE396C" w:rsidR="00BA0B69">
      <w:pPr>
        <w:jc w:val="both"/>
        <w:rPr>
          <w:sz w:val="24"/>
          <w:szCs w:val="24"/>
        </w:rPr>
      </w:pPr>
    </w:p>
    <w:p w:rsidRDefault="00161B88" w:rsidP="009C388E" w:rsidR="0063661A" w:rsidRPr="00476FE5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165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2657B">
        <w:rPr>
          <w:sz w:val="24"/>
          <w:szCs w:val="24"/>
        </w:rPr>
        <w:t xml:space="preserve">  </w:t>
      </w:r>
      <w:r w:rsidR="009C388E" w:rsidRPr="00476FE5">
        <w:rPr>
          <w:sz w:val="24"/>
          <w:szCs w:val="24"/>
        </w:rPr>
        <w:t xml:space="preserve"> </w:t>
      </w:r>
      <w:r w:rsidR="00C165FD">
        <w:rPr>
          <w:sz w:val="24"/>
          <w:szCs w:val="24"/>
        </w:rPr>
        <w:t xml:space="preserve">I. </w:t>
      </w:r>
      <w:r w:rsidR="004D45C7" w:rsidRPr="00476FE5">
        <w:rPr>
          <w:sz w:val="24"/>
          <w:szCs w:val="24"/>
        </w:rPr>
        <w:t>Utvrđene tražbine:</w:t>
      </w:r>
    </w:p>
    <w:p w:rsidRDefault="00476FE5" w:rsidP="009C388E" w:rsidR="00476FE5">
      <w:pPr>
        <w:ind w:left="708"/>
        <w:jc w:val="both"/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64"/>
        <w:gridCol w:w="1517"/>
        <w:gridCol w:w="963"/>
        <w:gridCol w:w="1046"/>
        <w:gridCol w:w="950"/>
        <w:gridCol w:w="963"/>
        <w:gridCol w:w="727"/>
        <w:gridCol w:w="886"/>
        <w:gridCol w:w="886"/>
        <w:gridCol w:w="886"/>
      </w:tblGrid>
      <w:tr w:rsidTr="004B329C" w:rsidR="004B329C" w:rsidRPr="004B329C">
        <w:trPr>
          <w:trHeight w:val="792"/>
        </w:trPr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pct" w:w="7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pct" w:w="5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pct" w:w="5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IZNOS OBVEZE PREMA IZVJEŠĆU DUŽNIKA</w:t>
            </w:r>
          </w:p>
        </w:tc>
        <w:tc>
          <w:tcPr>
            <w:tcW w:type="pct" w:w="5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IZNOS TRAŽBINE PREMA PRIJAVI VJEROVNIKA</w:t>
            </w:r>
          </w:p>
        </w:tc>
        <w:tc>
          <w:tcPr>
            <w:tcW w:type="pct" w:w="3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OVRŠNA ISPRAVA (DA/NE)</w:t>
            </w:r>
          </w:p>
        </w:tc>
        <w:tc>
          <w:tcPr>
            <w:tcW w:type="pct" w:w="5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UTVRĐENI IZNOS TRAŽBINE</w:t>
            </w:r>
          </w:p>
        </w:tc>
        <w:tc>
          <w:tcPr>
            <w:tcW w:type="pct" w:w="5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OSPORENI IZNOS</w:t>
            </w:r>
          </w:p>
        </w:tc>
        <w:tc>
          <w:tcPr>
            <w:tcW w:type="pct" w:w="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NAPOMENA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A-B-C ZAŠTITA, OBRT ZA ODRŽAVANJE VATROGASNIH APARATA I TRGOVINU, vl. Tomislav Bikić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38520248076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Siget I 5, 10431 Brezje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4.802,63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4.802,63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600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A2B EXPRESS LOGISTIKA d.o.o. za prijevoz i otpremništvo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54655542852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Buzinski prilaz 36a,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19.013,67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14.013,67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dio tražbine je podmiren</w:t>
            </w:r>
          </w:p>
        </w:tc>
      </w:tr>
      <w:tr w:rsidTr="004B329C" w:rsidR="004B329C" w:rsidRPr="004B329C">
        <w:trPr>
          <w:trHeight w:val="732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AKTON d.o.o. za proizvodnju,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68125341711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Bani 75,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5.259,06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5.259,06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podmirena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ALFA-NOVA društvo s ograničenom odgovornošću za unutrašnju i vanjsku trgovinu i zastupanje stranih tvrtki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39098344120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Ljerke Šram 18,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37.661,76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37.661,76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624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ANPARO d.o.o. za savjetovanje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36885326631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Horvaćanska cesta 27,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4.350,00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2.350,00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 xml:space="preserve">osporava dužnik i povjerenik: dio tražbine je </w:t>
            </w: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podmiren</w:t>
            </w:r>
          </w:p>
        </w:tc>
      </w:tr>
      <w:tr w:rsidTr="004B329C" w:rsidR="004B329C" w:rsidRPr="004B329C">
        <w:trPr>
          <w:trHeight w:val="744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ASII PRO d.o.o. za ugostiteljstvo, turizam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26285895606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Aleja Matije Ljubeka 25,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5.500,00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5.500,00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podmirena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AUTOMATIKA I PROCESI d.o.o.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53772112509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Bubnjaračka 28,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7.615,71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8.123,87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8.123,87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64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BARIĆ SLOBODAN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37362669751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Ilica 117A,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28.538,46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28.538,46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u zastari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BAUHAUS-ZAGREB, komanditno društvo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71642207963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Velimira Škorpika 27,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9.328,57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9.328,57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BIJUK HPC d.o.o. za proizvodnju hidrauličnih komponenti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61373622132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Vrbovec 1/A, 10430 Samobor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1.296,75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1.296,75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BIRO 5 PLUS društvo za unutarnju i vanjsku trgovinu i zastupanje d.o.o.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25903488587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Heinzelova 47,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1.198,00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1.198,00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BRAVARIJA LUKIĆ d.o.o. za proizvodnju,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75903527835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Viktora Kovačića 22,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14.325,00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14.325,00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BTS COMPANY d.o.o. za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34659457170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Velikopoljska 3,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dio tražbine je podmiren</w:t>
            </w:r>
          </w:p>
        </w:tc>
      </w:tr>
      <w:tr w:rsidTr="004B329C" w:rsidR="004B329C" w:rsidRPr="004B329C">
        <w:trPr>
          <w:trHeight w:val="720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BTS KOTHENNYA društvo s ograničenom odgovornošću za proizvodnju i trgovinu u stečaju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46353389889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Zavrtnica 17,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14.970,97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14.970,97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C.I.A.K. AUTO d.o.o. za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62595301902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Gornjostupnička 96, 10255 Gornji Stupnik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209,81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209,81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CARMEN UGOSTITELJSTVO društvo s ograničenom odgovornošću za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73646960228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Florijana Andrašeca 14,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3.220,50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3.220,50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podmirena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CMC GROUP društvo s ograničenom odgovornošću za inženjering, savjetovanje i zastupanje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21688419865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Sv. Ivan 32, 52420 Buzet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7.362,50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7.362,50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18.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CNC Teh - Obrt za proizvodnju CNC strojeva, vl. Željko Košek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06611412048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Poljane 2,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5.042,63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5.042,63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DAC BEACHCROFT CLAIMS LIMITED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Portwall Place, Portwall Lane, 9HS Bristol, BS1, Velika Britanija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254.649,57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254.649,57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DAYDREAM društvo s ograničenom odgovornošću za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17236137384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Jaruščica 5,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DESING d.o.o. BEOGRAD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Partizanske avijacije 18 A, 11000 Beograd, Srbija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6.887,36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6.887,36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DiT d.o.o. za digitalne informacijske sisteme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51065127989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Zelena 2, 10251 Hrvatski Leskovac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472,81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472,81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DIZALICA d.o.o.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72989721952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Slavonska avenija 22,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10.785,62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10.785,62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684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DJEČJI VRTIĆ SVETE MALE TEREZIJE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43930583296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Vrhovec 29,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5.450,00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5.450,00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podmirena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DOK-ING, društvo s ograničenom odgovornošću za inženjering i unutarnju i vanjsku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39982657045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Kanalski put 1,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819,39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819,39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DONIM - PROMET d.o.o. za proizvodnju,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64111781454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Mrkšina 69,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16.990,00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16.990,00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DONIT TESNILA d.o.o. za proizvodnju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66342079388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Pešćanska 170,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5.067,78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5.067,78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DSV Hrvatska d.o.o. za međunarodno otpremništvo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97365626215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Industrijska 20, 10431 Sveta Nedelja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25.886,67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89.551,97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89.551,97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EKO kuhača j.d.o.o. za proizvodnju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11280935675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Prozorska 24, 10292 Šenkovec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13.480,00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13.480,00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EKO-FLOR PLUS d.o.o. za komunalne usluge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50730247993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Mokrice 180C, 49243 Oroslavje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1.098,36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2.234,76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2.234,76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EL-GRI, d.o.o. za proizvodnju električnih grijača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72662515745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Grada Mainza 6,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14.713,75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14.713,75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ELEKTRO TERMIČKI SUSTAVI društvo s ograničenom odgovornošću za elektroinstalacije, usluge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66950824428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I Industrijski odvojak 8, 35400 Nova Gradiška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2.625,00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2.625,00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u zastari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33.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ELEKTRO-PRELOG d.o.o. za računalne i srodne aktivnosti, proizvodnju, trgovinu i elektroinstalacijske radove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85729206190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Horvaćanska cesta 10,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34.618,16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34.618,16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612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ELEKTRO-ŠPIČEK d.o.o. za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11400848423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Stubička 255, 10298 Jablanovec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u zastari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ELEKTROINŽENJERING BRODAR d.o.o. za proizvodnju,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21963050893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Samoborska cesta 200, 10436 Rakov Potok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117.025,00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91.453,77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91.453,77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ELEKTRON ERMA-STRMEC društvo s ograničenom odgovornošću za proizvodnju, usluge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47530485643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St. Strmec 182, 49240 Stubičke Toplice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5.305,45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5.305,45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EMIL FREY AUTO CENTAR društvo s ograničenom odgovornošću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01930677284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Kovinska 5,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2.430,73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2.430,73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ENDRESS + HAUSER društvo s ograničenom odgovornošću za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72654500361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Jaruščica 23,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333.650,12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333.650,12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ERSTE CARD CLUB društvo s ograničenom odgovornošću za financijsko posredovanje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85941596441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Frana Folnegovića 6,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27.630,59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27.630,59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ugovor o preuzimanju duga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ESDT OPERATIONS LTD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Regal House South Road, CM20 2BL Harlow Essex, Velika Britanija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6.916,72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6.916,72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EST Edelstahl-Schneidtechnik GmbH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Am Stahlwerk 17, 45527 Hattingen, Njemačka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19,52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19,52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EUROPEAN SPRAYDRY TECHNOLOGIES LLP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Regal House, South Road, CM20 2BL Harlow, Essex, Velika Britanija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77.394,63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77.394,63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EUROTEHNIKA d.o.o. za proizvodnju,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42818468021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Samoborska cesta 241,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558,75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558,75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44.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EVAPORATORS &amp; SPRAY DRYERS društvo s ograničenom odgovornošću za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22649562019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Antuna Šoljana 39,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148.640,52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148.640,52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FELLER društvo s ograničenom odgovornošću za proizvodnju, građenje, projektiranje, zastupanje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95917276599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S. Gregorka 5, 10310 Ivanić-Grad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51.475,00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51.475,00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51.475,00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FINANCIJSKA AGENCIJA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85821130368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grada Vukovara 70,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125,00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31.540,18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31.540,18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podmirena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GABREK-GT društvo s ograničenom odgovornošću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14774782478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Stanka Vraza 6, 10434 Strmec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27.223,33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17.223,33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dio tražbine je podmiren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GENERALI OSIGURANJE dioničko društvo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10840749604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grada Vukovara 284,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4.011,42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4.011,42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podmirena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GLOBALDIZAJN društvo s ograničenom odgovornošću za inženjering rješenja i konzalting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25627314080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Bani 75,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GRAD SVETA NEDELJA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24436052952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Trg Ante Starčevića 5, 10431 Sveta Nedelja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6.458,52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6.041,99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6.041,99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GRUJICA PREKAJSKI PR BIRO ZA PROJEKTOVANJE I NADZOR ALFA PROJEKT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Tamiška 15, 23000 Zrenjanin, Srbija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3.722,90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3.722,90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GTG plin društvo s ograničenom odgovornošću za proizvodnju, trgovinu, uvoz i izvoz tehničkih plinova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64936811186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Kalinovac 2a, 47000 Karlovac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24.285,72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24.285,72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GULIN ANETA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23286030050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Antuna Šoljana 39,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GUMA PROFIL društvo s ograničenom odgovornošću za proizvodnju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17122961673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Radnička 3, 49243 Oroslavje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HABERKORN d.o.o. za </w:t>
            </w: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proizvodnju,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25339023257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Dr. Franje Tuđmana </w:t>
            </w: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16, 10431 Sveta Nedelja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34.548,67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45.047,81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45.047,81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56.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HANSA-FLEX Croatia d.o.o. za proizvodnju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60365429880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III. Resnik 9,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574,56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574,56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HARDSOFT jednostavno društvo s ograničenom odgovornošću za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63182808929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Ljudevita Gaja 62, 10430 Samobor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9.008,05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9.008,05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u zastari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HEP - Opskrba d.o.o. za opskrbu potrošača električnom, toplinskom energijom i plinom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63073332379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grada Vukovara 37,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21.020,53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17.350,79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17.350,79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HETA Asset Resolution Hrvatska, društvo za financiranje d.o.o.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87064273078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Slavonska avenija 6a,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1.028,50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1.028,50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u zastari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HIDROELEKTRA-ČIKARA društvo s ograničenom odgovornošću za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05448449641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Zoranićevih Planina 28,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3.750,00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3.750,00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HORVI-GLANZ jednostavno društvo s ograničenom odgovornošću za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80504397596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Lovasići 21, 10434 Strmec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5.450,00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2.950,00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dio tražbine je podmiren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HRVATSKA GOSPODARSKA KOMORA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85167032587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Rooseveltov trg 2,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7.602,81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7.602,81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HRVATSKA OSIGURAVAJUĆA KUĆA - dioničko društvo za osiguranje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00432869176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Capraška ulica 6,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8.878,25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8.878,25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HRVATSKA RADIOTELEVIZIJA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68419124305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Prisavlje 3,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1.200,00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2.433,92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1.200,00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1.233,92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dio tražbine je podmiren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HRVATSKE VODE, pravna osoba za upravljanje vodama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28921383001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grada Vukovara 220,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1.813,40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1.813,40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HRVATSKI TELEKOM d.d.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81793146560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20.767,47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14.657,61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14.657,61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podmirena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HRVATSKI ZAVOD ZA ZDRAVSTVENO OSIGURANJE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02958272670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Margaretska 3,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486.034,31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486.034,31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IMBUS d.o.o.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79777981902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Drage Stipca 4,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60.186,56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60.186,56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69.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IMP - TERMOTEHNIKA REGULACIJA društvo s ograničenom odgovornošću za zastupanje, usluge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77802735473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Albinijeva 4,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5.520,00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5.520,00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IMPEKS BUBNJARCI društvo s ograničenom odgovornošću za proizvodnju,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05331302896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Bubnjarci 75, 47276 Žakanje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468,75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468,75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INA-INDUSTRIJA NAFTE, d.d.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27759560625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Avenija V. Holjevca 10,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26.400,44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48.772,95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48.772,95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INTEA dioničko društvo za informatiku, inženjering, proizvodnju, trgovinu i zastupanje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20783255522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Avenija Većeslava Holjevca 27,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3.875,00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3.875,00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INTERNATIONAL-BUSINESS- VERLAG-GmbH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Landersumer Weg 40, 48431 Rheine, Njemačka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28.389,57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28.389,57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IPC-PROINŽ DOO BEOGRAD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Petra Konjovića 12V, 11090 Beograd, Srbija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8.933,08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8.933,08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IPROS D.O.O.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59381025117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Drenov Grič 3A, 1360 Drenov Grič,  Vrhnika, Slovenija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24.744,74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26.535,75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26.535,75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IPSE AGO d.o.o. za proizvodnju, usluge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22724783460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Netretićka 10,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586.360,94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586.360,94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IZOFORMA - PANELI d. o. o. za građevinarstvo i inženjering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78003730312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Rupa 71b, 51211 Šapjane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428,75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428,75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JADRANSKO OSIGURANJE dioničko društvo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94472454976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Listopadska 2,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3.256,67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3.256,67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JAVNI BILJEŽNIK TOMISLAV KNEZ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07401283723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Hrvatskih branitelja 49, 10434 Strmec,  Sveta Nedelja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530,00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530,00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JEDINSTVO-NOVO d.o.o. za proizvodnju procesne opreme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90262042895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Samoborska cesta 145,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29.000,00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29.000,00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JEDVAJ, obrt za građevinarstvo i ugostiteljstvo vl.Darinka Jedvaj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97063498677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Braće Ribara 17, 10437 Bestovje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JURANKO S.M. d.o.o. za proizvodnju,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24626850319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Strmec Samoborski, I.G.Kovačić</w:t>
            </w: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a 10, 10431 Sveta Nedelja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8.830,00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4.830,00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 xml:space="preserve">osporava dužnik i povjerenik: dio </w:t>
            </w: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tražbine je podmiren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83.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JUŽNI PROLAZ d.o.o.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23088119851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Majstorska 3,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7.125,00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19.581,18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19.581,18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KEDOBET d.o.o.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39519844872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Augusta Prosenika 9,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KLEMM SIGURNOST društvo s ograničenom odgovornošću za tjelesnu i tehničku zaštitu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35596498125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Drage Gervaisa 3,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937,50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937,50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KOŠARKAŠKI KLUB CEDEVITA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47379113894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Avenija Dubrovnik 15/26,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u zastari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LASER INŽENJERING d.o.o. za proizvodnju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77170927797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Sisačka cesta 11,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40.159,91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43.137,35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43.137,35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LEKCIO d.o.o. za poslovno savjetovanje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18756117876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Pavlenski put 11B,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21.735,00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21.735,00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LIDER MEDIA d.o.o. za izdavačku djelatnost i usluge, organiziranje poslovnih skupova i konferencija, turistička agencija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75374786952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Savska cesta 41,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1.539,06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1.539,06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LIMARIJA PERIĆ  - OBRT,vl. Damir Perić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08359548854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Perićev put 1, 10436 Rakov Potok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u zastari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LIPAPROMET d.o.o.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27060811148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Radnička cesta 220 a,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1.924,77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1.591,99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1.591,99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MAKROMIKRO GRUPA društvo s ograničenom odgovornošću za proizvodnju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50467974870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Bani 73 b,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2.859,44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2.859,44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MANŠPED društvo s ograničenom odgovornošću za međunarodni prijevoz i pretovar robe, trgovinu, turizam, putnička agencija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76154765407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Kukuljanovo 387, 51223 Kukuljanovo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69.953,37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69.953,37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MARASKA dioničko društvo za proizvodnju i </w:t>
            </w: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promet alkoholnih i bezalkoholnih pića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07602786563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Biogradska cesta 64a, 23000 </w:t>
            </w: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Zadar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2.300,00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2.300,00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96.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MARINOX društvo s ograničenom odgovornošću za usluge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48136459143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Posavska ulica 115, 10370 Rugvica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1.133.980,82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1.133.980,82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MARNIK ALATI I STROJNI DIJELOVI - vl. Nikola Marciuš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33693878125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Jelašička 18,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2.250,00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2.250,00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MATICON d.o.o. za proizvodnju,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13916262627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Nikole Pavića 22,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4.676,01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4.676,01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MB ALATI d.o.o. za proizvodnju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58530688474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Kralja Tomislava 30, 49243 Oroslavje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16.570,82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16.570,82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100.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MDM D.O.O.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Brnčičeva ulica 49a, 1231 Ljubljana - Črnuče, Slovenija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587,10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587,10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102.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MERCEDES-BENZ LEASING HRVATSKA d.o.o. za leasing nekretnina, vozila i strojeva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17080997510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Kovinska 5,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1.061,45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1.061,45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tražbina je navedena pod rednim broj 101.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103.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MESSER CROATIA PLIN Poduzeće za proizvodnju i prodaju tehničkih plinova d.o.o.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32179081874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Industrijska 1, 10290 Zaprešić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80.342,10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125.721,84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125.721,84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81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104.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METAL D.A.S. - TOKARSKI OBRT I TRGOVINA NA VELIKO, vl. Danijel Škrapec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38842004780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Vladimira Gortana 15, 10434 Strmec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9.675,00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9.675,00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105.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MINISTARSTVO FINANCIJA - POREZNA UPRAVA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Boškovićeva 5,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889.036,23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1.179.121,97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1.179.121,97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106.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MINISTARSTVO POLJOPRIVREDE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76767369197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grada Vukovara 78,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35.612,16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35.612,16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107.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MISTRAL društvo s ograničenom odgovornošću za trgovinu i proizvodnju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84549788599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Gospodarska zona 3, 32000 Vukovar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25.323,05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25.323,05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108.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MIT SOFTWARE d.o.o. za proizvodnju,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51231601739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Podgradski odvojak 6,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14.625,00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14.625,00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109.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MOČVARNI HRAST društvo s ograničenom odgovornošću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45233193313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Samoborska cesta 97C,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110.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MONTCOGIM - PLINARA d.o.o. za izgradnju distribucijskih mreža, distribuciju plina i održavanje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85690422241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Trg Ante Starčevića 3A, 10431 Sveta Nedelja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11.850,82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11.850,82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111.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MTB INŽENJERING proizvodnja, trgovina, usluge, uvoz-izvoz d.o.o.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67003741356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Čulinečka 87,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4.043,44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4.043,44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112.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NEUMO GmbH + Co. KG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Henry-Ehrenberg-Platz, 75438 Knittlingen,  Njemačka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1.345,99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1.345,99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u zastari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113.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NICHELCROM ACCIAI INOX S.P.A.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Via Meli Giovanni I 36, 20127 Milano, Italija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24.573,39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24.573,39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40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114.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NORD POGONI društvo s ograničenom odgovornošću za trgovinu, servis i montažu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01049893289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Franje Tuđmana 20, 48260 Križevci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9.332,63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9.332,63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115.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NOVA TRADING S.A.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ul.  Starotoruńska 5, 87-100 Toruń, Poljska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118.709,55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11.729,33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106.980,22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dio tražbine je podmiren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116.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NOVOLINE DARUVAR društvo za zastupanje, trgovinu i proizvodnju s ograničenom odgovornošću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46490936145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Podborska 4A, 43500 Gornji Daruvar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5.437,50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5.437,50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117.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ODVJETNIK JOSIP KONJEVOD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83087883059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Ilica 36,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30.837,18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35.268,75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35.268,75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118.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OMIKO d.o.o.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63134223890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Buzin, Ul. Bani 73A,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18.039,63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21.774,70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21.774,70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119.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OPG ANTON ŠKUNCA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16549130303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Braće Radića 20A Novalja, 53291 Novalja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401.406,00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401.406,00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120.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OPG NIKOLA MILKOVIĆ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36230031464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Šetalište Joakima Rakovca 52, 51000 Rijeka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387.644,00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387.644,00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121.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OPG SANDRA BABAC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22713593496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Poljica 161, 23235 Poljica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2.343,75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2.343,75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40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122.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OVLAŠTENI SERVIS MRKŠA, obrt za servis, trgovinu i autopraona vl. Danijel Mrkša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47291376556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Zagrebačka 216A,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9.392,50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9.392,50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123.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PANSION SLAVONSKI BISER, Ivica Grgić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52837309198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Nikole Tesle 2, 35400 Nova Gradiška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1.049,97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1.049,97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124.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PARAFARM DOO BEGEČ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Kralja Petra I 33, 21411 Begeč, </w:t>
            </w: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Srbija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76.207,48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76.207,48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125.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PARTNER BANKA d.d. ZAGREB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71221608291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Vončinina 2,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142,49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142,49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126.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PAVLIĆ MONT društvo s ograničenom odgovornošću za montažu i graditeljstvo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84088633894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Hrvatskog proljeća 31,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733,75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733,75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u zastari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127.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PELMEN, d.o.o. za proizvodnju i trgovinu elektrotehničkim proizvodima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29980501016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Garićgradska 14,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179,13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179,13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128.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PERCIPIO d.o.o. za poslovno savjetovanje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83077147662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Bujini 8,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129.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PETEK PROCES, D.O.O.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Celjska cesta 43 A, 3252 Rogatec, Slovenija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5.350,05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5.350,05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130.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PODRAVSKA BANKA dioničko društvo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97326283154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Opatička 3, 48000 Koprivnica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u zastari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132.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PORSCHE LEASING društvo s ograničenom odgovornošću za leasing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90275854576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Velimira Škorpika 21,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15.585,53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15.585,53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133.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Proton EL d.o.o. za proizvodnju,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79590554595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Štefanovečka 10,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2.707,21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1.768,66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938,55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dio tražbine je podmiren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134.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PRIVREDNA BANKA ZAGREB - DIONIČKO DRUŠTVO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02535697732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Radnička cesta 50,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4.163,82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4.163,82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135.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PROCESTEH društvo s ograničenom odgovornošću za proizvodnju i instaliranje strojeva i električne opreme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34424959400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Zinke Kunc 4,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136.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PROELEKTRONIKA d.o.o.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14195921136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Oporovečka 85B,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4.554,73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2.054,73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dio tražbine je podmiren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137.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PROM LASTOVČIĆ, obrt za proizvodnju, trgovinu i servis, </w:t>
            </w: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vl. Martina Lastovčić Kos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81988982343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Vrbovec 71, 10430 Vrbovec Samoborsk</w:t>
            </w: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i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787,50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787,50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 xml:space="preserve">osporava dužnik i povjerenik: </w:t>
            </w: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tražbina je u zastari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138.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PROTEKO d.o.o.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44459323154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Franje Puškarića 18,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5.622,39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5.622,39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139.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PURIĆ - ALATI Obrt za trgovinu na veliko - vlasnik Krešimir Purić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43856715585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Stjepana Oreškovića 10, 10430 Samobor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3.536,25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3.536,25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140.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RAIFFEISENBANK AUSTRIA d.d.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53056966535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Magazinska cesta 69,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2.168.754,69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1.786.127,70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1.786.127,70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141.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RAIL CARGO LOGISTICS - CROATIA, međunarodno otpremništvo, društvo s ograničenom odgovornošću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25444851024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Radnička cesta 39,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658,87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58.795,45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58.795,45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142.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RAOS d.o.o. za proizvodnju,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91943782088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CMP Savica Šanci 111,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475,88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475,88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143.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RAVANI ACCIAI S.p.a.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Via Trasvolatori Atlantici 50, 44124 Ferrara, Italija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1.343,59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1.343,59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u zastari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144.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RESULTO d.o.o.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63787690037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Domašinečka 6,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4.829,64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4.829,64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145.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REVENIO d.o.o. za usluge revizije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39382794009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Hrvatske mornarice 10, 21000 Split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40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146.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RHEA, društvo s ograničenom odgovornošću za kurirske usluge, usluge otpremništva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43354566311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Buzinski prilaz 36a,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2.007,10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2.730,33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da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2.730,33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147.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SERTO-BEL d.o.o. za izvoz-uvoz i proizvodnju metalnih proizvoda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39241223213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Stupničke šipkovine 20, 10255 Donji Stupnik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17.977,70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17.977,70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148.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SIEMENS dioničko društvo za elektrotehniku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12673471493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Heinzelova 70a,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244.254,89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244.254,89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149.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SIGMAT d. o. o. za proizvodnju, inženjering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47975086540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Dr. Franje Tuđmana 35, 35000 Gromačnik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8.874,57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8.874,57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150.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SINKRO društvo s ograničenom odgovornošću za proizvodnju,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72163607999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Pešćanska 131,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298,44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298,44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151.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SLAWINSKI &amp; CO. GmbH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Industriestraße 11, 57076 Siegen, Njemačka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24.571,81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25.976,51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25.976,51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152.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SMC Industrijska automatika društvo s ograničenom odgovornošću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95836079184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Zagrebačka avenija 104,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14.276,71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12.653,92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1.622,79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dio tražbine je podmiren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153.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SPES, Centar za poduke i prevodilaštvo d.o.o.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62243696574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Garićgradska 11,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443,75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443,75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154.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SPRAYING SYSTEMS DEUTSCHLAND GmbH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Großmoorkehre 1, 21079 Hamburg, Njemačka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601,09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601,09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155.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STAKLOREZ - BURIĆ društvo s ograničenom odgovornošću za staklarstvo, građevinarstvo,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60069586562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Josipa Štruka 20, 49218 Pregrada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6.709,75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6.709,75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156.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STANČIĆ MILAN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45210631195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Jovinovačka 24,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2.484,00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2.484,00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157.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STRMEC - GRADNJA društvo s ograničenom odgovornošću za građenje, trgovinu i ugostiteljstvo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79975543630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V. Gortana 15, 10434 Strmec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2.081,12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2.081,12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158.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STROJOPROMET-ZAGREB servis, trgovina i dorada robe, d.o.o.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97994010225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Zagrebačka 6, 10292 Šenkovec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5.528,98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5.528,98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u zastari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159.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STUDENAC društvo s ograničenom odgovornošću za proizvodnju i prodaju pića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02149349427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Matije Gupca 120, 34550 Lipik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5.794,46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5.794,46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160.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SVEUČILIŠTE U ZAGREBU, FAKULTET STROJARSTVA I BRODOGRADNJE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22910368449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Ivana Lučića 5,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u zastari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161.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TAPFLO GmbH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Porsche-Straße 1, 4470 Enns, Austrija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269.258,50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250.071,96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250.071,96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162.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TESLA KABELI d.o.o.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75321357467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Industrijska 20, 10431 Sveta Nedelja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32.447,39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32.447,39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76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163.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TIPTEH ZAGREB d.o.o. za zastupanje i distribuciju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66435484048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Ratarska 35,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3.453,13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3.453,13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164.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TP STROJEVI društvo s ograničenom odgovornošću za proizvodnju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04296104796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Dužice 1,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244.188,13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244.188,13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dugovanje ne postoji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165.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TÜV Croatia društvo s ograničenom odgovornošću za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64520989853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Savska 41,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68.130,70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68.130,70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166.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USTANOVA ZA ZDRAVSTVENU SKRB PROFOZIĆ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94139426897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Trnjanska cesta 59,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2.865,00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2.865,00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167.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VB LEASING d.o.o. za leasing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55525619967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Horvatova 82,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5.176,87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5.176,87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169.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VBA-Edelmann GmbH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Industriepark 26, 56593 Horhausen (Westerwald), Njemačka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9.205,72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9.205,72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u zastari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170.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VMD GRUPA, trgovina i građenje, društvo s ograničenom odgovornošću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23646043087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Strojarska cesta 20,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3.650,53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3.650,53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podmirena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171.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VMD SERVIS društvo s ograničenom odgovornošću za upravljanje i održavanje zgrada i trgovinu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93830136269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Strojarska cesta 20,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95,92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95,92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osporava dužnik i povjerenik: tražbina je podmirena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172.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VODOOPSKRBA I ODVODNJA društvo s ograničenom odgovornošću za javnu vodoopskrbu i odvodnju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83416546499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Folnegovićeva 1,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4.714,28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6.094,22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6.094,22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173.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ZAGREBAČKI HOLDING d.o.o.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85584865987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Ulica grada Vukovara 41,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120,56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120,56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174.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ZAGREBAČKI MAMUT d.o.o. za trgovinu i usluge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74316143482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Ljubljanska avenija 18,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218.366,25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218.366,25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288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175.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ZIT - Zavod za zavarivanje, ispitivanje i tehnologiju d.o.o.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58721577676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Rakitnica 6, 10000 Zagreb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6.812,50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6.812,50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176.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ZULTNER GmbH &amp; Co KG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Fallegasse 3, 9020 Klagenfurt, Austrija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21,79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21,79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177.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ZWAHLEN &amp; MAYR SA - ZM Tubes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 xml:space="preserve">Z.I.2 Route des Marais, 2, 1860 </w:t>
            </w:r>
            <w:r w:rsidRPr="00C165FD">
              <w:rPr>
                <w:rFonts w:cs="Arial" w:hAnsi="Arial" w:ascii="Arial"/>
                <w:sz w:val="16"/>
                <w:szCs w:val="16"/>
              </w:rPr>
              <w:lastRenderedPageBreak/>
              <w:t>Aigle, Švicarska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215.518,47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C165FD">
              <w:rPr>
                <w:rFonts w:cs="Arial" w:hAnsi="Arial" w:ascii="Arial"/>
                <w:sz w:val="16"/>
                <w:szCs w:val="16"/>
              </w:rPr>
              <w:t>ne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215.518,47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</w:tr>
      <w:tr w:rsidTr="004B329C" w:rsidR="004B329C" w:rsidRPr="004B329C">
        <w:trPr>
          <w:trHeight w:val="501"/>
        </w:trPr>
        <w:tc>
          <w:tcPr>
            <w:tcW w:type="pct" w:w="2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type="pct" w:w="7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pct" w:w="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10.509.079,94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4.040.093,09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8.207.819,25</w:t>
            </w:r>
          </w:p>
        </w:tc>
        <w:tc>
          <w:tcPr>
            <w:tcW w:type="pct" w:w="5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2.440.157,60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4B329C" w:rsidP="004B329C" w:rsidR="004B329C" w:rsidRPr="00C165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C165FD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Default="004B329C" w:rsidP="00182276" w:rsidR="004B329C">
      <w:pPr>
        <w:jc w:val="both"/>
        <w:rPr>
          <w:sz w:val="24"/>
          <w:szCs w:val="24"/>
        </w:rPr>
      </w:pPr>
    </w:p>
    <w:p w:rsidRDefault="009068F3" w:rsidP="009C388E" w:rsidR="009068F3" w:rsidRPr="00476FE5">
      <w:pPr>
        <w:ind w:left="708"/>
        <w:jc w:val="both"/>
        <w:rPr>
          <w:sz w:val="24"/>
          <w:szCs w:val="24"/>
        </w:rPr>
      </w:pPr>
    </w:p>
    <w:p w:rsidRDefault="00FD37B6" w:rsidP="0063661A" w:rsidR="005D7DE5" w:rsidRPr="00764F78">
      <w:pPr>
        <w:jc w:val="both"/>
        <w:rPr>
          <w:sz w:val="24"/>
          <w:szCs w:val="24"/>
        </w:rPr>
      </w:pPr>
      <w:r w:rsidRPr="00764F78">
        <w:rPr>
          <w:sz w:val="24"/>
          <w:szCs w:val="24"/>
        </w:rPr>
        <w:t>I</w:t>
      </w:r>
      <w:r w:rsidR="00C165FD" w:rsidRPr="00764F78">
        <w:rPr>
          <w:sz w:val="24"/>
          <w:szCs w:val="24"/>
        </w:rPr>
        <w:t>I</w:t>
      </w:r>
      <w:r w:rsidR="00601034" w:rsidRPr="00764F78">
        <w:rPr>
          <w:sz w:val="24"/>
          <w:szCs w:val="24"/>
        </w:rPr>
        <w:t>. Osporene tražbine</w:t>
      </w:r>
    </w:p>
    <w:p w:rsidRDefault="009068F3" w:rsidP="0063661A" w:rsidR="009068F3" w:rsidRPr="004B329C">
      <w:pPr>
        <w:jc w:val="both"/>
        <w:rPr>
          <w:b/>
          <w:sz w:val="24"/>
          <w:szCs w:val="24"/>
        </w:rPr>
      </w:pPr>
    </w:p>
    <w:p w:rsidRDefault="0084207C" w:rsidP="0063661A" w:rsidR="0084207C" w:rsidRPr="004B329C">
      <w:pPr>
        <w:jc w:val="both"/>
        <w:rPr>
          <w:b/>
          <w:sz w:val="24"/>
          <w:szCs w:val="24"/>
        </w:rPr>
      </w:pPr>
    </w:p>
    <w:p w:rsidRDefault="009A448B" w:rsidP="009F105E" w:rsidR="009A448B">
      <w:pPr>
        <w:jc w:val="both"/>
        <w:rPr>
          <w:b/>
          <w:sz w:val="24"/>
          <w:szCs w:val="24"/>
        </w:rPr>
      </w:pPr>
    </w:p>
    <w:tbl>
      <w:tblPr>
        <w:tblStyle w:val="GridTableLight"/>
        <w:tblW w:type="pct" w:w="5000"/>
        <w:tblInd w:type="dxa" w:w="0"/>
        <w:tblLook w:val="04A0" w:noVBand="1" w:noHBand="0" w:lastColumn="0" w:firstColumn="1" w:lastRow="0" w:firstRow="1"/>
      </w:tblPr>
      <w:tblGrid>
        <w:gridCol w:w="534"/>
        <w:gridCol w:w="1596"/>
        <w:gridCol w:w="1228"/>
        <w:gridCol w:w="1153"/>
        <w:gridCol w:w="1044"/>
        <w:gridCol w:w="885"/>
        <w:gridCol w:w="1495"/>
        <w:gridCol w:w="1353"/>
      </w:tblGrid>
      <w:tr w:rsidTr="009A448B" w:rsidR="009A448B">
        <w:trPr>
          <w:trHeight w:val="8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RBR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VISINA OSPORENE TRAŽBINE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OVRŠNA ISPRAVA (DA/NE)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OSPORAVATELJ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RAZLOG OSPORAVANJA</w:t>
            </w:r>
          </w:p>
        </w:tc>
      </w:tr>
      <w:tr w:rsidTr="009A448B" w:rsidR="009A448B">
        <w:trPr>
          <w:trHeight w:val="6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A2B EXPRESS LOGISTIKA d.o.o. za prijevoz i otpremništvo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54655542852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Buzinski prilaz 36a,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14.013,67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Dio tražbine je podmiren.</w:t>
            </w:r>
          </w:p>
        </w:tc>
      </w:tr>
      <w:tr w:rsidTr="009A448B" w:rsidR="009A448B">
        <w:trPr>
          <w:trHeight w:val="758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AKTON d.o.o. za proizvodnju, trgovinu i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68125341711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Bani 75,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5.259,06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podmirena.</w:t>
            </w:r>
          </w:p>
        </w:tc>
      </w:tr>
      <w:tr w:rsidTr="009A448B" w:rsidR="009A448B">
        <w:trPr>
          <w:trHeight w:val="645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ANPARO d.o.o. za savjetovanje i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36885326631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Horvaćanska cesta 27,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Dio tražbine je podmiren.</w:t>
            </w:r>
          </w:p>
        </w:tc>
      </w:tr>
      <w:tr w:rsidTr="009A448B" w:rsidR="009A448B">
        <w:trPr>
          <w:trHeight w:val="77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ASII PRO d.o.o. za ugostiteljstvo, turizam i trgovinu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26285895606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Aleja Matije Ljubeka 25,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5.500,00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podmirena.</w:t>
            </w:r>
          </w:p>
        </w:tc>
      </w:tr>
      <w:tr w:rsidTr="009A448B" w:rsidR="009A448B">
        <w:trPr>
          <w:trHeight w:val="583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BARIĆ SLOBODAN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37362669751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Ilica 117A,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28.538,46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6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BTS COMPANY d.o.o. za trgovinu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34659457170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Velikopoljska 3,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Dio tražbine je podmiren.</w:t>
            </w:r>
          </w:p>
        </w:tc>
      </w:tr>
      <w:tr w:rsidTr="009A448B" w:rsidR="009A448B">
        <w:trPr>
          <w:trHeight w:val="74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BTS KOTHENNYA društvo s ograničenom odgovornošću za proizvodnju i trgovinu u stečaju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46353389889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Zavrtnica 17,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14.970,97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598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CARMEN UGOSTITELJSTVO društvo s ograničenom odgovornošću za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73646960228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Florijana Andrašeca 14,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3.220,50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podmirena.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DAC BEACHCROFT CLAIMS LIMITED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Portwall Place, Portwall Lane, 9HS Bristol, BS1, Velika Britanija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254.649,57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21.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DESING d.o.o. BEOGRAD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Partizanske avijacije 18 A, 11000 Beograd, Srbija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6.887,36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708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DJEČJI VRTIĆ SVETE MALE TEREZIJE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43930583296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Vrhovec 29,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5.450,00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podmirena.</w:t>
            </w:r>
          </w:p>
        </w:tc>
      </w:tr>
      <w:tr w:rsidTr="009A448B" w:rsidR="009A448B">
        <w:trPr>
          <w:trHeight w:val="598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32.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ELEKTRO TERMIČKI SUSTAVI društvo s ograničenom odgovornošću za elektroinstalacije, 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usluge i trgovinu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66950824428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Ulica I Industrijski odvojak 8, 35400 Nova Gradiška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2.625,00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634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34.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ELEKTRO-ŠPIČEK d.o.o. za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11400848423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Stubička 255, 10298 Jablanovec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ELEKTRON ERMA-STRMEC društvo s ograničenom odgovornošću za proizvodnju, usluge i trgovinu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47530485643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St. Strmec 182, 49240 Stubičke Toplice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5.305,45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ERSTE CARD CLUB društvo s ograničenom odgovornošću za financijsko posredovanje i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85941596441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Ulica Frana Folnegovića 6,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27.630,59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Ugovor o preuzimanju duga.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41.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EST Edelstahl-Schneidtechnik GmbH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Am Stahlwerk 17, 45527 Hattingen, Njemačka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19,52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EUROTEHNIKA d.o.o. za proizvodnju, trgovinu i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42818468021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Samoborska cesta 241,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558,75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EVAPORATORS &amp; SPRAY DRYERS društvo s ograničenom odgovornošću za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22649562019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Ulica Antuna Šoljana 39,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148.640,52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Ulica grada Vukovara 70,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31.540,18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podmirena.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47.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GABREK-GT društvo s ograničenom odgovornošću za trgovinu i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14774782478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Stanka Vraza 6, 10434 Strmec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Dio tražbine je podmiren.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48.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GENERALI OSIGURANJE dioničko društvo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10840749604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Ulica grada Vukovara 284,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4.011,42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podmirena.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51.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GRUJICA PREKAJSKI PR BIRO ZA PROJEKTOVANJE I NADZOR ALFA PROJEKT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Tamiška 15, 23000 Zrenjanin, Srbija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3.722,90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57.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HARDSOFT jednostavno društvo s ograničenom odgovornošću za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63182808929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Ljudevita Gaja 62, 10430 Samobor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9.008,05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59.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HETA Asset Resolution Hrvatska, društvo za financiranje d.o.o.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87064273078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Slavonska avenija 6a,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1.028,50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61.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HORVI-GLANZ jednostavno društvo s ograničenom odgovornošću za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80504397596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Lovasići 21, 10434 Strmec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Dio tražbine je podmiren.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64.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HRVATSKA RADIOTELEVIZIJA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68419124305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Prisavlje 3,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1.233,92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Dio tražbine je podmiren.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66.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Roberta Frangeša Mihanovića 9,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14.657,61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podmirena.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IMPEKS BUBNJARCI društvo s ograničenom odgovornošću za proizvodnju, trgovinu i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05331302896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Bubnjarci 75, 47276 Žakanje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468,75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78.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JADRANSKO OSIGURANJE dioničko društvo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94472454976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Listopadska 2,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3.256,67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79.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JAVNI BILJEŽNIK TOMISLAV KNEZ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07401283723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Ulica Hrvatskih branitelja 49, 10434 Strmec,  Sveta Nedelja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530,00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82.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JURANKO S.M. d.o.o. za proizvodnju, trgovinu i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24626850319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Strmec Samoborski, I.G.Kovačića 10, 10431 Sveta Nedelja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Dio tražbine je podmiren.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84.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KEDOBET d.o.o. za trgovinu i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39519844872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Augusta Prosenika 9,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87.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KOŠARKAŠKI KLUB CEDEVITA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47379113894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Avenija Dubrovnik 15/26,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60.000,00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91.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LIMARIJA PERIĆ  - OBRT,vl. Damir Perić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08359548854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Perićev put 1, 10436 Rakov Potok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102.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MERCEDES-BENZ LEASING HRVATSKA d.o.o. za leasing nekretnina, vozila i strojeva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17080997510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Kovinska 5,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1.061,45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navedena pod rednim broj 101.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112.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NEUMO GmbH + Co. KG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Henry-Ehrenberg-Platz, 75438 Knittlingen,  Njemačka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1.345,99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115.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NOVA TRADING S.A.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ul.  Starotoruńska 5, 87-100 Toruń, Poljska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106.980,22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Dio tražbine je podmiren.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119.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OPG ANTON ŠKUNCA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16549130303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Braće Radića 20A Novalja, 53291 Novalja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401.406,00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120.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OPG NIKOLA MILKOVIĆ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36230031464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Šetalište Joakima Rakovca 52, 51000 Rijeka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387.644,00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121.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OPG SANDRA BABAC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22713593496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Poljica 161, 23235 Poljica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2.343,75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126.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PAVLIĆ MONT društvo s ograničenom odgovornošću za montažu i graditeljstvo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84088633894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Hrvatskog proljeća 31,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733,75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128.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PERCIPIO d.o.o. za poslovno savjetovanje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83077147662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Bujini 8,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75.000,00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129.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PETEK PROCES, D.O.O.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Celjska cesta 43 A, 3252 Rogatec, Slovenija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5.350,05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130.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PODRAVSKA BANKA dioničko društvo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97326283154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Opatička 3, 48000 Koprivnica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133.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Proton EL d.o.o. za proizvodnju, trgovinu i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79590554595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Štefanovečka 10,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938,55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Dio tražbine je podmiren.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134.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PRIVREDNA BANKA ZAGREB - DIONIČKO DRUŠTVO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02535697732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Radnička cesta 50,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4.163,82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135.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PROCESTEH društvo s ograničenom odgovornošću za proizvodnju i instaliranje strojeva i električne opreme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34424959400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Zinke Kunc 4,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360.000,00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136.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PROELEKTRONIKA d.o.o. za trgovinu i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14195921136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Oporovečka 85B,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2.500,00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Dio tražbine je podmiren.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137.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PROM LASTOVČIĆ, obrt za proizvodnju, trgovinu i servis, vl. Martina Lastovčić Kos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81988982343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Vrbovec 71, 10430 Vrbovec Samoborski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787,50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143.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RAVANI ACCIAI S.p.a.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Via Trasvolatori Atlantici 50, 44124 Ferrara, Italija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1.343,59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147.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SERTO-BEL d.o.o. za izvoz-uvoz i proizvodnju metalnih proizvoda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39241223213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Stupničke šipkovine 20, 10255 Donji Stupnik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17.977,70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149.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SIGMAT d. o. o. za proizvodnju, inženjering i trgovinu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47975086540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Ulica Dr. Franje Tuđmana 35, 35000 Gromačnik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8.874,57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150.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SINKRO društvo s ograničenom odgovornošću za proizvodnju, trgovinu i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72163607999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Pešćanska 131,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298,44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152.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SMC Industrijska automatika društvo s ograničenom odgovornošću za trgovinu i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95836079184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Zagrebačka avenija 104,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1.622,79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Dio tražbine je podmiren.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155.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STAKLOREZ - BURIĆ društvo s ograničenom odgovornošću za staklarstvo, građevinarstvo, i trgovinu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60069586562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Ulica Josipa Štruka 20, 49218 Pregrada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6.709,75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156.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STANČIĆ MILAN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45210631195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Jovinovačka 24,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2.484,00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158.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STROJOPROMET-ZAGREB servis, trgovina i dorada robe, d.o.o.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97994010225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Zagrebačka 6, 10292 Šenkovec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5.528,98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466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159.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STUDENAC društvo s ograničenom odgovornošću za proizvodnju i prodaju pića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02149349427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Matije Gupca 120, 34550 Lipik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5.794,46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160.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SVEUČILIŠTE U ZAGREBU, FAKULTET STROJARSTVA I BRODOGRADNJE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22910368449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Ivana Lučića 5,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162.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TESLA KABELI d.o.o. za trgovinu i usluge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75321357467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Industrijska 20, 10431 Sveta Nedelja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32.447,39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310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163.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TIPTEH ZAGREB d.o.o. za zastupanje i distribuciju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66435484048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Ratarska 35,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3.453,13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164.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TP STROJEVI društvo s ograničenom odgovornošću za proizvodnju i trgovinu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04296104796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Dužice 1,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244.188,13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Dugovanje ne postoji.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169.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VBA-Edelmann GmbH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   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Industriepark 26, 56593 Horhausen (Westerwald), Njemačka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9.205,72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u zastari.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170.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VMD GRUPA, trgovina i građenje, društvo s ograničenom odgovornošću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23646043087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Strojarska cesta 20,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3.650,53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podmirena.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171.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VMD SERVIS društvo s ograničenom odgovornošću za upravljanje i održavanje zgrada i trgovinu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93830136269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Strojarska cesta 20, 10000 Zagreb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95,92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Povjerenik i Dužnik          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Tražbina je podmirena.</w:t>
            </w:r>
          </w:p>
        </w:tc>
      </w:tr>
      <w:tr w:rsidTr="009A448B" w:rsidR="009A448B">
        <w:trPr>
          <w:trHeight w:val="521"/>
        </w:trPr>
        <w:tc>
          <w:tcPr>
            <w:tcW w:type="pct" w:w="205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76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pct" w:w="58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2.440.157,60</w:t>
            </w:r>
          </w:p>
        </w:tc>
        <w:tc>
          <w:tcPr>
            <w:tcW w:type="pct" w:w="34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noWrap/>
            <w:hideMark/>
          </w:tcPr>
          <w:p w:rsidRDefault="009A448B" w:rsidR="009A448B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73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9A448B" w:rsidR="009A448B">
            <w:pP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9A448B" w:rsidP="009F105E" w:rsidR="009A448B">
      <w:pPr>
        <w:jc w:val="both"/>
        <w:rPr>
          <w:b/>
          <w:sz w:val="24"/>
          <w:szCs w:val="24"/>
        </w:rPr>
      </w:pPr>
    </w:p>
    <w:p w:rsidRDefault="009A448B" w:rsidP="009F105E" w:rsidR="009A448B">
      <w:pPr>
        <w:jc w:val="both"/>
        <w:rPr>
          <w:b/>
          <w:sz w:val="24"/>
          <w:szCs w:val="24"/>
        </w:rPr>
      </w:pPr>
    </w:p>
    <w:p w:rsidRDefault="00E17DA9" w:rsidP="009F105E" w:rsidR="00B933B1" w:rsidRPr="008B19BB">
      <w:pPr>
        <w:jc w:val="both"/>
        <w:rPr>
          <w:sz w:val="24"/>
          <w:szCs w:val="24"/>
        </w:rPr>
      </w:pPr>
      <w:r w:rsidRPr="008B19BB">
        <w:rPr>
          <w:sz w:val="24"/>
          <w:szCs w:val="24"/>
        </w:rPr>
        <w:t>III</w:t>
      </w:r>
      <w:r w:rsidR="009D2477" w:rsidRPr="008B19BB">
        <w:rPr>
          <w:sz w:val="24"/>
          <w:szCs w:val="24"/>
        </w:rPr>
        <w:t xml:space="preserve">. Upućuju se vjerovnici </w:t>
      </w:r>
      <w:r w:rsidR="00DA7994" w:rsidRPr="008B19BB">
        <w:rPr>
          <w:sz w:val="24"/>
          <w:szCs w:val="24"/>
        </w:rPr>
        <w:t>osporenih tražbina, i to</w:t>
      </w:r>
      <w:r w:rsidR="00B933B1" w:rsidRPr="008B19BB">
        <w:rPr>
          <w:sz w:val="24"/>
          <w:szCs w:val="24"/>
        </w:rPr>
        <w:t>:</w:t>
      </w:r>
    </w:p>
    <w:p w:rsidRDefault="00424C6B" w:rsidP="002C1A0F" w:rsidR="00424C6B" w:rsidRPr="004B329C">
      <w:pPr>
        <w:ind w:firstLine="708"/>
        <w:jc w:val="both"/>
        <w:rPr>
          <w:b/>
          <w:sz w:val="24"/>
          <w:szCs w:val="24"/>
        </w:rPr>
      </w:pPr>
    </w:p>
    <w:p w:rsidRDefault="00E17DA9" w:rsidP="00E17DA9" w:rsidR="00E17DA9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E17DA9">
        <w:rPr>
          <w:sz w:val="24"/>
          <w:szCs w:val="24"/>
        </w:rPr>
        <w:t>- vjerovnik pod brojem 2</w:t>
      </w:r>
      <w:r>
        <w:rPr>
          <w:sz w:val="24"/>
          <w:szCs w:val="24"/>
        </w:rPr>
        <w:t xml:space="preserve">. tablice </w:t>
      </w:r>
      <w:r w:rsidRPr="00E17DA9">
        <w:rPr>
          <w:sz w:val="24"/>
          <w:szCs w:val="24"/>
        </w:rPr>
        <w:t>A2B EXPRESS LOGISTIKA d.o.o. za prijevoz i otpremništvo</w:t>
      </w:r>
      <w:r w:rsidR="007A4936">
        <w:rPr>
          <w:sz w:val="24"/>
          <w:szCs w:val="24"/>
        </w:rPr>
        <w:t xml:space="preserve">, </w:t>
      </w:r>
      <w:r w:rsidR="00DE37F0">
        <w:rPr>
          <w:sz w:val="24"/>
          <w:szCs w:val="24"/>
        </w:rPr>
        <w:t xml:space="preserve"> OIB: </w:t>
      </w:r>
      <w:r w:rsidRPr="00E17DA9">
        <w:rPr>
          <w:sz w:val="24"/>
          <w:szCs w:val="24"/>
        </w:rPr>
        <w:t>54655542852</w:t>
      </w:r>
      <w:r w:rsidRPr="00E17DA9">
        <w:rPr>
          <w:sz w:val="24"/>
          <w:szCs w:val="24"/>
        </w:rPr>
        <w:tab/>
        <w:t xml:space="preserve">Buzinski prilaz 36a, 10000 Zagreb, u odnosu na osporenu tražbinu </w:t>
      </w:r>
      <w:r>
        <w:rPr>
          <w:sz w:val="24"/>
          <w:szCs w:val="24"/>
        </w:rPr>
        <w:t xml:space="preserve">u iznosu od </w:t>
      </w:r>
      <w:r w:rsidRPr="00E17DA9">
        <w:rPr>
          <w:sz w:val="24"/>
          <w:szCs w:val="24"/>
        </w:rPr>
        <w:t>14.013,67</w:t>
      </w:r>
      <w:r w:rsidR="00DE37F0">
        <w:rPr>
          <w:sz w:val="24"/>
          <w:szCs w:val="24"/>
        </w:rPr>
        <w:t xml:space="preserve"> kn, </w:t>
      </w:r>
    </w:p>
    <w:p w:rsidRDefault="00E17DA9" w:rsidP="00E17DA9" w:rsidR="00E17DA9" w:rsidRPr="00E17DA9">
      <w:pPr>
        <w:widowControl/>
        <w:jc w:val="both"/>
        <w:rPr>
          <w:sz w:val="24"/>
          <w:szCs w:val="24"/>
        </w:rPr>
      </w:pPr>
    </w:p>
    <w:p w:rsidRDefault="00E17DA9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- vjerovnik pod broje</w:t>
      </w:r>
      <w:r w:rsidR="007A4936">
        <w:rPr>
          <w:sz w:val="24"/>
          <w:szCs w:val="24"/>
        </w:rPr>
        <w:t>m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3.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>AKTON d.o.o. za proizvodnju, trgovinu i usluge</w:t>
      </w:r>
      <w:r>
        <w:rPr>
          <w:sz w:val="24"/>
          <w:szCs w:val="24"/>
        </w:rPr>
        <w:t xml:space="preserve"> </w:t>
      </w:r>
      <w:r w:rsidR="00DE37F0">
        <w:rPr>
          <w:sz w:val="24"/>
          <w:szCs w:val="24"/>
        </w:rPr>
        <w:t xml:space="preserve">OIB: </w:t>
      </w:r>
      <w:r w:rsidRPr="00E17DA9">
        <w:rPr>
          <w:sz w:val="24"/>
          <w:szCs w:val="24"/>
        </w:rPr>
        <w:t>68125341711</w:t>
      </w:r>
      <w:r w:rsidR="007A4936">
        <w:rPr>
          <w:sz w:val="24"/>
          <w:szCs w:val="24"/>
        </w:rPr>
        <w:t>,</w:t>
      </w:r>
      <w:r w:rsidRPr="00E17DA9">
        <w:rPr>
          <w:sz w:val="24"/>
          <w:szCs w:val="24"/>
        </w:rPr>
        <w:tab/>
        <w:t xml:space="preserve">Bani 75, 10000 Zagreb u odnosu na osporenu tražbinu </w:t>
      </w:r>
      <w:r>
        <w:rPr>
          <w:sz w:val="24"/>
          <w:szCs w:val="24"/>
        </w:rPr>
        <w:t xml:space="preserve">u iznosu od </w:t>
      </w:r>
      <w:r w:rsidR="005B2820"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5.259,06</w:t>
      </w:r>
      <w:r w:rsidR="00A85B72">
        <w:rPr>
          <w:sz w:val="24"/>
          <w:szCs w:val="24"/>
        </w:rPr>
        <w:t xml:space="preserve"> kn,</w:t>
      </w:r>
    </w:p>
    <w:p w:rsidRDefault="00E17DA9" w:rsidP="00E17DA9" w:rsidR="00E17DA9" w:rsidRPr="00E17DA9">
      <w:pPr>
        <w:widowControl/>
        <w:jc w:val="both"/>
        <w:rPr>
          <w:sz w:val="24"/>
          <w:szCs w:val="24"/>
        </w:rPr>
      </w:pPr>
    </w:p>
    <w:p w:rsidRDefault="005B2820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7A49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vjerovnik pod brojem </w:t>
      </w:r>
      <w:r w:rsidR="00E17DA9" w:rsidRPr="00E17DA9">
        <w:rPr>
          <w:sz w:val="24"/>
          <w:szCs w:val="24"/>
        </w:rPr>
        <w:t>5.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>ANPARO d.o.o. za savjetovanje i usluge</w:t>
      </w:r>
      <w:r>
        <w:rPr>
          <w:sz w:val="24"/>
          <w:szCs w:val="24"/>
        </w:rPr>
        <w:t xml:space="preserve"> </w:t>
      </w:r>
      <w:r w:rsidR="00C326E6"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36885326631</w:t>
      </w:r>
      <w:r w:rsidR="00E17DA9" w:rsidRPr="00E17DA9">
        <w:rPr>
          <w:sz w:val="24"/>
          <w:szCs w:val="24"/>
        </w:rPr>
        <w:tab/>
        <w:t>Horvaćanska cesta 27, 10000 Zagreb</w:t>
      </w:r>
      <w:r w:rsidRPr="005B2820"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 xml:space="preserve">u odnosu na osporenu tražbinu </w:t>
      </w:r>
      <w:r>
        <w:rPr>
          <w:sz w:val="24"/>
          <w:szCs w:val="24"/>
        </w:rPr>
        <w:t>u iznosu od</w:t>
      </w:r>
      <w:r w:rsidR="007A4936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2.000,00</w:t>
      </w:r>
      <w:r w:rsidR="00DE37F0">
        <w:rPr>
          <w:sz w:val="24"/>
          <w:szCs w:val="24"/>
        </w:rPr>
        <w:t xml:space="preserve"> kn</w:t>
      </w:r>
      <w:r w:rsidR="00A85B72">
        <w:rPr>
          <w:sz w:val="24"/>
          <w:szCs w:val="24"/>
        </w:rPr>
        <w:t>,</w:t>
      </w:r>
    </w:p>
    <w:p w:rsidRDefault="005B2820" w:rsidP="00E17DA9" w:rsidR="005B2820" w:rsidRPr="00E17DA9">
      <w:pPr>
        <w:widowControl/>
        <w:jc w:val="both"/>
        <w:rPr>
          <w:sz w:val="24"/>
          <w:szCs w:val="24"/>
        </w:rPr>
      </w:pPr>
    </w:p>
    <w:p w:rsidRDefault="00EA38C7" w:rsidP="00D92747" w:rsidR="00E17DA9" w:rsidRPr="00DE37F0">
      <w:pPr>
        <w:pStyle w:val="Odlomakpopisa"/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DE37F0" w:rsidRPr="00DE37F0">
        <w:rPr>
          <w:rFonts w:hAnsi="Times New Roman" w:ascii="Times New Roman"/>
          <w:sz w:val="24"/>
          <w:szCs w:val="24"/>
        </w:rPr>
        <w:t xml:space="preserve">vjerovnik pod brojem </w:t>
      </w:r>
      <w:r w:rsidR="00E17DA9" w:rsidRPr="00DE37F0">
        <w:rPr>
          <w:rFonts w:hAnsi="Times New Roman" w:ascii="Times New Roman"/>
          <w:sz w:val="24"/>
          <w:szCs w:val="24"/>
        </w:rPr>
        <w:t>6.</w:t>
      </w:r>
      <w:r w:rsidR="00DE37F0" w:rsidRPr="00DE37F0">
        <w:rPr>
          <w:rFonts w:hAnsi="Times New Roman" w:ascii="Times New Roman"/>
          <w:sz w:val="24"/>
          <w:szCs w:val="24"/>
        </w:rPr>
        <w:t xml:space="preserve"> tablice </w:t>
      </w:r>
      <w:r w:rsidR="00E17DA9" w:rsidRPr="00DE37F0">
        <w:rPr>
          <w:rFonts w:hAnsi="Times New Roman" w:ascii="Times New Roman"/>
          <w:sz w:val="24"/>
          <w:szCs w:val="24"/>
        </w:rPr>
        <w:t>ASII PRO d.o.o. za ugostiteljstvo, turizam i trgovinu</w:t>
      </w:r>
      <w:r w:rsidR="00DE37F0">
        <w:rPr>
          <w:rFonts w:hAnsi="Times New Roman" w:ascii="Times New Roman"/>
          <w:sz w:val="24"/>
          <w:szCs w:val="24"/>
        </w:rPr>
        <w:t xml:space="preserve"> OIB: </w:t>
      </w:r>
      <w:r w:rsidR="00E17DA9" w:rsidRPr="00DE37F0">
        <w:rPr>
          <w:rFonts w:hAnsi="Times New Roman" w:ascii="Times New Roman"/>
          <w:sz w:val="24"/>
          <w:szCs w:val="24"/>
        </w:rPr>
        <w:t>26285895606</w:t>
      </w:r>
      <w:r w:rsidR="00DE37F0">
        <w:rPr>
          <w:rFonts w:hAnsi="Times New Roman" w:ascii="Times New Roman"/>
          <w:sz w:val="24"/>
          <w:szCs w:val="24"/>
        </w:rPr>
        <w:t xml:space="preserve">, </w:t>
      </w:r>
      <w:r w:rsidR="00E17DA9" w:rsidRPr="00DE37F0">
        <w:rPr>
          <w:rFonts w:hAnsi="Times New Roman" w:ascii="Times New Roman"/>
          <w:sz w:val="24"/>
          <w:szCs w:val="24"/>
        </w:rPr>
        <w:t>Aleja Matije Ljubeka 25, 10000 Zagreb</w:t>
      </w:r>
      <w:r w:rsidR="00DE37F0">
        <w:rPr>
          <w:rFonts w:hAnsi="Times New Roman" w:ascii="Times New Roman"/>
          <w:sz w:val="24"/>
          <w:szCs w:val="24"/>
        </w:rPr>
        <w:t xml:space="preserve">, u odnosu na osporenu tražbinu u iznosu od </w:t>
      </w:r>
      <w:r w:rsidR="00E17DA9" w:rsidRPr="00DE37F0">
        <w:rPr>
          <w:rFonts w:hAnsi="Times New Roman" w:ascii="Times New Roman"/>
          <w:sz w:val="24"/>
          <w:szCs w:val="24"/>
        </w:rPr>
        <w:t>5.500,00</w:t>
      </w:r>
      <w:r w:rsidR="00DE37F0">
        <w:rPr>
          <w:rFonts w:hAnsi="Times New Roman" w:ascii="Times New Roman"/>
          <w:sz w:val="24"/>
          <w:szCs w:val="24"/>
        </w:rPr>
        <w:t xml:space="preserve"> kn</w:t>
      </w:r>
      <w:r w:rsidR="00A85B72">
        <w:rPr>
          <w:rFonts w:hAnsi="Times New Roman" w:ascii="Times New Roman"/>
          <w:sz w:val="24"/>
          <w:szCs w:val="24"/>
        </w:rPr>
        <w:t>,</w:t>
      </w:r>
    </w:p>
    <w:p w:rsidRDefault="00C326E6" w:rsidP="00C326E6" w:rsidR="00C326E6">
      <w:pPr>
        <w:pStyle w:val="Odlomakpopisa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C326E6" w:rsidP="00C326E6" w:rsidR="00E17DA9" w:rsidRPr="00C326E6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- vjerovnik pod brojem </w:t>
      </w:r>
      <w:r w:rsidR="00E17DA9" w:rsidRPr="00C326E6">
        <w:rPr>
          <w:rFonts w:hAnsi="Times New Roman" w:ascii="Times New Roman"/>
          <w:sz w:val="24"/>
          <w:szCs w:val="24"/>
        </w:rPr>
        <w:t>8.</w:t>
      </w:r>
      <w:r>
        <w:rPr>
          <w:rFonts w:hAnsi="Times New Roman" w:ascii="Times New Roman"/>
          <w:sz w:val="24"/>
          <w:szCs w:val="24"/>
        </w:rPr>
        <w:t xml:space="preserve"> tablice </w:t>
      </w:r>
      <w:r w:rsidR="00E17DA9" w:rsidRPr="00C326E6">
        <w:rPr>
          <w:rFonts w:hAnsi="Times New Roman" w:ascii="Times New Roman"/>
          <w:sz w:val="24"/>
          <w:szCs w:val="24"/>
        </w:rPr>
        <w:t>BARIĆ SLOBODAN</w:t>
      </w:r>
      <w:r>
        <w:rPr>
          <w:rFonts w:hAnsi="Times New Roman" w:ascii="Times New Roman"/>
          <w:sz w:val="24"/>
          <w:szCs w:val="24"/>
        </w:rPr>
        <w:t>, OIB:</w:t>
      </w:r>
      <w:r w:rsidR="00E17DA9" w:rsidRPr="00C326E6">
        <w:rPr>
          <w:rFonts w:hAnsi="Times New Roman" w:ascii="Times New Roman"/>
          <w:sz w:val="24"/>
          <w:szCs w:val="24"/>
        </w:rPr>
        <w:t>37362669751</w:t>
      </w:r>
      <w:r>
        <w:rPr>
          <w:rFonts w:hAnsi="Times New Roman" w:ascii="Times New Roman"/>
          <w:sz w:val="24"/>
          <w:szCs w:val="24"/>
        </w:rPr>
        <w:t xml:space="preserve">, </w:t>
      </w:r>
      <w:r w:rsidR="00E17DA9" w:rsidRPr="00C326E6">
        <w:rPr>
          <w:rFonts w:hAnsi="Times New Roman" w:ascii="Times New Roman"/>
          <w:sz w:val="24"/>
          <w:szCs w:val="24"/>
        </w:rPr>
        <w:t>Ilica 117A, 10000 Zagreb</w:t>
      </w:r>
      <w:r w:rsidRPr="00C326E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 odnosu na osporenu tražbinu u iznosu od</w:t>
      </w:r>
      <w:r w:rsidR="00D92747">
        <w:rPr>
          <w:rFonts w:hAnsi="Times New Roman" w:ascii="Times New Roman"/>
          <w:sz w:val="24"/>
          <w:szCs w:val="24"/>
        </w:rPr>
        <w:t xml:space="preserve"> </w:t>
      </w:r>
      <w:r w:rsidR="00E17DA9" w:rsidRPr="00C326E6">
        <w:rPr>
          <w:rFonts w:hAnsi="Times New Roman" w:ascii="Times New Roman"/>
          <w:sz w:val="24"/>
          <w:szCs w:val="24"/>
        </w:rPr>
        <w:t>28.538,46</w:t>
      </w:r>
      <w:r w:rsidR="00A85B72">
        <w:rPr>
          <w:rFonts w:hAnsi="Times New Roman" w:ascii="Times New Roman"/>
          <w:sz w:val="24"/>
          <w:szCs w:val="24"/>
        </w:rPr>
        <w:t xml:space="preserve"> kn,</w:t>
      </w:r>
    </w:p>
    <w:p w:rsidRDefault="005B2820" w:rsidP="00E17DA9" w:rsidR="005B2820" w:rsidRPr="00E17DA9">
      <w:pPr>
        <w:widowControl/>
        <w:jc w:val="both"/>
        <w:rPr>
          <w:sz w:val="24"/>
          <w:szCs w:val="24"/>
        </w:rPr>
      </w:pPr>
    </w:p>
    <w:p w:rsidRDefault="00A85B72" w:rsidP="00A85B72" w:rsidR="001F4FDD">
      <w:pPr>
        <w:pStyle w:val="Odlomakpopisa"/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- </w:t>
      </w:r>
      <w:r w:rsidR="00C326E6" w:rsidRPr="00C326E6">
        <w:rPr>
          <w:rFonts w:hAnsi="Times New Roman" w:ascii="Times New Roman"/>
          <w:sz w:val="24"/>
          <w:szCs w:val="24"/>
        </w:rPr>
        <w:t xml:space="preserve">vjerovnik pod brojem </w:t>
      </w:r>
      <w:r w:rsidR="00E17DA9" w:rsidRPr="00C326E6">
        <w:rPr>
          <w:rFonts w:hAnsi="Times New Roman" w:ascii="Times New Roman"/>
          <w:sz w:val="24"/>
          <w:szCs w:val="24"/>
        </w:rPr>
        <w:t>13.</w:t>
      </w:r>
      <w:r w:rsidR="003251DF">
        <w:rPr>
          <w:rFonts w:hAnsi="Times New Roman" w:ascii="Times New Roman"/>
          <w:sz w:val="24"/>
          <w:szCs w:val="24"/>
        </w:rPr>
        <w:t xml:space="preserve"> </w:t>
      </w:r>
      <w:r w:rsidR="00C326E6" w:rsidRPr="00C326E6">
        <w:rPr>
          <w:rFonts w:hAnsi="Times New Roman" w:ascii="Times New Roman"/>
          <w:sz w:val="24"/>
          <w:szCs w:val="24"/>
        </w:rPr>
        <w:t xml:space="preserve">tablice </w:t>
      </w:r>
      <w:r w:rsidR="00E17DA9" w:rsidRPr="00C326E6">
        <w:rPr>
          <w:rFonts w:hAnsi="Times New Roman" w:ascii="Times New Roman"/>
          <w:sz w:val="24"/>
          <w:szCs w:val="24"/>
        </w:rPr>
        <w:t>BTS COMPANY d.o.o. za trgovinu</w:t>
      </w:r>
      <w:r w:rsidR="00C165FD">
        <w:rPr>
          <w:rFonts w:hAnsi="Times New Roman" w:ascii="Times New Roman"/>
          <w:sz w:val="24"/>
          <w:szCs w:val="24"/>
        </w:rPr>
        <w:t xml:space="preserve">, </w:t>
      </w:r>
      <w:r w:rsidR="00E17DA9" w:rsidRPr="00C326E6">
        <w:rPr>
          <w:rFonts w:hAnsi="Times New Roman" w:ascii="Times New Roman"/>
          <w:sz w:val="24"/>
          <w:szCs w:val="24"/>
        </w:rPr>
        <w:tab/>
      </w:r>
      <w:r w:rsidR="00C326E6" w:rsidRPr="00C326E6">
        <w:rPr>
          <w:rFonts w:hAnsi="Times New Roman" w:ascii="Times New Roman"/>
          <w:sz w:val="24"/>
          <w:szCs w:val="24"/>
        </w:rPr>
        <w:t xml:space="preserve">OIB: </w:t>
      </w:r>
      <w:r w:rsidR="00E17DA9" w:rsidRPr="00C326E6">
        <w:rPr>
          <w:rFonts w:hAnsi="Times New Roman" w:ascii="Times New Roman"/>
          <w:sz w:val="24"/>
          <w:szCs w:val="24"/>
        </w:rPr>
        <w:t>34659457170</w:t>
      </w:r>
      <w:r w:rsidR="00E17DA9" w:rsidRPr="00C326E6">
        <w:rPr>
          <w:rFonts w:hAnsi="Times New Roman" w:ascii="Times New Roman"/>
          <w:sz w:val="24"/>
          <w:szCs w:val="24"/>
        </w:rPr>
        <w:tab/>
        <w:t>Velikopoljska 3, 10000 Zagreb</w:t>
      </w:r>
      <w:r w:rsidR="00C326E6" w:rsidRPr="00C326E6">
        <w:rPr>
          <w:rFonts w:hAnsi="Times New Roman" w:ascii="Times New Roman"/>
          <w:sz w:val="24"/>
          <w:szCs w:val="24"/>
        </w:rPr>
        <w:t>, u odnosu na osporenu tražbinu u iznosu</w:t>
      </w:r>
      <w:r w:rsidR="00C326E6">
        <w:rPr>
          <w:rFonts w:hAnsi="Times New Roman" w:ascii="Times New Roman"/>
          <w:sz w:val="24"/>
          <w:szCs w:val="24"/>
        </w:rPr>
        <w:t xml:space="preserve"> od </w:t>
      </w:r>
      <w:r w:rsidR="00E17DA9" w:rsidRPr="00C326E6">
        <w:rPr>
          <w:rFonts w:hAnsi="Times New Roman" w:ascii="Times New Roman"/>
          <w:sz w:val="24"/>
          <w:szCs w:val="24"/>
        </w:rPr>
        <w:t>5.000,00</w:t>
      </w:r>
      <w:r>
        <w:rPr>
          <w:rFonts w:hAnsi="Times New Roman" w:ascii="Times New Roman"/>
          <w:sz w:val="24"/>
          <w:szCs w:val="24"/>
        </w:rPr>
        <w:t xml:space="preserve"> kn, </w:t>
      </w:r>
    </w:p>
    <w:p w:rsidRDefault="001F4FDD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- vjerovnik pod brojem 1</w:t>
      </w:r>
      <w:r w:rsidR="00E17DA9" w:rsidRPr="00E17DA9">
        <w:rPr>
          <w:sz w:val="24"/>
          <w:szCs w:val="24"/>
        </w:rPr>
        <w:t>4.</w:t>
      </w:r>
      <w:r w:rsidR="003251DF"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BTS KOTHENNYA društvo s ograničenom odgovornošću za proizvodnju i trgovinu u stečaju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46353389889</w:t>
      </w:r>
      <w:r w:rsidR="00E17DA9" w:rsidRPr="00E17DA9">
        <w:rPr>
          <w:sz w:val="24"/>
          <w:szCs w:val="24"/>
        </w:rPr>
        <w:tab/>
        <w:t>Zavrtnica 17, 10000 Zagreb</w:t>
      </w:r>
      <w:r w:rsidR="00E17DA9" w:rsidRPr="00E17DA9">
        <w:rPr>
          <w:sz w:val="24"/>
          <w:szCs w:val="24"/>
        </w:rPr>
        <w:tab/>
      </w:r>
      <w:r w:rsidRPr="001F4FDD">
        <w:rPr>
          <w:sz w:val="24"/>
          <w:szCs w:val="24"/>
        </w:rPr>
        <w:t>u odnosu na osporenu tražbinu u iznosu od</w:t>
      </w:r>
      <w:r w:rsidRPr="00E17DA9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14.970,97</w:t>
      </w:r>
      <w:r w:rsidR="00A85B72">
        <w:rPr>
          <w:sz w:val="24"/>
          <w:szCs w:val="24"/>
        </w:rPr>
        <w:t xml:space="preserve"> kn, </w:t>
      </w:r>
    </w:p>
    <w:p w:rsidRDefault="001F4FDD" w:rsidP="00E17DA9" w:rsidR="001F4FDD">
      <w:pPr>
        <w:widowControl/>
        <w:jc w:val="both"/>
        <w:rPr>
          <w:sz w:val="24"/>
          <w:szCs w:val="24"/>
        </w:rPr>
      </w:pPr>
    </w:p>
    <w:p w:rsidRDefault="001F4FDD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16.</w:t>
      </w:r>
      <w:r w:rsidR="003251DF"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CARMEN UGOSTITELJSTVO društvo s ograničenom odgovornošću za usluge</w:t>
      </w:r>
      <w:r>
        <w:rPr>
          <w:sz w:val="24"/>
          <w:szCs w:val="24"/>
        </w:rPr>
        <w:t xml:space="preserve"> OIB: </w:t>
      </w:r>
      <w:r w:rsidR="00E17DA9" w:rsidRPr="00E17DA9">
        <w:rPr>
          <w:sz w:val="24"/>
          <w:szCs w:val="24"/>
        </w:rPr>
        <w:t>73646960228</w:t>
      </w:r>
      <w:r w:rsidR="00E17DA9" w:rsidRPr="00E17DA9">
        <w:rPr>
          <w:sz w:val="24"/>
          <w:szCs w:val="24"/>
        </w:rPr>
        <w:tab/>
        <w:t>Florijana Andrašeca 14, 10000 Zagreb</w:t>
      </w:r>
      <w:r w:rsidRPr="001F4FDD">
        <w:rPr>
          <w:sz w:val="24"/>
          <w:szCs w:val="24"/>
        </w:rPr>
        <w:t xml:space="preserve"> 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3.220,50</w:t>
      </w:r>
      <w:r w:rsidR="00A85B72">
        <w:rPr>
          <w:sz w:val="24"/>
          <w:szCs w:val="24"/>
        </w:rPr>
        <w:t xml:space="preserve"> kn, </w:t>
      </w:r>
    </w:p>
    <w:p w:rsidRDefault="001F4FDD" w:rsidP="00E17DA9" w:rsidR="001F4FDD" w:rsidRPr="00E17DA9">
      <w:pPr>
        <w:widowControl/>
        <w:jc w:val="both"/>
        <w:rPr>
          <w:sz w:val="24"/>
          <w:szCs w:val="24"/>
        </w:rPr>
      </w:pPr>
    </w:p>
    <w:p w:rsidRDefault="003251DF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19.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DAC BEACHCROFT CLAIMS LIMITED</w:t>
      </w:r>
      <w:r w:rsidR="00E17DA9" w:rsidRPr="00E17DA9">
        <w:rPr>
          <w:sz w:val="24"/>
          <w:szCs w:val="24"/>
        </w:rPr>
        <w:tab/>
        <w:t xml:space="preserve">           Portwall Place, Portwall Lane, 9HS Bristol, BS1, Velika Britanija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 w:rsidR="00E17DA9" w:rsidRPr="00E17DA9">
        <w:rPr>
          <w:sz w:val="24"/>
          <w:szCs w:val="24"/>
        </w:rPr>
        <w:tab/>
        <w:t>254.649,57</w:t>
      </w:r>
      <w:r>
        <w:rPr>
          <w:sz w:val="24"/>
          <w:szCs w:val="24"/>
        </w:rPr>
        <w:t xml:space="preserve"> kn. </w:t>
      </w:r>
    </w:p>
    <w:p w:rsidRDefault="003251DF" w:rsidP="00E17DA9" w:rsidR="003251DF">
      <w:pPr>
        <w:widowControl/>
        <w:jc w:val="both"/>
        <w:rPr>
          <w:sz w:val="24"/>
          <w:szCs w:val="24"/>
        </w:rPr>
      </w:pPr>
    </w:p>
    <w:p w:rsidRDefault="003251DF" w:rsidP="00E17DA9" w:rsidR="00A85B72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21.</w:t>
      </w:r>
      <w:r w:rsidR="00813422"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DESING d.o.o. BEOGRAD</w:t>
      </w:r>
      <w:r w:rsidR="00E17DA9" w:rsidRPr="00E17DA9">
        <w:rPr>
          <w:sz w:val="24"/>
          <w:szCs w:val="24"/>
        </w:rPr>
        <w:tab/>
        <w:t xml:space="preserve">           </w:t>
      </w:r>
      <w:r w:rsidR="00E17DA9" w:rsidRPr="00E17DA9">
        <w:rPr>
          <w:sz w:val="24"/>
          <w:szCs w:val="24"/>
        </w:rPr>
        <w:tab/>
        <w:t>Partizanske avijacije 18 A, 11000 Beograd, Srbija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</w:p>
    <w:p w:rsidRDefault="00E17DA9" w:rsidP="00E17DA9" w:rsidR="00E17DA9">
      <w:pPr>
        <w:widowControl/>
        <w:jc w:val="both"/>
        <w:rPr>
          <w:sz w:val="24"/>
          <w:szCs w:val="24"/>
        </w:rPr>
      </w:pPr>
      <w:r w:rsidRPr="00E17DA9">
        <w:rPr>
          <w:sz w:val="24"/>
          <w:szCs w:val="24"/>
        </w:rPr>
        <w:t>6.887,36</w:t>
      </w:r>
      <w:r w:rsidR="003251DF">
        <w:rPr>
          <w:sz w:val="24"/>
          <w:szCs w:val="24"/>
        </w:rPr>
        <w:t xml:space="preserve"> kn, </w:t>
      </w:r>
    </w:p>
    <w:p w:rsidRDefault="003251DF" w:rsidP="00E17DA9" w:rsidR="003251DF" w:rsidRPr="00E17DA9">
      <w:pPr>
        <w:widowControl/>
        <w:jc w:val="both"/>
        <w:rPr>
          <w:sz w:val="24"/>
          <w:szCs w:val="24"/>
        </w:rPr>
      </w:pPr>
    </w:p>
    <w:p w:rsidRDefault="003251DF" w:rsidP="00E17DA9" w:rsidR="003251D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24.</w:t>
      </w:r>
      <w:r w:rsidR="00813422"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DJEČJI VRTIĆ SVETE MALE TEREZIJE</w:t>
      </w:r>
    </w:p>
    <w:p w:rsidRDefault="003251DF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43930583296</w:t>
      </w:r>
      <w:r w:rsidR="00E17DA9" w:rsidRPr="00E17DA9">
        <w:rPr>
          <w:sz w:val="24"/>
          <w:szCs w:val="24"/>
        </w:rPr>
        <w:tab/>
        <w:t>Vrhovec 29,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5.450,00</w:t>
      </w:r>
      <w:r>
        <w:rPr>
          <w:sz w:val="24"/>
          <w:szCs w:val="24"/>
        </w:rPr>
        <w:t xml:space="preserve"> kn, </w:t>
      </w:r>
    </w:p>
    <w:p w:rsidRDefault="003251DF" w:rsidP="00E17DA9" w:rsidR="003251DF" w:rsidRPr="00E17DA9">
      <w:pPr>
        <w:widowControl/>
        <w:jc w:val="both"/>
        <w:rPr>
          <w:sz w:val="24"/>
          <w:szCs w:val="24"/>
        </w:rPr>
      </w:pPr>
    </w:p>
    <w:p w:rsidRDefault="003251DF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32.</w:t>
      </w:r>
      <w:r w:rsidR="00813422"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ELEKTRO TERMIČKI SUSTAVI društvo s ograničenom odgovornošću za elektroinstalacije, usluge i trgovinu</w:t>
      </w:r>
      <w:r w:rsidR="0064260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66950824428</w:t>
      </w:r>
      <w:r w:rsidR="00642609"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Ulica I Industrijski odvojak 8, 35400 Nova Gradiška</w:t>
      </w:r>
      <w:r w:rsidRPr="003251DF"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 w:rsidR="00642609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2.625,00</w:t>
      </w:r>
      <w:r>
        <w:rPr>
          <w:sz w:val="24"/>
          <w:szCs w:val="24"/>
        </w:rPr>
        <w:t xml:space="preserve"> kn, </w:t>
      </w:r>
    </w:p>
    <w:p w:rsidRDefault="00AE4BBE" w:rsidP="00E17DA9" w:rsidR="00AE4BBE">
      <w:pPr>
        <w:widowControl/>
        <w:jc w:val="both"/>
        <w:rPr>
          <w:sz w:val="24"/>
          <w:szCs w:val="24"/>
        </w:rPr>
      </w:pPr>
    </w:p>
    <w:p w:rsidRDefault="00AE4BBE" w:rsidP="00E17DA9" w:rsidR="003251D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251DF">
        <w:rPr>
          <w:sz w:val="24"/>
          <w:szCs w:val="24"/>
        </w:rPr>
        <w:t xml:space="preserve">- vjerovnik pod brojem </w:t>
      </w:r>
      <w:r w:rsidR="00813422">
        <w:rPr>
          <w:sz w:val="24"/>
          <w:szCs w:val="24"/>
        </w:rPr>
        <w:t xml:space="preserve">34. tablice </w:t>
      </w:r>
      <w:r w:rsidR="00E17DA9" w:rsidRPr="00E17DA9">
        <w:rPr>
          <w:sz w:val="24"/>
          <w:szCs w:val="24"/>
        </w:rPr>
        <w:t>ELEKTRO-ŠPIČEK d.o.o. za usluge</w:t>
      </w:r>
    </w:p>
    <w:p w:rsidRDefault="003251DF" w:rsidP="00E17DA9" w:rsidR="003251D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11400848423</w:t>
      </w:r>
      <w:r w:rsidR="00A858A4"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Stubička 255, 10298 Jablanovec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5.000,00</w:t>
      </w:r>
      <w:r>
        <w:rPr>
          <w:sz w:val="24"/>
          <w:szCs w:val="24"/>
        </w:rPr>
        <w:t xml:space="preserve"> kn, </w:t>
      </w:r>
    </w:p>
    <w:p w:rsidRDefault="003251DF" w:rsidP="00E17DA9" w:rsidR="00E17DA9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251DF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broje, </w:t>
      </w:r>
      <w:r w:rsidR="00E17DA9" w:rsidRPr="00E17DA9">
        <w:rPr>
          <w:sz w:val="24"/>
          <w:szCs w:val="24"/>
        </w:rPr>
        <w:t>36.</w:t>
      </w:r>
      <w:r w:rsidR="00813422">
        <w:rPr>
          <w:sz w:val="24"/>
          <w:szCs w:val="24"/>
        </w:rPr>
        <w:t xml:space="preserve"> tablice</w:t>
      </w:r>
      <w:r w:rsidR="00A858A4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ELEKTRON ERMA-STRMEC društvo s ograničenom odgovornošću za proizvodnju, usluge i trgovinu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47530485643</w:t>
      </w:r>
      <w:r w:rsidR="00E17DA9" w:rsidRPr="00E17DA9">
        <w:rPr>
          <w:sz w:val="24"/>
          <w:szCs w:val="24"/>
        </w:rPr>
        <w:tab/>
        <w:t>St. Strmec 182, 49240 Stubičke Toplice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5.305,45</w:t>
      </w:r>
      <w:r>
        <w:rPr>
          <w:sz w:val="24"/>
          <w:szCs w:val="24"/>
        </w:rPr>
        <w:t xml:space="preserve"> kn, </w:t>
      </w:r>
    </w:p>
    <w:p w:rsidRDefault="003251DF" w:rsidP="00E17DA9" w:rsidR="003251DF" w:rsidRPr="00E17DA9">
      <w:pPr>
        <w:widowControl/>
        <w:jc w:val="both"/>
        <w:rPr>
          <w:sz w:val="24"/>
          <w:szCs w:val="24"/>
        </w:rPr>
      </w:pPr>
    </w:p>
    <w:p w:rsidRDefault="003251DF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39.</w:t>
      </w:r>
      <w:r w:rsidR="00813422"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ERSTE CARD CLUB društvo s ograničenom odgovornošću za financijsko posredovanje i usluge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 OIB: </w:t>
      </w:r>
      <w:r w:rsidR="00E17DA9" w:rsidRPr="00E17DA9">
        <w:rPr>
          <w:sz w:val="24"/>
          <w:szCs w:val="24"/>
        </w:rPr>
        <w:t>85941596441</w:t>
      </w:r>
      <w:r w:rsidR="00E17DA9" w:rsidRPr="00E17DA9">
        <w:rPr>
          <w:sz w:val="24"/>
          <w:szCs w:val="24"/>
        </w:rPr>
        <w:tab/>
        <w:t>Ulica Frana Folnegovića 6, 10000 Zagreb</w:t>
      </w:r>
      <w:r w:rsidRPr="003251DF"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 w:rsidR="00E17DA9" w:rsidRPr="00E17DA9">
        <w:rPr>
          <w:sz w:val="24"/>
          <w:szCs w:val="24"/>
        </w:rPr>
        <w:tab/>
      </w:r>
      <w:r w:rsidR="00F87286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27.630,59</w:t>
      </w:r>
      <w:r>
        <w:rPr>
          <w:sz w:val="24"/>
          <w:szCs w:val="24"/>
        </w:rPr>
        <w:t xml:space="preserve"> kn, </w:t>
      </w:r>
    </w:p>
    <w:p w:rsidRDefault="003251DF" w:rsidP="00E17DA9" w:rsidR="003251DF" w:rsidRPr="00E17DA9">
      <w:pPr>
        <w:widowControl/>
        <w:jc w:val="both"/>
        <w:rPr>
          <w:sz w:val="24"/>
          <w:szCs w:val="24"/>
        </w:rPr>
      </w:pPr>
    </w:p>
    <w:p w:rsidRDefault="00813422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broje,  </w:t>
      </w:r>
      <w:r w:rsidR="00E17DA9" w:rsidRPr="00E17DA9">
        <w:rPr>
          <w:sz w:val="24"/>
          <w:szCs w:val="24"/>
        </w:rPr>
        <w:t>41.</w:t>
      </w:r>
      <w:r>
        <w:rPr>
          <w:sz w:val="24"/>
          <w:szCs w:val="24"/>
        </w:rPr>
        <w:t xml:space="preserve"> tablice</w:t>
      </w:r>
      <w:r w:rsidR="00E17DA9" w:rsidRPr="00E17DA9">
        <w:rPr>
          <w:sz w:val="24"/>
          <w:szCs w:val="24"/>
        </w:rPr>
        <w:tab/>
        <w:t xml:space="preserve">EST Edelstahl-Schneidtechnik GmbH    </w:t>
      </w:r>
      <w:r w:rsidR="00E17DA9" w:rsidRPr="00E17DA9">
        <w:rPr>
          <w:sz w:val="24"/>
          <w:szCs w:val="24"/>
        </w:rPr>
        <w:tab/>
        <w:t>Am Stahlwerk 17, 45527 Hattingen, Njemačka</w:t>
      </w:r>
      <w:r w:rsidRPr="00813422"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 w:rsidR="00E17DA9" w:rsidRPr="00E17DA9">
        <w:rPr>
          <w:sz w:val="24"/>
          <w:szCs w:val="24"/>
        </w:rPr>
        <w:tab/>
        <w:t>19,52</w:t>
      </w:r>
      <w:r>
        <w:rPr>
          <w:sz w:val="24"/>
          <w:szCs w:val="24"/>
        </w:rPr>
        <w:t xml:space="preserve"> kn, </w:t>
      </w:r>
    </w:p>
    <w:p w:rsidRDefault="00813422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 </w:t>
      </w:r>
      <w:r w:rsidR="00E17DA9" w:rsidRPr="00E17DA9">
        <w:rPr>
          <w:sz w:val="24"/>
          <w:szCs w:val="24"/>
        </w:rPr>
        <w:t>43.</w:t>
      </w:r>
      <w:r>
        <w:rPr>
          <w:sz w:val="24"/>
          <w:szCs w:val="24"/>
        </w:rPr>
        <w:t xml:space="preserve"> tablice</w:t>
      </w:r>
      <w:r w:rsidR="00E17DA9" w:rsidRPr="00E17DA9">
        <w:rPr>
          <w:sz w:val="24"/>
          <w:szCs w:val="24"/>
        </w:rPr>
        <w:tab/>
        <w:t>EUROTEHNIKA d.o.o. za proizvodnju, trgovinu i usluge</w:t>
      </w:r>
      <w:r w:rsidR="00A858A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42818468021</w:t>
      </w:r>
      <w:r w:rsidR="00E17DA9" w:rsidRPr="00E17DA9">
        <w:rPr>
          <w:sz w:val="24"/>
          <w:szCs w:val="24"/>
        </w:rPr>
        <w:tab/>
        <w:t>Samoborska cesta 241, 10000 Zagreb</w:t>
      </w:r>
      <w:r w:rsidRPr="00813422"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ab/>
        <w:t>558,75</w:t>
      </w:r>
      <w:r>
        <w:rPr>
          <w:sz w:val="24"/>
          <w:szCs w:val="24"/>
        </w:rPr>
        <w:t xml:space="preserve"> kn, </w:t>
      </w:r>
    </w:p>
    <w:p w:rsidRDefault="00813422" w:rsidP="00E17DA9" w:rsidR="00813422" w:rsidRPr="00E17DA9">
      <w:pPr>
        <w:widowControl/>
        <w:jc w:val="both"/>
        <w:rPr>
          <w:sz w:val="24"/>
          <w:szCs w:val="24"/>
        </w:rPr>
      </w:pPr>
    </w:p>
    <w:p w:rsidRDefault="00813422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44.</w:t>
      </w:r>
      <w:r>
        <w:rPr>
          <w:sz w:val="24"/>
          <w:szCs w:val="24"/>
        </w:rPr>
        <w:t xml:space="preserve"> tablice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EVAPORATORS &amp; SPRAY DRYERS društvo s ograničenom odgovornošću za usluge</w:t>
      </w:r>
      <w:r>
        <w:rPr>
          <w:sz w:val="24"/>
          <w:szCs w:val="24"/>
        </w:rPr>
        <w:t xml:space="preserve"> OIB: </w:t>
      </w:r>
      <w:r w:rsidR="00E17DA9" w:rsidRPr="00E17DA9">
        <w:rPr>
          <w:sz w:val="24"/>
          <w:szCs w:val="24"/>
        </w:rPr>
        <w:t>22649562019</w:t>
      </w:r>
      <w:r w:rsidR="00A858A4"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Ulica Antuna Šoljana 39, 10000 Zagreb</w:t>
      </w:r>
      <w:r w:rsidR="00E17DA9" w:rsidRPr="00E17DA9">
        <w:rPr>
          <w:sz w:val="24"/>
          <w:szCs w:val="24"/>
        </w:rPr>
        <w:tab/>
      </w:r>
      <w:r w:rsidRPr="00813422">
        <w:rPr>
          <w:sz w:val="24"/>
          <w:szCs w:val="24"/>
        </w:rPr>
        <w:t xml:space="preserve">u odnosu na osporenu tražbinu u iznosu od </w:t>
      </w:r>
      <w:r w:rsidR="00E17DA9" w:rsidRPr="00E17DA9">
        <w:rPr>
          <w:sz w:val="24"/>
          <w:szCs w:val="24"/>
        </w:rPr>
        <w:t>148.640,52</w:t>
      </w:r>
      <w:r>
        <w:rPr>
          <w:sz w:val="24"/>
          <w:szCs w:val="24"/>
        </w:rPr>
        <w:t xml:space="preserve"> kn,</w:t>
      </w:r>
    </w:p>
    <w:p w:rsidRDefault="00813422" w:rsidP="00E17DA9" w:rsidR="00813422" w:rsidRPr="00E17DA9">
      <w:pPr>
        <w:widowControl/>
        <w:jc w:val="both"/>
        <w:rPr>
          <w:sz w:val="24"/>
          <w:szCs w:val="24"/>
        </w:rPr>
      </w:pPr>
    </w:p>
    <w:p w:rsidRDefault="00813422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46.</w:t>
      </w:r>
      <w:r>
        <w:rPr>
          <w:sz w:val="24"/>
          <w:szCs w:val="24"/>
        </w:rPr>
        <w:t xml:space="preserve"> tablice</w:t>
      </w:r>
      <w:r w:rsidR="00E17DA9" w:rsidRPr="00E17DA9">
        <w:rPr>
          <w:sz w:val="24"/>
          <w:szCs w:val="24"/>
        </w:rPr>
        <w:tab/>
        <w:t>FINANCIJSKA AGENCIJA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 OIB: </w:t>
      </w:r>
      <w:r w:rsidR="00E17DA9" w:rsidRPr="00E17DA9">
        <w:rPr>
          <w:sz w:val="24"/>
          <w:szCs w:val="24"/>
        </w:rPr>
        <w:t>85821130368</w:t>
      </w:r>
      <w:r w:rsidR="00A858A4"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Ulica grada Vukovara 70, 10000 Zagreb</w:t>
      </w:r>
      <w:r w:rsidRPr="00813422"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 w:rsidR="00A858A4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31.540,18</w:t>
      </w:r>
      <w:r>
        <w:rPr>
          <w:sz w:val="24"/>
          <w:szCs w:val="24"/>
        </w:rPr>
        <w:t xml:space="preserve"> kn, </w:t>
      </w:r>
    </w:p>
    <w:p w:rsidRDefault="00813422" w:rsidP="00E17DA9" w:rsidR="00813422" w:rsidRPr="00E17DA9">
      <w:pPr>
        <w:widowControl/>
        <w:jc w:val="both"/>
        <w:rPr>
          <w:sz w:val="24"/>
          <w:szCs w:val="24"/>
        </w:rPr>
      </w:pPr>
    </w:p>
    <w:p w:rsidRDefault="00813422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47.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GABREK-GT društvo s ograničenom odgovornošću za trgovinu i usluge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14774782478</w:t>
      </w:r>
      <w:r w:rsidR="00E17DA9" w:rsidRPr="00E17DA9">
        <w:rPr>
          <w:sz w:val="24"/>
          <w:szCs w:val="24"/>
        </w:rPr>
        <w:tab/>
        <w:t>Stanka Vraza 6, 10434 Strmec</w:t>
      </w:r>
      <w:r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 w:rsidRPr="00E17D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10.000,00</w:t>
      </w:r>
      <w:r>
        <w:rPr>
          <w:sz w:val="24"/>
          <w:szCs w:val="24"/>
        </w:rPr>
        <w:t xml:space="preserve"> kn, </w:t>
      </w:r>
    </w:p>
    <w:p w:rsidRDefault="00813422" w:rsidP="00E17DA9" w:rsidR="00813422" w:rsidRPr="00E17DA9">
      <w:pPr>
        <w:widowControl/>
        <w:jc w:val="both"/>
        <w:rPr>
          <w:sz w:val="24"/>
          <w:szCs w:val="24"/>
        </w:rPr>
      </w:pPr>
    </w:p>
    <w:p w:rsidRDefault="00813422" w:rsidP="00E17DA9" w:rsidR="00E17DA9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48.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GENERALI OSIGURANJE dioničko društvo</w:t>
      </w:r>
      <w:r w:rsidR="00F100D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10840749604</w:t>
      </w:r>
      <w:r w:rsidR="00F100DE"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ab/>
        <w:t>Ulica grada Vukovara 284,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4.011,42</w:t>
      </w:r>
      <w:r>
        <w:rPr>
          <w:sz w:val="24"/>
          <w:szCs w:val="24"/>
        </w:rPr>
        <w:t xml:space="preserve"> kn, </w:t>
      </w:r>
    </w:p>
    <w:p w:rsidRDefault="00813422" w:rsidP="00E17DA9" w:rsidR="00813422">
      <w:pPr>
        <w:widowControl/>
        <w:jc w:val="both"/>
        <w:rPr>
          <w:sz w:val="24"/>
          <w:szCs w:val="24"/>
        </w:rPr>
      </w:pPr>
    </w:p>
    <w:p w:rsidRDefault="00813422" w:rsidP="00E17DA9" w:rsidR="00E17DA9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broje, </w:t>
      </w:r>
      <w:r w:rsidR="00E17DA9" w:rsidRPr="00E17DA9">
        <w:rPr>
          <w:sz w:val="24"/>
          <w:szCs w:val="24"/>
        </w:rPr>
        <w:t>51.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GRUJICA PREKAJSKI PR BIRO ZA PROJEKTOVANJE I NADZOR ALFA PROJEKT</w:t>
      </w:r>
      <w:r w:rsidR="00F87286">
        <w:rPr>
          <w:sz w:val="24"/>
          <w:szCs w:val="24"/>
        </w:rPr>
        <w:t>,</w:t>
      </w:r>
      <w:r w:rsidR="00E17DA9" w:rsidRPr="00E17DA9">
        <w:rPr>
          <w:sz w:val="24"/>
          <w:szCs w:val="24"/>
        </w:rPr>
        <w:t xml:space="preserve"> Tamiška 15, 23000 Zrenjanin, Srbija</w:t>
      </w:r>
      <w:r w:rsidR="00F87286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3.722,90</w:t>
      </w:r>
      <w:r w:rsidR="00F87286">
        <w:rPr>
          <w:sz w:val="24"/>
          <w:szCs w:val="24"/>
        </w:rPr>
        <w:t xml:space="preserve"> kn</w:t>
      </w:r>
    </w:p>
    <w:p w:rsidRDefault="00AE4BBE" w:rsidP="00E17DA9" w:rsidR="00AE4BBE">
      <w:pPr>
        <w:widowControl/>
        <w:jc w:val="both"/>
        <w:rPr>
          <w:sz w:val="24"/>
          <w:szCs w:val="24"/>
        </w:rPr>
      </w:pPr>
    </w:p>
    <w:p w:rsidRDefault="00AE4BBE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57.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HARDSOFT jednostavno društvo s ograničenom odgovornošću za usluge</w:t>
      </w:r>
      <w:r>
        <w:rPr>
          <w:sz w:val="24"/>
          <w:szCs w:val="24"/>
        </w:rPr>
        <w:t xml:space="preserve"> OIB: </w:t>
      </w:r>
      <w:r w:rsidR="00E17DA9" w:rsidRPr="00E17DA9">
        <w:rPr>
          <w:sz w:val="24"/>
          <w:szCs w:val="24"/>
        </w:rPr>
        <w:t>63182808929</w:t>
      </w:r>
      <w:r w:rsidR="00E17DA9" w:rsidRPr="00E17DA9">
        <w:rPr>
          <w:sz w:val="24"/>
          <w:szCs w:val="24"/>
        </w:rPr>
        <w:tab/>
        <w:t>Ljudevita Gaja 62, 10430 Samobor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9.008,05</w:t>
      </w:r>
      <w:r>
        <w:rPr>
          <w:sz w:val="24"/>
          <w:szCs w:val="24"/>
        </w:rPr>
        <w:t xml:space="preserve"> kn,</w:t>
      </w:r>
    </w:p>
    <w:p w:rsidRDefault="00AE4BBE" w:rsidP="00E17DA9" w:rsidR="00AE4BBE" w:rsidRPr="00E17DA9">
      <w:pPr>
        <w:widowControl/>
        <w:jc w:val="both"/>
        <w:rPr>
          <w:sz w:val="24"/>
          <w:szCs w:val="24"/>
        </w:rPr>
      </w:pPr>
    </w:p>
    <w:p w:rsidRDefault="00AE4BBE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broje, </w:t>
      </w:r>
      <w:r w:rsidR="00E17DA9" w:rsidRPr="00E17DA9">
        <w:rPr>
          <w:sz w:val="24"/>
          <w:szCs w:val="24"/>
        </w:rPr>
        <w:t>59.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HETA Asset Resolution Hrvatska, društvo za financiranje d.o.o.</w:t>
      </w:r>
      <w:r w:rsidR="00E17DA9" w:rsidRPr="00E17DA9">
        <w:rPr>
          <w:sz w:val="24"/>
          <w:szCs w:val="24"/>
        </w:rPr>
        <w:tab/>
        <w:t>87064273078</w:t>
      </w:r>
      <w:r w:rsidR="00E17DA9" w:rsidRPr="00E17DA9">
        <w:rPr>
          <w:sz w:val="24"/>
          <w:szCs w:val="24"/>
        </w:rPr>
        <w:tab/>
        <w:t>Slavonska avenija 6a,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1.028,50</w:t>
      </w:r>
      <w:r>
        <w:rPr>
          <w:sz w:val="24"/>
          <w:szCs w:val="24"/>
        </w:rPr>
        <w:t xml:space="preserve"> kn, </w:t>
      </w:r>
    </w:p>
    <w:p w:rsidRDefault="00AE4BBE" w:rsidP="00E17DA9" w:rsidR="00AE4BBE" w:rsidRPr="00E17DA9">
      <w:pPr>
        <w:widowControl/>
        <w:jc w:val="both"/>
        <w:rPr>
          <w:sz w:val="24"/>
          <w:szCs w:val="24"/>
        </w:rPr>
      </w:pPr>
    </w:p>
    <w:p w:rsidRDefault="00AE4BBE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61.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>HORVI-GLANZ jednostavno društvo s ograničenom odgovornošću za usluge</w:t>
      </w:r>
      <w:r>
        <w:rPr>
          <w:sz w:val="24"/>
          <w:szCs w:val="24"/>
        </w:rPr>
        <w:t xml:space="preserve"> OIB: </w:t>
      </w:r>
      <w:r w:rsidR="00E17DA9" w:rsidRPr="00E17DA9">
        <w:rPr>
          <w:sz w:val="24"/>
          <w:szCs w:val="24"/>
        </w:rPr>
        <w:t>80504397596</w:t>
      </w:r>
      <w:r w:rsidR="00E17DA9" w:rsidRPr="00E17DA9">
        <w:rPr>
          <w:sz w:val="24"/>
          <w:szCs w:val="24"/>
        </w:rPr>
        <w:tab/>
        <w:t>Lovasići 21, 10434 Strmec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2.500,00</w:t>
      </w:r>
      <w:r>
        <w:rPr>
          <w:sz w:val="24"/>
          <w:szCs w:val="24"/>
        </w:rPr>
        <w:t xml:space="preserve"> kn, </w:t>
      </w:r>
    </w:p>
    <w:p w:rsidRDefault="0054527F" w:rsidP="00E17DA9" w:rsidR="0054527F">
      <w:pPr>
        <w:widowControl/>
        <w:jc w:val="both"/>
        <w:rPr>
          <w:sz w:val="24"/>
          <w:szCs w:val="24"/>
        </w:rPr>
      </w:pPr>
    </w:p>
    <w:p w:rsidRDefault="0054527F" w:rsidP="00E17DA9" w:rsidR="0054527F" w:rsidRPr="00E17DA9">
      <w:pPr>
        <w:widowControl/>
        <w:jc w:val="both"/>
        <w:rPr>
          <w:sz w:val="24"/>
          <w:szCs w:val="24"/>
        </w:rPr>
      </w:pPr>
    </w:p>
    <w:p w:rsidRDefault="001D0DF2" w:rsidP="00E17DA9" w:rsidR="00E17DA9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64.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HRVATSKA RADIOTELEVIZIJA</w:t>
      </w:r>
      <w:r w:rsidR="0054527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68419124305</w:t>
      </w:r>
      <w:r w:rsidR="00E17DA9" w:rsidRPr="00E17DA9">
        <w:rPr>
          <w:sz w:val="24"/>
          <w:szCs w:val="24"/>
        </w:rPr>
        <w:tab/>
        <w:t>Prisavlje 3,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1.233,92</w:t>
      </w:r>
      <w:r>
        <w:rPr>
          <w:sz w:val="24"/>
          <w:szCs w:val="24"/>
        </w:rPr>
        <w:t xml:space="preserve"> kn, </w:t>
      </w:r>
    </w:p>
    <w:p w:rsidRDefault="001D0DF2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66.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HRVATSKI TELEKOM d.d.</w:t>
      </w:r>
      <w:r w:rsidR="0054527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81793146560</w:t>
      </w:r>
      <w:r w:rsidR="00E17DA9" w:rsidRPr="00E17DA9">
        <w:rPr>
          <w:sz w:val="24"/>
          <w:szCs w:val="24"/>
        </w:rPr>
        <w:tab/>
        <w:t>Roberta Frangeša Mihanovića 9,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 w:rsidR="00CE6AB0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14.657,61</w:t>
      </w:r>
      <w:r>
        <w:rPr>
          <w:sz w:val="24"/>
          <w:szCs w:val="24"/>
        </w:rPr>
        <w:t xml:space="preserve"> kn,</w:t>
      </w:r>
    </w:p>
    <w:p w:rsidRDefault="001D0DF2" w:rsidP="00E17DA9" w:rsidR="001D0DF2" w:rsidRPr="00E17DA9">
      <w:pPr>
        <w:widowControl/>
        <w:jc w:val="both"/>
        <w:rPr>
          <w:sz w:val="24"/>
          <w:szCs w:val="24"/>
        </w:rPr>
      </w:pPr>
    </w:p>
    <w:p w:rsidRDefault="001D0DF2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broje, </w:t>
      </w:r>
      <w:r w:rsidR="00E17DA9" w:rsidRPr="00E17DA9">
        <w:rPr>
          <w:sz w:val="24"/>
          <w:szCs w:val="24"/>
        </w:rPr>
        <w:t>70.</w:t>
      </w:r>
      <w:r w:rsidR="00F76534"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>IMPEKS BUBNJARCI društvo s ograničenom odgovornošću za proizvodnju, trgovinu i usluge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05331302896</w:t>
      </w:r>
      <w:r w:rsidR="00E17DA9" w:rsidRPr="00E17DA9">
        <w:rPr>
          <w:sz w:val="24"/>
          <w:szCs w:val="24"/>
        </w:rPr>
        <w:tab/>
        <w:t>Bubnjarci 75, 47276 Žakanje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468,75</w:t>
      </w:r>
      <w:r>
        <w:rPr>
          <w:sz w:val="24"/>
          <w:szCs w:val="24"/>
        </w:rPr>
        <w:t xml:space="preserve"> kn, </w:t>
      </w:r>
    </w:p>
    <w:p w:rsidRDefault="001D0DF2" w:rsidP="00E17DA9" w:rsidR="001D0DF2" w:rsidRPr="00E17DA9">
      <w:pPr>
        <w:widowControl/>
        <w:jc w:val="both"/>
        <w:rPr>
          <w:sz w:val="24"/>
          <w:szCs w:val="24"/>
        </w:rPr>
      </w:pPr>
    </w:p>
    <w:p w:rsidRDefault="00F76534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78.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JADRANSKO OSIGURANJE dioničko društvo</w:t>
      </w:r>
      <w:r>
        <w:rPr>
          <w:sz w:val="24"/>
          <w:szCs w:val="24"/>
        </w:rPr>
        <w:t xml:space="preserve"> OIB: </w:t>
      </w:r>
      <w:r w:rsidR="00E17DA9" w:rsidRPr="00E17DA9">
        <w:rPr>
          <w:sz w:val="24"/>
          <w:szCs w:val="24"/>
        </w:rPr>
        <w:t>94472454976</w:t>
      </w:r>
      <w:r w:rsidR="00E17DA9" w:rsidRPr="00E17DA9">
        <w:rPr>
          <w:sz w:val="24"/>
          <w:szCs w:val="24"/>
        </w:rPr>
        <w:tab/>
        <w:t>Listopadska 2,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 w:rsidR="0054527F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3.256,67</w:t>
      </w:r>
      <w:r>
        <w:rPr>
          <w:sz w:val="24"/>
          <w:szCs w:val="24"/>
        </w:rPr>
        <w:t xml:space="preserve"> kn, </w:t>
      </w:r>
    </w:p>
    <w:p w:rsidRDefault="00F76534" w:rsidP="00E17DA9" w:rsidR="00F76534" w:rsidRPr="00E17DA9">
      <w:pPr>
        <w:widowControl/>
        <w:jc w:val="both"/>
        <w:rPr>
          <w:sz w:val="24"/>
          <w:szCs w:val="24"/>
        </w:rPr>
      </w:pPr>
    </w:p>
    <w:p w:rsidRDefault="00F76534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79.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>JAVNI BILJEŽNIK TOMISLAV KNEZ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07401283723</w:t>
      </w:r>
      <w:r w:rsidR="00E17DA9" w:rsidRPr="00E17DA9">
        <w:rPr>
          <w:sz w:val="24"/>
          <w:szCs w:val="24"/>
        </w:rPr>
        <w:tab/>
        <w:t>Ulica Hrvatskih branitelja 49, 10434 Strmec,  Sveta Nedelja</w:t>
      </w:r>
      <w:r>
        <w:rPr>
          <w:sz w:val="24"/>
          <w:szCs w:val="24"/>
        </w:rPr>
        <w:t xml:space="preserve">, </w:t>
      </w:r>
      <w:r w:rsidR="00C341E5" w:rsidRPr="001F4FDD">
        <w:rPr>
          <w:sz w:val="24"/>
          <w:szCs w:val="24"/>
        </w:rPr>
        <w:t>u odnosu na osporenu tražbinu u iznosu od</w:t>
      </w:r>
      <w:r w:rsidR="00C341E5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530,00</w:t>
      </w:r>
      <w:r w:rsidR="00C341E5">
        <w:rPr>
          <w:sz w:val="24"/>
          <w:szCs w:val="24"/>
        </w:rPr>
        <w:t xml:space="preserve"> kn, </w:t>
      </w:r>
    </w:p>
    <w:p w:rsidRDefault="00C341E5" w:rsidP="00E17DA9" w:rsidR="00C341E5" w:rsidRPr="00E17DA9">
      <w:pPr>
        <w:widowControl/>
        <w:jc w:val="both"/>
        <w:rPr>
          <w:sz w:val="24"/>
          <w:szCs w:val="24"/>
        </w:rPr>
      </w:pPr>
    </w:p>
    <w:p w:rsidRDefault="00C341E5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- vjerovnik pod brojem </w:t>
      </w:r>
      <w:r w:rsidR="00E17DA9" w:rsidRPr="00E17DA9">
        <w:rPr>
          <w:sz w:val="24"/>
          <w:szCs w:val="24"/>
        </w:rPr>
        <w:t>82.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JURANKO S.M. d.o.o. za proizvodnju, trgovinu i usluge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24626850319</w:t>
      </w:r>
      <w:r w:rsidR="00E17DA9" w:rsidRPr="00E17DA9">
        <w:rPr>
          <w:sz w:val="24"/>
          <w:szCs w:val="24"/>
        </w:rPr>
        <w:tab/>
        <w:t>Strmec Samoborski, I.G.Kovačića 10, 10431 Sveta Nedelja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4.000,00</w:t>
      </w:r>
      <w:r>
        <w:rPr>
          <w:sz w:val="24"/>
          <w:szCs w:val="24"/>
        </w:rPr>
        <w:t xml:space="preserve"> kn, </w:t>
      </w:r>
    </w:p>
    <w:p w:rsidRDefault="00C341E5" w:rsidP="00E17DA9" w:rsidR="00C341E5" w:rsidRPr="00E17DA9">
      <w:pPr>
        <w:widowControl/>
        <w:jc w:val="both"/>
        <w:rPr>
          <w:sz w:val="24"/>
          <w:szCs w:val="24"/>
        </w:rPr>
      </w:pPr>
    </w:p>
    <w:p w:rsidRDefault="00C341E5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84.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KEDOBET d.o.o. za trgovinu i usluge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39519844872</w:t>
      </w:r>
      <w:r w:rsidR="00E17DA9" w:rsidRPr="00E17DA9">
        <w:rPr>
          <w:sz w:val="24"/>
          <w:szCs w:val="24"/>
        </w:rPr>
        <w:tab/>
        <w:t>Augusta Prosenika 9,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25.000,00</w:t>
      </w:r>
      <w:r>
        <w:rPr>
          <w:sz w:val="24"/>
          <w:szCs w:val="24"/>
        </w:rPr>
        <w:t xml:space="preserve"> kn,</w:t>
      </w:r>
    </w:p>
    <w:p w:rsidRDefault="00C341E5" w:rsidP="00E17DA9" w:rsidR="00C341E5" w:rsidRPr="00E17DA9">
      <w:pPr>
        <w:widowControl/>
        <w:jc w:val="both"/>
        <w:rPr>
          <w:sz w:val="24"/>
          <w:szCs w:val="24"/>
        </w:rPr>
      </w:pPr>
    </w:p>
    <w:p w:rsidRDefault="00C341E5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87.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KOŠARKAŠKI KLUB CEDEVITA</w:t>
      </w:r>
      <w:r w:rsidR="00CE6AB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47379113894</w:t>
      </w:r>
      <w:r w:rsidR="00CE6AB0"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Avenija Dubrovnik 15/26,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60.000,00</w:t>
      </w:r>
      <w:r>
        <w:rPr>
          <w:sz w:val="24"/>
          <w:szCs w:val="24"/>
        </w:rPr>
        <w:t xml:space="preserve"> kn,</w:t>
      </w:r>
    </w:p>
    <w:p w:rsidRDefault="00C341E5" w:rsidP="00E17DA9" w:rsidR="00C341E5" w:rsidRPr="00E17DA9">
      <w:pPr>
        <w:widowControl/>
        <w:jc w:val="both"/>
        <w:rPr>
          <w:sz w:val="24"/>
          <w:szCs w:val="24"/>
        </w:rPr>
      </w:pPr>
    </w:p>
    <w:p w:rsidRDefault="00C341E5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91.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LIMARIJA PERIĆ  - OBRT,vl. Damir Perić</w:t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08359548854</w:t>
      </w:r>
      <w:r w:rsidR="00E17DA9" w:rsidRPr="00E17DA9">
        <w:rPr>
          <w:sz w:val="24"/>
          <w:szCs w:val="24"/>
        </w:rPr>
        <w:tab/>
        <w:t>Perićev put 1, 10436 Rakov Potok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15.000,00</w:t>
      </w:r>
      <w:r>
        <w:rPr>
          <w:sz w:val="24"/>
          <w:szCs w:val="24"/>
        </w:rPr>
        <w:t xml:space="preserve"> kn,</w:t>
      </w:r>
    </w:p>
    <w:p w:rsidRDefault="00C341E5" w:rsidP="00E17DA9" w:rsidR="00C341E5" w:rsidRPr="00E17DA9">
      <w:pPr>
        <w:widowControl/>
        <w:jc w:val="both"/>
        <w:rPr>
          <w:sz w:val="24"/>
          <w:szCs w:val="24"/>
        </w:rPr>
      </w:pPr>
    </w:p>
    <w:p w:rsidRDefault="00C341E5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102.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>MERCEDES-BENZ LEASING HRVATSKA d.o.o. za leasing nekretnina, vozila i strojeva</w:t>
      </w:r>
      <w:r>
        <w:rPr>
          <w:sz w:val="24"/>
          <w:szCs w:val="24"/>
        </w:rPr>
        <w:t xml:space="preserve">, OIB: </w:t>
      </w:r>
      <w:r w:rsidR="00E17DA9" w:rsidRPr="00E17DA9">
        <w:rPr>
          <w:sz w:val="24"/>
          <w:szCs w:val="24"/>
        </w:rPr>
        <w:tab/>
        <w:t>17080997510</w:t>
      </w:r>
      <w:r w:rsidR="00E17DA9" w:rsidRPr="00E17DA9">
        <w:rPr>
          <w:sz w:val="24"/>
          <w:szCs w:val="24"/>
        </w:rPr>
        <w:tab/>
        <w:t>Kovinska 5,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 w:rsidR="00E17DA9" w:rsidRPr="00E17DA9">
        <w:rPr>
          <w:sz w:val="24"/>
          <w:szCs w:val="24"/>
        </w:rPr>
        <w:tab/>
        <w:t>1.061,45</w:t>
      </w:r>
      <w:r>
        <w:rPr>
          <w:sz w:val="24"/>
          <w:szCs w:val="24"/>
        </w:rPr>
        <w:t xml:space="preserve"> kn, </w:t>
      </w:r>
    </w:p>
    <w:p w:rsidRDefault="00C341E5" w:rsidP="00E17DA9" w:rsidR="00C341E5" w:rsidRPr="00E17DA9">
      <w:pPr>
        <w:widowControl/>
        <w:jc w:val="both"/>
        <w:rPr>
          <w:sz w:val="24"/>
          <w:szCs w:val="24"/>
        </w:rPr>
      </w:pPr>
    </w:p>
    <w:p w:rsidRDefault="00C341E5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112.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NEUMO GmbH + Co. KG   Henry-Ehrenberg-Platz, 75438 Knittlingen,  Njemačka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1.345,99</w:t>
      </w:r>
      <w:r>
        <w:rPr>
          <w:sz w:val="24"/>
          <w:szCs w:val="24"/>
        </w:rPr>
        <w:t xml:space="preserve"> kn,</w:t>
      </w:r>
    </w:p>
    <w:p w:rsidRDefault="00C341E5" w:rsidP="00E17DA9" w:rsidR="00C341E5" w:rsidRPr="00E17DA9">
      <w:pPr>
        <w:widowControl/>
        <w:jc w:val="both"/>
        <w:rPr>
          <w:sz w:val="24"/>
          <w:szCs w:val="24"/>
        </w:rPr>
      </w:pPr>
    </w:p>
    <w:p w:rsidRDefault="00C341E5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-vjerovnik pod brojem </w:t>
      </w:r>
      <w:r w:rsidR="00E17DA9" w:rsidRPr="00E17DA9">
        <w:rPr>
          <w:sz w:val="24"/>
          <w:szCs w:val="24"/>
        </w:rPr>
        <w:t>115.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>NOVA TRADING S.A.</w:t>
      </w:r>
      <w:r w:rsidR="00C0486D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ul.  Starotoruńska 5, 87-100 Toruń, Poljska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106.980,22</w:t>
      </w:r>
      <w:r>
        <w:rPr>
          <w:sz w:val="24"/>
          <w:szCs w:val="24"/>
        </w:rPr>
        <w:t xml:space="preserve"> kn,</w:t>
      </w:r>
    </w:p>
    <w:p w:rsidRDefault="00C341E5" w:rsidP="00E17DA9" w:rsidR="00C341E5" w:rsidRPr="00E17DA9">
      <w:pPr>
        <w:widowControl/>
        <w:jc w:val="both"/>
        <w:rPr>
          <w:sz w:val="24"/>
          <w:szCs w:val="24"/>
        </w:rPr>
      </w:pPr>
    </w:p>
    <w:p w:rsidRDefault="00C341E5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- vjerovnik pod brojem, 1</w:t>
      </w:r>
      <w:r w:rsidR="00E17DA9" w:rsidRPr="00E17DA9">
        <w:rPr>
          <w:sz w:val="24"/>
          <w:szCs w:val="24"/>
        </w:rPr>
        <w:t>19.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OPG ANTON ŠKUNCA</w:t>
      </w:r>
      <w:r>
        <w:rPr>
          <w:sz w:val="24"/>
          <w:szCs w:val="24"/>
        </w:rPr>
        <w:t>, OIB:</w:t>
      </w:r>
      <w:r w:rsidR="00E17DA9" w:rsidRPr="00E17DA9">
        <w:rPr>
          <w:sz w:val="24"/>
          <w:szCs w:val="24"/>
        </w:rPr>
        <w:t>16549130303</w:t>
      </w:r>
      <w:r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Braće Ra</w:t>
      </w:r>
      <w:r>
        <w:rPr>
          <w:sz w:val="24"/>
          <w:szCs w:val="24"/>
        </w:rPr>
        <w:t xml:space="preserve">dića 20A Novalja, 53291 Novalja, </w:t>
      </w:r>
      <w:r w:rsidRPr="001F4FDD">
        <w:rPr>
          <w:sz w:val="24"/>
          <w:szCs w:val="24"/>
        </w:rPr>
        <w:t>u odnosu na osporenu tražbinu u iznosu od</w:t>
      </w:r>
      <w:r w:rsidRPr="00E17DA9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401.406,00</w:t>
      </w:r>
      <w:r>
        <w:rPr>
          <w:sz w:val="24"/>
          <w:szCs w:val="24"/>
        </w:rPr>
        <w:t xml:space="preserve"> kn,</w:t>
      </w:r>
    </w:p>
    <w:p w:rsidRDefault="00C341E5" w:rsidP="00E17DA9" w:rsidR="00C341E5" w:rsidRPr="00E17DA9">
      <w:pPr>
        <w:widowControl/>
        <w:jc w:val="both"/>
        <w:rPr>
          <w:sz w:val="24"/>
          <w:szCs w:val="24"/>
        </w:rPr>
      </w:pPr>
    </w:p>
    <w:p w:rsidRDefault="00C341E5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120.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="00E17DA9" w:rsidRPr="00E17DA9">
        <w:rPr>
          <w:sz w:val="24"/>
          <w:szCs w:val="24"/>
        </w:rPr>
        <w:t>OPG NIKOLA MILKOVIĆ</w:t>
      </w:r>
      <w:r>
        <w:rPr>
          <w:sz w:val="24"/>
          <w:szCs w:val="24"/>
        </w:rPr>
        <w:t xml:space="preserve">, OIB: </w:t>
      </w:r>
      <w:r w:rsidR="00E17DA9" w:rsidRPr="00E17DA9">
        <w:rPr>
          <w:sz w:val="24"/>
          <w:szCs w:val="24"/>
        </w:rPr>
        <w:t>36230031464</w:t>
      </w:r>
      <w:r w:rsidR="00C2713A"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Šetalište Joakima Rakovca 52, 51000 Rijeka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387.644,00</w:t>
      </w:r>
      <w:r>
        <w:rPr>
          <w:sz w:val="24"/>
          <w:szCs w:val="24"/>
        </w:rPr>
        <w:t xml:space="preserve"> kn, </w:t>
      </w:r>
    </w:p>
    <w:p w:rsidRDefault="00C341E5" w:rsidP="00E17DA9" w:rsidR="00C341E5" w:rsidRPr="00E17DA9">
      <w:pPr>
        <w:widowControl/>
        <w:jc w:val="both"/>
        <w:rPr>
          <w:sz w:val="24"/>
          <w:szCs w:val="24"/>
        </w:rPr>
      </w:pPr>
    </w:p>
    <w:p w:rsidRDefault="00C0486D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121.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OPG SANDRA BABAC</w:t>
      </w:r>
      <w:r>
        <w:rPr>
          <w:sz w:val="24"/>
          <w:szCs w:val="24"/>
        </w:rPr>
        <w:t xml:space="preserve">, OIB: </w:t>
      </w:r>
      <w:r w:rsidR="00E17DA9" w:rsidRPr="00E17DA9">
        <w:rPr>
          <w:sz w:val="24"/>
          <w:szCs w:val="24"/>
        </w:rPr>
        <w:t>22713593496Poljica 161, 23235 Poljica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2.343,75</w:t>
      </w:r>
      <w:r>
        <w:rPr>
          <w:sz w:val="24"/>
          <w:szCs w:val="24"/>
        </w:rPr>
        <w:t xml:space="preserve"> kn,</w:t>
      </w:r>
    </w:p>
    <w:p w:rsidRDefault="00C0486D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126.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="00E17DA9" w:rsidRPr="00E17DA9">
        <w:rPr>
          <w:sz w:val="24"/>
          <w:szCs w:val="24"/>
        </w:rPr>
        <w:t>PAVLIĆ MONT društvo s ograničenom odgovornošću za montažu i graditeljstvo</w:t>
      </w:r>
      <w:r w:rsidR="00E17DA9" w:rsidRPr="00E17DA9">
        <w:rPr>
          <w:sz w:val="24"/>
          <w:szCs w:val="24"/>
        </w:rPr>
        <w:tab/>
        <w:t>84088633894</w:t>
      </w:r>
      <w:r w:rsidR="00E17DA9" w:rsidRPr="00E17DA9">
        <w:rPr>
          <w:sz w:val="24"/>
          <w:szCs w:val="24"/>
        </w:rPr>
        <w:tab/>
        <w:t>Hrvatskog proljeća 31,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733,75</w:t>
      </w:r>
      <w:r>
        <w:rPr>
          <w:sz w:val="24"/>
          <w:szCs w:val="24"/>
        </w:rPr>
        <w:t xml:space="preserve"> kn, </w:t>
      </w:r>
    </w:p>
    <w:p w:rsidRDefault="00C0486D" w:rsidP="00E17DA9" w:rsidR="00C0486D" w:rsidRPr="00E17DA9">
      <w:pPr>
        <w:widowControl/>
        <w:jc w:val="both"/>
        <w:rPr>
          <w:sz w:val="24"/>
          <w:szCs w:val="24"/>
        </w:rPr>
      </w:pPr>
    </w:p>
    <w:p w:rsidRDefault="00C0486D" w:rsidP="00E17DA9" w:rsidR="00E17DA9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128.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PERCIPIO d.o.o. za poslovno savjetovanje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83077147662</w:t>
      </w:r>
      <w:r w:rsidR="00E17DA9" w:rsidRPr="00E17DA9">
        <w:rPr>
          <w:sz w:val="24"/>
          <w:szCs w:val="24"/>
        </w:rPr>
        <w:tab/>
        <w:t>Bujini 8,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 w:rsidR="00E17DA9" w:rsidRPr="00E17DA9">
        <w:rPr>
          <w:sz w:val="24"/>
          <w:szCs w:val="24"/>
        </w:rPr>
        <w:t>75.000,00</w:t>
      </w:r>
      <w:r>
        <w:rPr>
          <w:sz w:val="24"/>
          <w:szCs w:val="24"/>
        </w:rPr>
        <w:t xml:space="preserve"> kn,</w:t>
      </w:r>
    </w:p>
    <w:p w:rsidRDefault="00C0486D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129.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PETEK PROCES, D.O.O.</w:t>
      </w:r>
      <w:r w:rsidR="00C2713A"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 xml:space="preserve">  </w:t>
      </w:r>
      <w:r w:rsidR="00E17DA9" w:rsidRPr="00E17DA9">
        <w:rPr>
          <w:sz w:val="24"/>
          <w:szCs w:val="24"/>
        </w:rPr>
        <w:tab/>
        <w:t>Celjska cesta 43 A, 3252 Rogatec, Slovenija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5.350,05</w:t>
      </w:r>
      <w:r>
        <w:rPr>
          <w:sz w:val="24"/>
          <w:szCs w:val="24"/>
        </w:rPr>
        <w:t xml:space="preserve"> kn,</w:t>
      </w:r>
    </w:p>
    <w:p w:rsidRDefault="00C0486D" w:rsidP="00E17DA9" w:rsidR="00C0486D" w:rsidRPr="00E17DA9">
      <w:pPr>
        <w:widowControl/>
        <w:jc w:val="both"/>
        <w:rPr>
          <w:sz w:val="24"/>
          <w:szCs w:val="24"/>
        </w:rPr>
      </w:pPr>
    </w:p>
    <w:p w:rsidRDefault="00C0486D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 brojem </w:t>
      </w:r>
      <w:r w:rsidR="00E17DA9" w:rsidRPr="00E17DA9">
        <w:rPr>
          <w:sz w:val="24"/>
          <w:szCs w:val="24"/>
        </w:rPr>
        <w:t>130.</w:t>
      </w:r>
      <w:r w:rsidR="00E17DA9" w:rsidRPr="00E17DA9">
        <w:rPr>
          <w:sz w:val="24"/>
          <w:szCs w:val="24"/>
        </w:rPr>
        <w:tab/>
      </w:r>
      <w:r w:rsidR="000027D7"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>PODRAVSKA BANKA dioničko društvo</w:t>
      </w:r>
      <w:r w:rsidR="000027D7">
        <w:rPr>
          <w:sz w:val="24"/>
          <w:szCs w:val="24"/>
        </w:rPr>
        <w:t xml:space="preserve"> OIB: </w:t>
      </w:r>
      <w:r w:rsidR="00E17DA9" w:rsidRPr="00E17DA9">
        <w:rPr>
          <w:sz w:val="24"/>
          <w:szCs w:val="24"/>
        </w:rPr>
        <w:t>97326283154</w:t>
      </w:r>
      <w:r w:rsidR="00E17DA9" w:rsidRPr="00E17DA9">
        <w:rPr>
          <w:sz w:val="24"/>
          <w:szCs w:val="24"/>
        </w:rPr>
        <w:tab/>
        <w:t>Opatička 3, 48000 Koprivnica</w:t>
      </w:r>
      <w:r w:rsidR="000027D7">
        <w:rPr>
          <w:sz w:val="24"/>
          <w:szCs w:val="24"/>
        </w:rPr>
        <w:t xml:space="preserve">, </w:t>
      </w:r>
      <w:r w:rsidR="000027D7" w:rsidRPr="001F4FDD">
        <w:rPr>
          <w:sz w:val="24"/>
          <w:szCs w:val="24"/>
        </w:rPr>
        <w:t>u odnosu na osporenu tražbinu u iznosu od</w:t>
      </w:r>
      <w:r w:rsidR="000027D7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20.000,00</w:t>
      </w:r>
      <w:r w:rsidR="000027D7">
        <w:rPr>
          <w:sz w:val="24"/>
          <w:szCs w:val="24"/>
        </w:rPr>
        <w:t xml:space="preserve"> kn, </w:t>
      </w:r>
    </w:p>
    <w:p w:rsidRDefault="002C2C13" w:rsidP="00E17DA9" w:rsidR="002C2C13" w:rsidRPr="00E17DA9">
      <w:pPr>
        <w:widowControl/>
        <w:jc w:val="both"/>
        <w:rPr>
          <w:sz w:val="24"/>
          <w:szCs w:val="24"/>
        </w:rPr>
      </w:pPr>
    </w:p>
    <w:p w:rsidRDefault="002C2C13" w:rsidP="00E17DA9" w:rsidR="00E17DA9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- vjerovnik pod broje</w:t>
      </w:r>
      <w:r w:rsidR="001F49A4">
        <w:rPr>
          <w:sz w:val="24"/>
          <w:szCs w:val="24"/>
        </w:rPr>
        <w:t>m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133.</w:t>
      </w:r>
      <w:r w:rsidR="001F49A4"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Proton EL d.o.o. za proizvodnju, trgovinu i usluge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="00E17DA9" w:rsidRPr="00E17DA9">
        <w:rPr>
          <w:sz w:val="24"/>
          <w:szCs w:val="24"/>
        </w:rPr>
        <w:t>79590554595</w:t>
      </w:r>
      <w:r w:rsidR="00E17DA9" w:rsidRPr="00E17DA9">
        <w:rPr>
          <w:sz w:val="24"/>
          <w:szCs w:val="24"/>
        </w:rPr>
        <w:tab/>
        <w:t>Štefanovečka 10,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938,55</w:t>
      </w:r>
      <w:r>
        <w:rPr>
          <w:sz w:val="24"/>
          <w:szCs w:val="24"/>
        </w:rPr>
        <w:t xml:space="preserve"> kn, </w:t>
      </w:r>
    </w:p>
    <w:p w:rsidRDefault="001F49A4" w:rsidP="00E17DA9" w:rsidR="001F49A4">
      <w:pPr>
        <w:widowControl/>
        <w:jc w:val="both"/>
        <w:rPr>
          <w:sz w:val="24"/>
          <w:szCs w:val="24"/>
        </w:rPr>
      </w:pPr>
    </w:p>
    <w:p w:rsidRDefault="001F49A4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134.</w:t>
      </w:r>
      <w:r>
        <w:rPr>
          <w:sz w:val="24"/>
          <w:szCs w:val="24"/>
        </w:rPr>
        <w:t xml:space="preserve"> tablice</w:t>
      </w:r>
      <w:r w:rsidR="00E17DA9" w:rsidRPr="00E17DA9">
        <w:rPr>
          <w:sz w:val="24"/>
          <w:szCs w:val="24"/>
        </w:rPr>
        <w:tab/>
        <w:t>PRIVREDNA BANKA ZAGREB - DIONIČKO DRUŠTVO</w:t>
      </w:r>
      <w:r w:rsidR="00E17DA9" w:rsidRPr="00E17DA9">
        <w:rPr>
          <w:sz w:val="24"/>
          <w:szCs w:val="24"/>
        </w:rPr>
        <w:tab/>
        <w:t>02535697732</w:t>
      </w:r>
      <w:r w:rsidR="00E17DA9" w:rsidRPr="00E17DA9">
        <w:rPr>
          <w:sz w:val="24"/>
          <w:szCs w:val="24"/>
        </w:rPr>
        <w:tab/>
        <w:t>Radnička cesta 50,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 w:rsidR="00E17DA9" w:rsidRPr="00E17DA9">
        <w:rPr>
          <w:sz w:val="24"/>
          <w:szCs w:val="24"/>
        </w:rPr>
        <w:tab/>
        <w:t>4.163,82</w:t>
      </w:r>
      <w:r>
        <w:rPr>
          <w:sz w:val="24"/>
          <w:szCs w:val="24"/>
        </w:rPr>
        <w:t xml:space="preserve"> kn,</w:t>
      </w:r>
    </w:p>
    <w:p w:rsidRDefault="001F49A4" w:rsidP="00E17DA9" w:rsidR="001F49A4" w:rsidRPr="00E17DA9">
      <w:pPr>
        <w:widowControl/>
        <w:jc w:val="both"/>
        <w:rPr>
          <w:sz w:val="24"/>
          <w:szCs w:val="24"/>
        </w:rPr>
      </w:pPr>
    </w:p>
    <w:p w:rsidRDefault="001F49A4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135.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PROCESTEH društvo s ograničenom odgovornošću za proizvodnju i instaliranje strojeva i električne opreme</w:t>
      </w:r>
      <w:r w:rsidR="00E17DA9" w:rsidRPr="00E17DA9">
        <w:rPr>
          <w:sz w:val="24"/>
          <w:szCs w:val="24"/>
        </w:rPr>
        <w:tab/>
        <w:t>34424959400</w:t>
      </w:r>
      <w:r w:rsidR="00E17DA9" w:rsidRPr="00E17DA9">
        <w:rPr>
          <w:sz w:val="24"/>
          <w:szCs w:val="24"/>
        </w:rPr>
        <w:tab/>
        <w:t>Zinke Kunc 4,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360.000,00</w:t>
      </w:r>
      <w:r>
        <w:rPr>
          <w:sz w:val="24"/>
          <w:szCs w:val="24"/>
        </w:rPr>
        <w:t xml:space="preserve"> kn,</w:t>
      </w:r>
    </w:p>
    <w:p w:rsidRDefault="001F49A4" w:rsidP="00E17DA9" w:rsidR="001F49A4" w:rsidRPr="00E17DA9">
      <w:pPr>
        <w:widowControl/>
        <w:jc w:val="both"/>
        <w:rPr>
          <w:sz w:val="24"/>
          <w:szCs w:val="24"/>
        </w:rPr>
      </w:pPr>
    </w:p>
    <w:p w:rsidRDefault="001F49A4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136.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PROELEKTRONIKA d.o.o. za trgovinu i usluge</w:t>
      </w:r>
      <w:r>
        <w:rPr>
          <w:sz w:val="24"/>
          <w:szCs w:val="24"/>
        </w:rPr>
        <w:t xml:space="preserve"> OIB: </w:t>
      </w:r>
      <w:r w:rsidR="00E17DA9" w:rsidRPr="00E17DA9">
        <w:rPr>
          <w:sz w:val="24"/>
          <w:szCs w:val="24"/>
        </w:rPr>
        <w:t>14195921136</w:t>
      </w:r>
      <w:r w:rsidR="00E17DA9" w:rsidRPr="00E17DA9">
        <w:rPr>
          <w:sz w:val="24"/>
          <w:szCs w:val="24"/>
        </w:rPr>
        <w:tab/>
        <w:t>Oporovečka 85B,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2.500,00</w:t>
      </w:r>
      <w:r>
        <w:rPr>
          <w:sz w:val="24"/>
          <w:szCs w:val="24"/>
        </w:rPr>
        <w:t xml:space="preserve"> kn,</w:t>
      </w:r>
    </w:p>
    <w:p w:rsidRDefault="001F49A4" w:rsidP="00E17DA9" w:rsidR="001F49A4" w:rsidRPr="00E17DA9">
      <w:pPr>
        <w:widowControl/>
        <w:jc w:val="both"/>
        <w:rPr>
          <w:sz w:val="24"/>
          <w:szCs w:val="24"/>
        </w:rPr>
      </w:pPr>
    </w:p>
    <w:p w:rsidRDefault="001F49A4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137.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="00E17DA9" w:rsidRPr="00E17DA9">
        <w:rPr>
          <w:sz w:val="24"/>
          <w:szCs w:val="24"/>
        </w:rPr>
        <w:t>PROM LASTOVČIĆ, obrt za proizvodnju, trgovinu i servis, vl. Martina Lastovčić Kos</w:t>
      </w:r>
      <w:r w:rsidR="00E17DA9" w:rsidRPr="00E17DA9">
        <w:rPr>
          <w:sz w:val="24"/>
          <w:szCs w:val="24"/>
        </w:rPr>
        <w:tab/>
        <w:t>81988982343</w:t>
      </w:r>
      <w:r w:rsidR="00E17DA9" w:rsidRPr="00E17DA9">
        <w:rPr>
          <w:sz w:val="24"/>
          <w:szCs w:val="24"/>
        </w:rPr>
        <w:tab/>
        <w:t>Vrbovec 71, 10430 Vrbovec Samoborski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787,50</w:t>
      </w:r>
      <w:r>
        <w:rPr>
          <w:sz w:val="24"/>
          <w:szCs w:val="24"/>
        </w:rPr>
        <w:t xml:space="preserve"> kn, </w:t>
      </w:r>
    </w:p>
    <w:p w:rsidRDefault="001F49A4" w:rsidP="00E17DA9" w:rsidR="001F49A4" w:rsidRPr="00E17DA9">
      <w:pPr>
        <w:widowControl/>
        <w:jc w:val="both"/>
        <w:rPr>
          <w:sz w:val="24"/>
          <w:szCs w:val="24"/>
        </w:rPr>
      </w:pPr>
    </w:p>
    <w:p w:rsidRDefault="001F49A4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-vjerovnik pod brojem </w:t>
      </w:r>
      <w:r w:rsidR="00E17DA9" w:rsidRPr="00E17DA9">
        <w:rPr>
          <w:sz w:val="24"/>
          <w:szCs w:val="24"/>
        </w:rPr>
        <w:t>143.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RAVANI ACCIAI S.p.a.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Via Trasvolatori Atlantici 50, 44124 Ferrara, Italija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 w:rsidR="002C0A84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1.343,59</w:t>
      </w:r>
      <w:r w:rsidR="002C0A84">
        <w:rPr>
          <w:sz w:val="24"/>
          <w:szCs w:val="24"/>
        </w:rPr>
        <w:t xml:space="preserve"> kn, </w:t>
      </w:r>
    </w:p>
    <w:p w:rsidRDefault="002C0A84" w:rsidP="00E17DA9" w:rsidR="002C0A84" w:rsidRPr="00E17DA9">
      <w:pPr>
        <w:widowControl/>
        <w:jc w:val="both"/>
        <w:rPr>
          <w:sz w:val="24"/>
          <w:szCs w:val="24"/>
        </w:rPr>
      </w:pPr>
    </w:p>
    <w:p w:rsidRDefault="002C0A84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-vjerovnik pod brojem </w:t>
      </w:r>
      <w:r w:rsidR="00E17DA9" w:rsidRPr="00E17DA9">
        <w:rPr>
          <w:sz w:val="24"/>
          <w:szCs w:val="24"/>
        </w:rPr>
        <w:t>147.</w:t>
      </w:r>
      <w:r w:rsidR="006500B5">
        <w:rPr>
          <w:sz w:val="24"/>
          <w:szCs w:val="24"/>
        </w:rPr>
        <w:t xml:space="preserve"> tablice</w:t>
      </w:r>
      <w:r w:rsidR="00E17DA9" w:rsidRPr="00E17DA9">
        <w:rPr>
          <w:sz w:val="24"/>
          <w:szCs w:val="24"/>
        </w:rPr>
        <w:tab/>
        <w:t>SERTO-BEL d.o.o. za izvoz-uvoz i proizvodnju metalnih proizvoda</w:t>
      </w:r>
      <w:r>
        <w:rPr>
          <w:sz w:val="24"/>
          <w:szCs w:val="24"/>
        </w:rPr>
        <w:t xml:space="preserve">, OIB: </w:t>
      </w:r>
      <w:r w:rsidR="00E17DA9" w:rsidRPr="00E17DA9">
        <w:rPr>
          <w:sz w:val="24"/>
          <w:szCs w:val="24"/>
        </w:rPr>
        <w:t>39241223213</w:t>
      </w:r>
      <w:r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Stupničke šipkovine 20, 10255 Donji Stupnik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17.977,70</w:t>
      </w:r>
      <w:r>
        <w:rPr>
          <w:sz w:val="24"/>
          <w:szCs w:val="24"/>
        </w:rPr>
        <w:t xml:space="preserve"> kn,</w:t>
      </w:r>
    </w:p>
    <w:p w:rsidRDefault="002C0A84" w:rsidP="00E17DA9" w:rsidR="002C0A84" w:rsidRPr="00E17DA9">
      <w:pPr>
        <w:widowControl/>
        <w:jc w:val="both"/>
        <w:rPr>
          <w:sz w:val="24"/>
          <w:szCs w:val="24"/>
        </w:rPr>
      </w:pPr>
    </w:p>
    <w:p w:rsidRDefault="002C0A84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149.</w:t>
      </w:r>
      <w:r w:rsidR="006500B5"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SIGMAT d.o.o. za proizvodnju, inženjering i trgovinu</w:t>
      </w:r>
      <w:r>
        <w:rPr>
          <w:sz w:val="24"/>
          <w:szCs w:val="24"/>
        </w:rPr>
        <w:t xml:space="preserve">, OIB: </w:t>
      </w:r>
      <w:r w:rsidR="00E17DA9" w:rsidRPr="00E17DA9">
        <w:rPr>
          <w:sz w:val="24"/>
          <w:szCs w:val="24"/>
        </w:rPr>
        <w:t>47975086540</w:t>
      </w:r>
      <w:r w:rsidR="00E17DA9" w:rsidRPr="00E17DA9">
        <w:rPr>
          <w:sz w:val="24"/>
          <w:szCs w:val="24"/>
        </w:rPr>
        <w:tab/>
        <w:t>Ulica Dr. Franje Tuđmana 35, 35000 Gromačnik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 w:rsidR="00C165FD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8.874,57</w:t>
      </w:r>
      <w:r>
        <w:rPr>
          <w:sz w:val="24"/>
          <w:szCs w:val="24"/>
        </w:rPr>
        <w:t xml:space="preserve"> kn,</w:t>
      </w:r>
    </w:p>
    <w:p w:rsidRDefault="002C0A84" w:rsidP="00E17DA9" w:rsidR="002C0A84" w:rsidRPr="00E17DA9">
      <w:pPr>
        <w:widowControl/>
        <w:jc w:val="both"/>
        <w:rPr>
          <w:sz w:val="24"/>
          <w:szCs w:val="24"/>
        </w:rPr>
      </w:pPr>
    </w:p>
    <w:p w:rsidRDefault="006500B5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150.</w:t>
      </w:r>
      <w:r>
        <w:rPr>
          <w:sz w:val="24"/>
          <w:szCs w:val="24"/>
        </w:rPr>
        <w:t xml:space="preserve"> tablice</w:t>
      </w:r>
      <w:r w:rsidR="00E17DA9" w:rsidRPr="00E17DA9">
        <w:rPr>
          <w:sz w:val="24"/>
          <w:szCs w:val="24"/>
        </w:rPr>
        <w:tab/>
        <w:t>SINKRO društvo s ograničenom odgovornošću za proizvodnju, trgovinu i usluge</w:t>
      </w:r>
      <w:r w:rsidR="0011671C">
        <w:rPr>
          <w:sz w:val="24"/>
          <w:szCs w:val="24"/>
        </w:rPr>
        <w:t xml:space="preserve">, OIB: </w:t>
      </w:r>
      <w:r w:rsidR="00E17DA9" w:rsidRPr="00E17DA9">
        <w:rPr>
          <w:sz w:val="24"/>
          <w:szCs w:val="24"/>
        </w:rPr>
        <w:t>72163607999</w:t>
      </w:r>
      <w:r w:rsidR="0011671C"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Pešćanska 131, 10000 Zagreb</w:t>
      </w:r>
      <w:r w:rsidR="0011671C">
        <w:rPr>
          <w:sz w:val="24"/>
          <w:szCs w:val="24"/>
        </w:rPr>
        <w:t xml:space="preserve">, </w:t>
      </w:r>
      <w:r w:rsidR="0011671C" w:rsidRPr="001F4FDD">
        <w:rPr>
          <w:sz w:val="24"/>
          <w:szCs w:val="24"/>
        </w:rPr>
        <w:t>u odnosu na osporenu tražbinu u iznosu od</w:t>
      </w:r>
      <w:r w:rsidR="0011671C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298,44</w:t>
      </w:r>
      <w:r w:rsidR="0011671C">
        <w:rPr>
          <w:sz w:val="24"/>
          <w:szCs w:val="24"/>
        </w:rPr>
        <w:t xml:space="preserve"> kn,</w:t>
      </w:r>
    </w:p>
    <w:p w:rsidRDefault="0011671C" w:rsidP="00E17DA9" w:rsidR="0011671C" w:rsidRPr="00E17DA9">
      <w:pPr>
        <w:widowControl/>
        <w:jc w:val="both"/>
        <w:rPr>
          <w:sz w:val="24"/>
          <w:szCs w:val="24"/>
        </w:rPr>
      </w:pPr>
    </w:p>
    <w:p w:rsidRDefault="0011671C" w:rsidP="00E17DA9" w:rsidR="00E17DA9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152.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="00E17DA9" w:rsidRPr="00E17DA9">
        <w:rPr>
          <w:sz w:val="24"/>
          <w:szCs w:val="24"/>
        </w:rPr>
        <w:t>SMC Industrijska automatika društvo s ograničenom odgovornošću za trgovinu i usluge</w:t>
      </w:r>
      <w:r>
        <w:rPr>
          <w:sz w:val="24"/>
          <w:szCs w:val="24"/>
        </w:rPr>
        <w:t xml:space="preserve">, OIB: </w:t>
      </w:r>
      <w:r w:rsidR="00E17DA9" w:rsidRPr="00E17DA9">
        <w:rPr>
          <w:sz w:val="24"/>
          <w:szCs w:val="24"/>
        </w:rPr>
        <w:t>95836079184</w:t>
      </w:r>
      <w:r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Zagrebačka avenija 104,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1.622,79</w:t>
      </w:r>
      <w:r>
        <w:rPr>
          <w:sz w:val="24"/>
          <w:szCs w:val="24"/>
        </w:rPr>
        <w:t xml:space="preserve"> kn, </w:t>
      </w:r>
    </w:p>
    <w:p w:rsidRDefault="0011671C" w:rsidP="00E17DA9" w:rsidR="0011671C">
      <w:pPr>
        <w:widowControl/>
        <w:jc w:val="both"/>
        <w:rPr>
          <w:sz w:val="24"/>
          <w:szCs w:val="24"/>
        </w:rPr>
      </w:pPr>
    </w:p>
    <w:p w:rsidRDefault="0011671C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155.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="00E17DA9" w:rsidRPr="00E17DA9">
        <w:rPr>
          <w:sz w:val="24"/>
          <w:szCs w:val="24"/>
        </w:rPr>
        <w:t>STAKLOREZ - BURIĆ društvo s ograničenom odgovornošću za staklarstvo, građevinarstvo, i trgovinu</w:t>
      </w:r>
      <w:r>
        <w:rPr>
          <w:sz w:val="24"/>
          <w:szCs w:val="24"/>
        </w:rPr>
        <w:t xml:space="preserve">, OIB: </w:t>
      </w:r>
      <w:r w:rsidR="00E17DA9" w:rsidRPr="00E17DA9">
        <w:rPr>
          <w:sz w:val="24"/>
          <w:szCs w:val="24"/>
        </w:rPr>
        <w:t>60069586562</w:t>
      </w:r>
      <w:r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Ulica Josipa Štruka 20, 49218 Pregrada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 w:rsidR="00E17DA9" w:rsidRPr="00E17DA9">
        <w:rPr>
          <w:sz w:val="24"/>
          <w:szCs w:val="24"/>
        </w:rPr>
        <w:tab/>
        <w:t>6.709,75</w:t>
      </w:r>
      <w:r>
        <w:rPr>
          <w:sz w:val="24"/>
          <w:szCs w:val="24"/>
        </w:rPr>
        <w:t xml:space="preserve"> kn, </w:t>
      </w:r>
    </w:p>
    <w:p w:rsidRDefault="0011671C" w:rsidP="00E17DA9" w:rsidR="0011671C" w:rsidRPr="00E17DA9">
      <w:pPr>
        <w:widowControl/>
        <w:jc w:val="both"/>
        <w:rPr>
          <w:sz w:val="24"/>
          <w:szCs w:val="24"/>
        </w:rPr>
      </w:pPr>
    </w:p>
    <w:p w:rsidRDefault="0011671C" w:rsidP="0011671C" w:rsidR="00E17DA9">
      <w:pPr>
        <w:pStyle w:val="Bezproreda"/>
        <w:rPr>
          <w:rFonts w:hAnsi="Times New Roman" w:ascii="Times New Roman"/>
          <w:sz w:val="24"/>
          <w:szCs w:val="24"/>
        </w:rPr>
      </w:pPr>
      <w:r>
        <w:tab/>
        <w:t xml:space="preserve">- </w:t>
      </w:r>
      <w:r w:rsidRPr="0011671C">
        <w:rPr>
          <w:rFonts w:hAnsi="Times New Roman" w:ascii="Times New Roman"/>
          <w:sz w:val="24"/>
          <w:szCs w:val="24"/>
        </w:rPr>
        <w:t xml:space="preserve">vjerovnik pod brojem </w:t>
      </w:r>
      <w:r w:rsidR="00E17DA9" w:rsidRPr="0011671C">
        <w:rPr>
          <w:rFonts w:hAnsi="Times New Roman" w:ascii="Times New Roman"/>
          <w:sz w:val="24"/>
          <w:szCs w:val="24"/>
        </w:rPr>
        <w:t>156.</w:t>
      </w:r>
      <w:r w:rsidRPr="0011671C">
        <w:rPr>
          <w:rFonts w:hAnsi="Times New Roman" w:ascii="Times New Roman"/>
          <w:sz w:val="24"/>
          <w:szCs w:val="24"/>
        </w:rPr>
        <w:t xml:space="preserve"> tablice </w:t>
      </w:r>
      <w:r w:rsidR="00E17DA9" w:rsidRPr="0011671C">
        <w:rPr>
          <w:rFonts w:hAnsi="Times New Roman" w:ascii="Times New Roman"/>
          <w:sz w:val="24"/>
          <w:szCs w:val="24"/>
        </w:rPr>
        <w:tab/>
        <w:t>STANČIĆ</w:t>
      </w:r>
      <w:r w:rsidRPr="0011671C">
        <w:rPr>
          <w:rFonts w:hAnsi="Times New Roman" w:ascii="Times New Roman"/>
          <w:sz w:val="24"/>
          <w:szCs w:val="24"/>
        </w:rPr>
        <w:t xml:space="preserve"> M</w:t>
      </w:r>
      <w:r w:rsidR="00E17DA9" w:rsidRPr="0011671C">
        <w:rPr>
          <w:rFonts w:hAnsi="Times New Roman" w:ascii="Times New Roman"/>
          <w:sz w:val="24"/>
          <w:szCs w:val="24"/>
        </w:rPr>
        <w:t>ILAN</w:t>
      </w:r>
      <w:r w:rsidRPr="0011671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11671C">
        <w:rPr>
          <w:rFonts w:hAnsi="Times New Roman" w:ascii="Times New Roman"/>
          <w:sz w:val="24"/>
          <w:szCs w:val="24"/>
        </w:rPr>
        <w:t>OIB:</w:t>
      </w:r>
      <w:r w:rsidR="00E17DA9" w:rsidRPr="0011671C">
        <w:rPr>
          <w:rFonts w:hAnsi="Times New Roman" w:ascii="Times New Roman"/>
          <w:sz w:val="24"/>
          <w:szCs w:val="24"/>
        </w:rPr>
        <w:t>45210631195</w:t>
      </w:r>
      <w:r w:rsidRPr="0011671C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J</w:t>
      </w:r>
      <w:r w:rsidR="00E17DA9" w:rsidRPr="0011671C">
        <w:rPr>
          <w:rFonts w:hAnsi="Times New Roman" w:ascii="Times New Roman"/>
          <w:sz w:val="24"/>
          <w:szCs w:val="24"/>
        </w:rPr>
        <w:t>ovinovačka 24, 10000 Zagreb</w:t>
      </w:r>
      <w:r w:rsidRPr="0011671C">
        <w:rPr>
          <w:rFonts w:hAnsi="Times New Roman" w:ascii="Times New Roman"/>
          <w:sz w:val="24"/>
          <w:szCs w:val="24"/>
        </w:rPr>
        <w:t xml:space="preserve">, u odnosu na osporenu tražbinu u iznosu od </w:t>
      </w:r>
      <w:r w:rsidR="00E17DA9" w:rsidRPr="0011671C">
        <w:rPr>
          <w:rFonts w:hAnsi="Times New Roman" w:ascii="Times New Roman"/>
          <w:sz w:val="24"/>
          <w:szCs w:val="24"/>
        </w:rPr>
        <w:t>2.484,00</w:t>
      </w:r>
      <w:r>
        <w:rPr>
          <w:rFonts w:hAnsi="Times New Roman" w:ascii="Times New Roman"/>
          <w:sz w:val="24"/>
          <w:szCs w:val="24"/>
        </w:rPr>
        <w:t xml:space="preserve"> kn, </w:t>
      </w:r>
    </w:p>
    <w:p w:rsidRDefault="0011671C" w:rsidP="0011671C" w:rsidR="0011671C" w:rsidRPr="0011671C">
      <w:pPr>
        <w:pStyle w:val="Bezproreda"/>
        <w:rPr>
          <w:rFonts w:hAnsi="Times New Roman" w:ascii="Times New Roman"/>
          <w:sz w:val="24"/>
          <w:szCs w:val="24"/>
        </w:rPr>
      </w:pPr>
    </w:p>
    <w:p w:rsidRDefault="0011671C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158. tablice </w:t>
      </w:r>
      <w:r w:rsidR="00E17DA9" w:rsidRPr="00E17DA9">
        <w:rPr>
          <w:sz w:val="24"/>
          <w:szCs w:val="24"/>
        </w:rPr>
        <w:t>STROJOPROMET-ZAGREB servis, trgovina i dorada robe, d.o.o.</w:t>
      </w:r>
      <w:r>
        <w:rPr>
          <w:sz w:val="24"/>
          <w:szCs w:val="24"/>
        </w:rPr>
        <w:t xml:space="preserve">, OIB: </w:t>
      </w:r>
      <w:r w:rsidR="00E17DA9" w:rsidRPr="00E17DA9">
        <w:rPr>
          <w:sz w:val="24"/>
          <w:szCs w:val="24"/>
        </w:rPr>
        <w:t>97994010225</w:t>
      </w:r>
      <w:r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Zagrebačka 6, 10292 Šenkovec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5.528,98</w:t>
      </w:r>
      <w:r>
        <w:rPr>
          <w:sz w:val="24"/>
          <w:szCs w:val="24"/>
        </w:rPr>
        <w:t xml:space="preserve"> kn,</w:t>
      </w:r>
    </w:p>
    <w:p w:rsidRDefault="0011671C" w:rsidP="00E17DA9" w:rsidR="0011671C" w:rsidRPr="00E17DA9">
      <w:pPr>
        <w:widowControl/>
        <w:jc w:val="both"/>
        <w:rPr>
          <w:sz w:val="24"/>
          <w:szCs w:val="24"/>
        </w:rPr>
      </w:pPr>
    </w:p>
    <w:p w:rsidRDefault="0011671C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- vjerovnik pod brojem </w:t>
      </w:r>
      <w:r w:rsidR="00E17DA9" w:rsidRPr="00E17DA9">
        <w:rPr>
          <w:sz w:val="24"/>
          <w:szCs w:val="24"/>
        </w:rPr>
        <w:t>159.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="00E17DA9" w:rsidRPr="00E17DA9">
        <w:rPr>
          <w:sz w:val="24"/>
          <w:szCs w:val="24"/>
        </w:rPr>
        <w:t>STUDENAC društvo s ograničenom odgovornošću za proizvodnju i prodaju pića</w:t>
      </w:r>
      <w:r>
        <w:rPr>
          <w:sz w:val="24"/>
          <w:szCs w:val="24"/>
        </w:rPr>
        <w:t>, OIB:</w:t>
      </w:r>
      <w:r w:rsidR="00E17DA9" w:rsidRPr="00E17DA9">
        <w:rPr>
          <w:sz w:val="24"/>
          <w:szCs w:val="24"/>
        </w:rPr>
        <w:tab/>
        <w:t>02149349427</w:t>
      </w:r>
      <w:r w:rsidR="00C165FD"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Matije Gupca 120, 34550 Lipik</w:t>
      </w:r>
      <w:r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ab/>
      </w:r>
      <w:r w:rsidRPr="001F4FDD">
        <w:rPr>
          <w:sz w:val="24"/>
          <w:szCs w:val="24"/>
        </w:rPr>
        <w:t>u odnosu na osporenu tražbinu u iznosu od</w:t>
      </w:r>
      <w:r w:rsidRPr="00E17DA9"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5.794,46</w:t>
      </w:r>
      <w:r>
        <w:rPr>
          <w:sz w:val="24"/>
          <w:szCs w:val="24"/>
        </w:rPr>
        <w:t xml:space="preserve"> kn,</w:t>
      </w:r>
    </w:p>
    <w:p w:rsidRDefault="0011671C" w:rsidP="00E17DA9" w:rsidR="0011671C" w:rsidRPr="00E17DA9">
      <w:pPr>
        <w:widowControl/>
        <w:jc w:val="both"/>
        <w:rPr>
          <w:sz w:val="24"/>
          <w:szCs w:val="24"/>
        </w:rPr>
      </w:pPr>
    </w:p>
    <w:p w:rsidRDefault="0011671C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160.</w:t>
      </w:r>
      <w:r>
        <w:rPr>
          <w:sz w:val="24"/>
          <w:szCs w:val="24"/>
        </w:rPr>
        <w:t xml:space="preserve"> tablice</w:t>
      </w:r>
      <w:r w:rsidR="00E17DA9" w:rsidRPr="00E17DA9">
        <w:rPr>
          <w:sz w:val="24"/>
          <w:szCs w:val="24"/>
        </w:rPr>
        <w:tab/>
        <w:t>SVEUČILIŠTE U ZAGREBU, FAKULTET STROJARSTVA I BRODOGRADNJE</w:t>
      </w:r>
      <w:r>
        <w:rPr>
          <w:sz w:val="24"/>
          <w:szCs w:val="24"/>
        </w:rPr>
        <w:t xml:space="preserve">, OIB: </w:t>
      </w:r>
      <w:r w:rsidR="00E17DA9" w:rsidRPr="00E17DA9">
        <w:rPr>
          <w:sz w:val="24"/>
          <w:szCs w:val="24"/>
        </w:rPr>
        <w:t>22910368449</w:t>
      </w:r>
      <w:r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Ivana Lučića 5, 10000 Zagreb</w:t>
      </w:r>
      <w:r w:rsidRPr="0011671C"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5.000,00</w:t>
      </w:r>
      <w:r>
        <w:rPr>
          <w:sz w:val="24"/>
          <w:szCs w:val="24"/>
        </w:rPr>
        <w:t xml:space="preserve"> kn, </w:t>
      </w:r>
    </w:p>
    <w:p w:rsidRDefault="0011671C" w:rsidP="00E17DA9" w:rsidR="0011671C" w:rsidRPr="00E17DA9">
      <w:pPr>
        <w:widowControl/>
        <w:jc w:val="both"/>
        <w:rPr>
          <w:sz w:val="24"/>
          <w:szCs w:val="24"/>
        </w:rPr>
      </w:pPr>
    </w:p>
    <w:p w:rsidRDefault="005E3113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162.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TESLA KABELI d.o.o. za trgovinu i usluge</w:t>
      </w:r>
      <w:r>
        <w:rPr>
          <w:sz w:val="24"/>
          <w:szCs w:val="24"/>
        </w:rPr>
        <w:t xml:space="preserve"> OIB: </w:t>
      </w:r>
      <w:r w:rsidR="00E17DA9" w:rsidRPr="00E17DA9">
        <w:rPr>
          <w:sz w:val="24"/>
          <w:szCs w:val="24"/>
        </w:rPr>
        <w:t>75321357467</w:t>
      </w:r>
      <w:r w:rsidR="00E17DA9" w:rsidRPr="00E17DA9">
        <w:rPr>
          <w:sz w:val="24"/>
          <w:szCs w:val="24"/>
        </w:rPr>
        <w:tab/>
        <w:t>Industrijska 20, 10431 Sveta Nedelja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32.447,39</w:t>
      </w:r>
      <w:r>
        <w:rPr>
          <w:sz w:val="24"/>
          <w:szCs w:val="24"/>
        </w:rPr>
        <w:t xml:space="preserve"> kn,</w:t>
      </w:r>
    </w:p>
    <w:p w:rsidRDefault="005E3113" w:rsidP="00E17DA9" w:rsidR="005E3113" w:rsidRPr="00E17DA9">
      <w:pPr>
        <w:widowControl/>
        <w:jc w:val="both"/>
        <w:rPr>
          <w:sz w:val="24"/>
          <w:szCs w:val="24"/>
        </w:rPr>
      </w:pPr>
    </w:p>
    <w:p w:rsidRDefault="00A52E7D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163.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TIPTEH ZAGREB d.o.o. za zastupanje i distribuciju</w:t>
      </w:r>
      <w:r>
        <w:rPr>
          <w:sz w:val="24"/>
          <w:szCs w:val="24"/>
        </w:rPr>
        <w:t xml:space="preserve">, OIB: </w:t>
      </w:r>
      <w:r w:rsidR="00E17DA9" w:rsidRPr="00E17DA9">
        <w:rPr>
          <w:sz w:val="24"/>
          <w:szCs w:val="24"/>
        </w:rPr>
        <w:t>66435484048</w:t>
      </w:r>
      <w:r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Ratarska 35, 10000 Zagreb</w:t>
      </w:r>
      <w:r>
        <w:rPr>
          <w:sz w:val="24"/>
          <w:szCs w:val="24"/>
        </w:rPr>
        <w:t>,</w:t>
      </w:r>
      <w:r w:rsidRPr="00A52E7D"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3.453,13</w:t>
      </w:r>
      <w:r>
        <w:rPr>
          <w:sz w:val="24"/>
          <w:szCs w:val="24"/>
        </w:rPr>
        <w:t xml:space="preserve"> kn,</w:t>
      </w:r>
    </w:p>
    <w:p w:rsidRDefault="00A52E7D" w:rsidP="00E17DA9" w:rsidR="00A52E7D" w:rsidRPr="00E17DA9">
      <w:pPr>
        <w:widowControl/>
        <w:jc w:val="both"/>
        <w:rPr>
          <w:sz w:val="24"/>
          <w:szCs w:val="24"/>
        </w:rPr>
      </w:pPr>
    </w:p>
    <w:p w:rsidRDefault="00A52E7D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164.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="00E17DA9" w:rsidRPr="00E17DA9">
        <w:rPr>
          <w:sz w:val="24"/>
          <w:szCs w:val="24"/>
        </w:rPr>
        <w:t>TP STROJEVI društvo s ograničenom odgovornošću za proizvodnju i trgovinu</w:t>
      </w:r>
      <w:r>
        <w:rPr>
          <w:sz w:val="24"/>
          <w:szCs w:val="24"/>
        </w:rPr>
        <w:t xml:space="preserve">, OIB: </w:t>
      </w:r>
      <w:r w:rsidR="00E17DA9" w:rsidRPr="00E17DA9">
        <w:rPr>
          <w:sz w:val="24"/>
          <w:szCs w:val="24"/>
        </w:rPr>
        <w:t>04296104796</w:t>
      </w:r>
      <w:r>
        <w:rPr>
          <w:sz w:val="24"/>
          <w:szCs w:val="24"/>
        </w:rPr>
        <w:t xml:space="preserve">, </w:t>
      </w:r>
      <w:r w:rsidR="00E17DA9" w:rsidRPr="00E17DA9">
        <w:rPr>
          <w:sz w:val="24"/>
          <w:szCs w:val="24"/>
        </w:rPr>
        <w:t>Dužice 1,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244.188,13</w:t>
      </w:r>
      <w:r>
        <w:rPr>
          <w:sz w:val="24"/>
          <w:szCs w:val="24"/>
        </w:rPr>
        <w:t xml:space="preserve"> kn,</w:t>
      </w:r>
    </w:p>
    <w:p w:rsidRDefault="00A52E7D" w:rsidP="00E17DA9" w:rsidR="00A52E7D" w:rsidRPr="00E17DA9">
      <w:pPr>
        <w:widowControl/>
        <w:jc w:val="both"/>
        <w:rPr>
          <w:sz w:val="24"/>
          <w:szCs w:val="24"/>
        </w:rPr>
      </w:pPr>
    </w:p>
    <w:p w:rsidRDefault="00E2445D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169.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="00E17DA9" w:rsidRPr="00E17DA9">
        <w:rPr>
          <w:sz w:val="24"/>
          <w:szCs w:val="24"/>
        </w:rPr>
        <w:t xml:space="preserve">VBA-Edelmann GmbH     </w:t>
      </w:r>
      <w:r w:rsidR="00E17DA9" w:rsidRPr="00E17DA9">
        <w:rPr>
          <w:sz w:val="24"/>
          <w:szCs w:val="24"/>
        </w:rPr>
        <w:tab/>
        <w:t>Industriepark 26, 56593 Horhausen (Westerwald), Njemačka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9.205,72</w:t>
      </w:r>
      <w:r>
        <w:rPr>
          <w:sz w:val="24"/>
          <w:szCs w:val="24"/>
        </w:rPr>
        <w:t xml:space="preserve"> kn,</w:t>
      </w:r>
    </w:p>
    <w:p w:rsidRDefault="00E2445D" w:rsidP="00E17DA9" w:rsidR="00E2445D" w:rsidRPr="00E17DA9">
      <w:pPr>
        <w:widowControl/>
        <w:jc w:val="both"/>
        <w:rPr>
          <w:sz w:val="24"/>
          <w:szCs w:val="24"/>
        </w:rPr>
      </w:pPr>
    </w:p>
    <w:p w:rsidRDefault="00E2445D" w:rsidP="00E17DA9" w:rsid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170.</w:t>
      </w:r>
      <w:r>
        <w:rPr>
          <w:sz w:val="24"/>
          <w:szCs w:val="24"/>
        </w:rPr>
        <w:t xml:space="preserve"> tablice </w:t>
      </w:r>
      <w:r w:rsidR="00E17DA9" w:rsidRPr="00E17DA9">
        <w:rPr>
          <w:sz w:val="24"/>
          <w:szCs w:val="24"/>
        </w:rPr>
        <w:tab/>
        <w:t>VMD GRUPA, trgovina i građenje, društvo s ograničenom odgovornošću</w:t>
      </w:r>
      <w:r>
        <w:rPr>
          <w:sz w:val="24"/>
          <w:szCs w:val="24"/>
        </w:rPr>
        <w:t xml:space="preserve">, OIB: </w:t>
      </w:r>
      <w:r w:rsidR="00E17DA9" w:rsidRPr="00E17DA9">
        <w:rPr>
          <w:sz w:val="24"/>
          <w:szCs w:val="24"/>
        </w:rPr>
        <w:t>23646043087</w:t>
      </w:r>
      <w:r w:rsidR="00E17DA9" w:rsidRPr="00E17DA9">
        <w:rPr>
          <w:sz w:val="24"/>
          <w:szCs w:val="24"/>
        </w:rPr>
        <w:tab/>
        <w:t>Strojarska cesta 20,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3.650,53</w:t>
      </w:r>
      <w:r>
        <w:rPr>
          <w:sz w:val="24"/>
          <w:szCs w:val="24"/>
        </w:rPr>
        <w:t xml:space="preserve"> kn,</w:t>
      </w:r>
    </w:p>
    <w:p w:rsidRDefault="00C165FD" w:rsidP="00E17DA9" w:rsidR="00C165FD" w:rsidRPr="00E17DA9">
      <w:pPr>
        <w:widowControl/>
        <w:jc w:val="both"/>
        <w:rPr>
          <w:sz w:val="24"/>
          <w:szCs w:val="24"/>
        </w:rPr>
      </w:pPr>
    </w:p>
    <w:p w:rsidRDefault="00E2445D" w:rsidP="00E17DA9" w:rsidR="00E17DA9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="00E17DA9" w:rsidRPr="00E17DA9">
        <w:rPr>
          <w:sz w:val="24"/>
          <w:szCs w:val="24"/>
        </w:rPr>
        <w:t>171.</w:t>
      </w:r>
      <w:r w:rsidR="00E17DA9"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="00E17DA9" w:rsidRPr="00E17DA9">
        <w:rPr>
          <w:sz w:val="24"/>
          <w:szCs w:val="24"/>
        </w:rPr>
        <w:t>VMD SERVIS društvo s ograničenom odgovornošću za upravljanje i održavanje zgrada i trgovinu</w:t>
      </w:r>
      <w:r>
        <w:rPr>
          <w:sz w:val="24"/>
          <w:szCs w:val="24"/>
        </w:rPr>
        <w:t xml:space="preserve">, OIB: </w:t>
      </w:r>
      <w:r w:rsidR="00E17DA9" w:rsidRPr="00E17DA9">
        <w:rPr>
          <w:sz w:val="24"/>
          <w:szCs w:val="24"/>
        </w:rPr>
        <w:tab/>
        <w:t>93830136269</w:t>
      </w:r>
      <w:r w:rsidR="00E17DA9" w:rsidRPr="00E17DA9">
        <w:rPr>
          <w:sz w:val="24"/>
          <w:szCs w:val="24"/>
        </w:rPr>
        <w:tab/>
        <w:t xml:space="preserve">Strojarska </w:t>
      </w:r>
      <w:r>
        <w:rPr>
          <w:sz w:val="24"/>
          <w:szCs w:val="24"/>
        </w:rPr>
        <w:t>c</w:t>
      </w:r>
      <w:r w:rsidR="00E17DA9" w:rsidRPr="00E17DA9">
        <w:rPr>
          <w:sz w:val="24"/>
          <w:szCs w:val="24"/>
        </w:rPr>
        <w:t>esta 20,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="00E17DA9" w:rsidRPr="00E17DA9">
        <w:rPr>
          <w:sz w:val="24"/>
          <w:szCs w:val="24"/>
        </w:rPr>
        <w:t>95,92</w:t>
      </w:r>
      <w:r>
        <w:rPr>
          <w:sz w:val="24"/>
          <w:szCs w:val="24"/>
        </w:rPr>
        <w:t xml:space="preserve"> kn. </w:t>
      </w:r>
    </w:p>
    <w:p w:rsidRDefault="00E17DA9" w:rsidP="00E17DA9" w:rsidR="00E17DA9" w:rsidRPr="00E17DA9">
      <w:pPr>
        <w:widowControl/>
        <w:jc w:val="both"/>
        <w:rPr>
          <w:sz w:val="24"/>
          <w:szCs w:val="24"/>
        </w:rPr>
      </w:pPr>
      <w:r w:rsidRPr="00E17DA9"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ab/>
        <w:t xml:space="preserve"> </w:t>
      </w:r>
      <w:r w:rsidRPr="00E17DA9">
        <w:rPr>
          <w:sz w:val="24"/>
          <w:szCs w:val="24"/>
        </w:rPr>
        <w:tab/>
        <w:t xml:space="preserve"> </w:t>
      </w:r>
      <w:r w:rsidRPr="00E17DA9">
        <w:rPr>
          <w:sz w:val="24"/>
          <w:szCs w:val="24"/>
        </w:rPr>
        <w:tab/>
      </w:r>
      <w:r w:rsidR="00E2445D">
        <w:rPr>
          <w:sz w:val="24"/>
          <w:szCs w:val="24"/>
        </w:rPr>
        <w:t xml:space="preserve"> </w:t>
      </w:r>
    </w:p>
    <w:p w:rsidRDefault="009D2477" w:rsidP="00717F46" w:rsidR="009D2477" w:rsidRPr="00C165FD">
      <w:pPr>
        <w:widowControl/>
        <w:jc w:val="both"/>
        <w:rPr>
          <w:sz w:val="24"/>
          <w:szCs w:val="24"/>
        </w:rPr>
      </w:pPr>
      <w:r w:rsidRPr="00C165FD">
        <w:rPr>
          <w:sz w:val="24"/>
          <w:szCs w:val="24"/>
        </w:rPr>
        <w:t>u roku od osam dana od dana pravomoćnosti rješenja o upućivanju u parnicu, odnosno primitka drugostupanjske odluke, na parnicu protiv dužnika radi utvrđivanja osporene tražbine.</w:t>
      </w:r>
    </w:p>
    <w:p w:rsidRDefault="00AC3076" w:rsidP="009D2477" w:rsidR="00AC3076" w:rsidRPr="004B329C">
      <w:pPr>
        <w:ind w:left="705"/>
        <w:jc w:val="both"/>
        <w:rPr>
          <w:b/>
          <w:sz w:val="24"/>
          <w:szCs w:val="24"/>
        </w:rPr>
      </w:pPr>
    </w:p>
    <w:p w:rsidRDefault="00764F78" w:rsidP="009D2477" w:rsidR="002E1962" w:rsidRPr="00AC307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="009D2477" w:rsidRPr="00AC3076">
        <w:rPr>
          <w:sz w:val="24"/>
          <w:szCs w:val="24"/>
        </w:rPr>
        <w:t xml:space="preserve">. </w:t>
      </w:r>
      <w:r w:rsidR="00A55F5C" w:rsidRPr="00AC3076">
        <w:rPr>
          <w:sz w:val="24"/>
          <w:szCs w:val="24"/>
        </w:rPr>
        <w:t xml:space="preserve">   </w:t>
      </w:r>
      <w:r w:rsidR="009D2477" w:rsidRPr="00AC3076">
        <w:rPr>
          <w:sz w:val="24"/>
          <w:szCs w:val="24"/>
        </w:rPr>
        <w:t xml:space="preserve">Ako vjerovnici iz točke </w:t>
      </w:r>
      <w:r w:rsidR="00AC3076" w:rsidRPr="00AC3076">
        <w:rPr>
          <w:sz w:val="24"/>
          <w:szCs w:val="24"/>
        </w:rPr>
        <w:t>II</w:t>
      </w:r>
      <w:r w:rsidR="009D2477" w:rsidRPr="00AC3076">
        <w:rPr>
          <w:sz w:val="24"/>
          <w:szCs w:val="24"/>
        </w:rPr>
        <w:t xml:space="preserve">. izreke ovog rješenja ne pokrenu parnicu u roku određenom u točki </w:t>
      </w:r>
      <w:r w:rsidR="00F87286">
        <w:rPr>
          <w:sz w:val="24"/>
          <w:szCs w:val="24"/>
        </w:rPr>
        <w:t>III</w:t>
      </w:r>
      <w:r w:rsidR="009D2477" w:rsidRPr="00AC3076">
        <w:rPr>
          <w:sz w:val="24"/>
          <w:szCs w:val="24"/>
        </w:rPr>
        <w:t>. izreke ovog rješenja, smatrat će se da su odustali od prava na vođenje parnice.</w:t>
      </w:r>
    </w:p>
    <w:p w:rsidRDefault="002E1962" w:rsidP="009D2477" w:rsidR="002E1962" w:rsidRPr="004B329C">
      <w:pPr>
        <w:widowControl/>
        <w:jc w:val="both"/>
        <w:rPr>
          <w:b/>
          <w:sz w:val="24"/>
          <w:szCs w:val="24"/>
        </w:rPr>
      </w:pPr>
    </w:p>
    <w:p w:rsidRDefault="007833D3" w:rsidP="009D2477" w:rsidR="007833D3" w:rsidRPr="004B329C">
      <w:pPr>
        <w:widowControl/>
        <w:jc w:val="both"/>
        <w:rPr>
          <w:b/>
          <w:sz w:val="24"/>
          <w:szCs w:val="24"/>
        </w:rPr>
      </w:pPr>
    </w:p>
    <w:p w:rsidRDefault="004D45C7" w:rsidP="004D45C7" w:rsidR="004D45C7" w:rsidRPr="00F87286">
      <w:pPr>
        <w:widowControl/>
        <w:jc w:val="center"/>
        <w:rPr>
          <w:sz w:val="24"/>
          <w:szCs w:val="24"/>
        </w:rPr>
      </w:pPr>
      <w:r w:rsidRPr="00F87286">
        <w:rPr>
          <w:sz w:val="24"/>
          <w:szCs w:val="24"/>
        </w:rPr>
        <w:t xml:space="preserve">Obrazloženje </w:t>
      </w:r>
    </w:p>
    <w:p w:rsidRDefault="004D45C7" w:rsidP="004D45C7" w:rsidR="004D45C7" w:rsidRPr="004B329C">
      <w:pPr>
        <w:widowControl/>
        <w:jc w:val="center"/>
        <w:rPr>
          <w:b/>
          <w:sz w:val="24"/>
          <w:szCs w:val="24"/>
        </w:rPr>
      </w:pPr>
    </w:p>
    <w:p w:rsidRDefault="00730C39" w:rsidP="00027277" w:rsidR="00730C39" w:rsidRPr="00F87286">
      <w:pPr>
        <w:widowControl/>
        <w:ind w:firstLine="720"/>
        <w:jc w:val="both"/>
        <w:rPr>
          <w:sz w:val="24"/>
          <w:szCs w:val="24"/>
        </w:rPr>
      </w:pPr>
      <w:r w:rsidRPr="00F87286">
        <w:rPr>
          <w:sz w:val="24"/>
          <w:szCs w:val="24"/>
        </w:rPr>
        <w:t>Dužnik je</w:t>
      </w:r>
      <w:r w:rsidR="00F87286" w:rsidRPr="00F87286">
        <w:rPr>
          <w:sz w:val="24"/>
          <w:szCs w:val="24"/>
        </w:rPr>
        <w:t xml:space="preserve"> dana</w:t>
      </w:r>
      <w:r w:rsidRPr="00F87286">
        <w:rPr>
          <w:sz w:val="24"/>
          <w:szCs w:val="24"/>
        </w:rPr>
        <w:t xml:space="preserve"> </w:t>
      </w:r>
      <w:r w:rsidR="00F87286" w:rsidRPr="00F87286">
        <w:rPr>
          <w:sz w:val="24"/>
          <w:szCs w:val="24"/>
        </w:rPr>
        <w:t xml:space="preserve">01. kolovoza </w:t>
      </w:r>
      <w:r w:rsidRPr="00F87286">
        <w:rPr>
          <w:sz w:val="24"/>
          <w:szCs w:val="24"/>
        </w:rPr>
        <w:t xml:space="preserve"> 2018., podnio sudu prijedlog za otvaranje predstečajnoga postupka na temelju odredaba članka 16. i članka 25. st. 1. Stečajnog zakona („Narodne novine“ broj 71/2015 i 104/17; dalje: SZ). </w:t>
      </w:r>
      <w:r w:rsidRPr="00F87286">
        <w:rPr>
          <w:sz w:val="24"/>
          <w:szCs w:val="24"/>
          <w:lang w:eastAsia="en-US"/>
        </w:rPr>
        <w:t>U prijedlogu se u bitnome navodi kako kod dužnika postoji predstečajni razlog prijeteće nesposobnosti za plaćanje.</w:t>
      </w:r>
      <w:r w:rsidR="008C3532" w:rsidRPr="00F87286">
        <w:rPr>
          <w:sz w:val="24"/>
          <w:szCs w:val="24"/>
          <w:lang w:eastAsia="en-US"/>
        </w:rPr>
        <w:t xml:space="preserve"> U prilog navedene tvrdnje dužnik je uz prijedlog dostavio </w:t>
      </w:r>
      <w:r w:rsidR="008C3532" w:rsidRPr="00F87286">
        <w:rPr>
          <w:sz w:val="24"/>
          <w:szCs w:val="24"/>
        </w:rPr>
        <w:t>Potvrdu Financijske agencije o blokadi računa i novčanih sredstava.</w:t>
      </w:r>
    </w:p>
    <w:p w:rsidRDefault="0057786A" w:rsidP="00027277" w:rsidR="0057786A" w:rsidRPr="004B329C">
      <w:pPr>
        <w:widowControl/>
        <w:ind w:firstLine="720"/>
        <w:jc w:val="both"/>
        <w:rPr>
          <w:b/>
          <w:sz w:val="24"/>
          <w:szCs w:val="24"/>
        </w:rPr>
      </w:pPr>
    </w:p>
    <w:p w:rsidRDefault="0023346F" w:rsidP="00027277" w:rsidR="00AC2777" w:rsidRPr="00F87286">
      <w:pPr>
        <w:widowControl/>
        <w:ind w:firstLine="720"/>
        <w:jc w:val="both"/>
        <w:rPr>
          <w:sz w:val="24"/>
          <w:szCs w:val="24"/>
        </w:rPr>
      </w:pPr>
      <w:r w:rsidRPr="00F87286">
        <w:rPr>
          <w:sz w:val="24"/>
          <w:szCs w:val="24"/>
        </w:rPr>
        <w:lastRenderedPageBreak/>
        <w:t xml:space="preserve">Rješenjem suda od </w:t>
      </w:r>
      <w:r w:rsidR="00870441">
        <w:rPr>
          <w:sz w:val="24"/>
          <w:szCs w:val="24"/>
        </w:rPr>
        <w:t>09. listopada</w:t>
      </w:r>
      <w:r w:rsidR="00AC2777" w:rsidRPr="00F87286">
        <w:rPr>
          <w:sz w:val="24"/>
          <w:szCs w:val="24"/>
        </w:rPr>
        <w:t xml:space="preserve"> 2018</w:t>
      </w:r>
      <w:r w:rsidRPr="00F87286">
        <w:rPr>
          <w:sz w:val="24"/>
          <w:szCs w:val="24"/>
        </w:rPr>
        <w:t>.</w:t>
      </w:r>
      <w:r w:rsidR="004046A4" w:rsidRPr="00F87286">
        <w:rPr>
          <w:sz w:val="24"/>
          <w:szCs w:val="24"/>
        </w:rPr>
        <w:t xml:space="preserve">, koje je </w:t>
      </w:r>
      <w:r w:rsidR="00D865D6" w:rsidRPr="00F87286">
        <w:rPr>
          <w:sz w:val="24"/>
          <w:szCs w:val="24"/>
        </w:rPr>
        <w:t xml:space="preserve">istoga dana objavljeno na mrežnoj stranici </w:t>
      </w:r>
      <w:r w:rsidR="004046A4" w:rsidRPr="00F87286">
        <w:rPr>
          <w:sz w:val="24"/>
          <w:szCs w:val="24"/>
        </w:rPr>
        <w:t>e-oglasna ploča ovoga suda</w:t>
      </w:r>
      <w:r w:rsidR="00D865D6" w:rsidRPr="00F87286">
        <w:rPr>
          <w:sz w:val="24"/>
          <w:szCs w:val="24"/>
        </w:rPr>
        <w:t xml:space="preserve">, </w:t>
      </w:r>
      <w:r w:rsidRPr="00F87286">
        <w:rPr>
          <w:sz w:val="24"/>
          <w:szCs w:val="24"/>
        </w:rPr>
        <w:t>otvoren je predstečajni postupak nad dužnikom u skladu s odredbama čl</w:t>
      </w:r>
      <w:r w:rsidR="00AC2777" w:rsidRPr="00F87286">
        <w:rPr>
          <w:sz w:val="24"/>
          <w:szCs w:val="24"/>
        </w:rPr>
        <w:t>anka</w:t>
      </w:r>
      <w:r w:rsidRPr="00F87286">
        <w:rPr>
          <w:sz w:val="24"/>
          <w:szCs w:val="24"/>
        </w:rPr>
        <w:t xml:space="preserve"> 34. SZ-a</w:t>
      </w:r>
      <w:r w:rsidR="00AC2777" w:rsidRPr="00F87286">
        <w:rPr>
          <w:sz w:val="24"/>
          <w:szCs w:val="24"/>
        </w:rPr>
        <w:t>.</w:t>
      </w:r>
    </w:p>
    <w:p w:rsidRDefault="0057786A" w:rsidP="00C31DDB" w:rsidR="0057786A" w:rsidRPr="00F87286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595AD7" w:rsidP="00C31DDB" w:rsidR="00B85CDA" w:rsidRPr="00F87286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87286">
        <w:rPr>
          <w:sz w:val="24"/>
          <w:szCs w:val="24"/>
        </w:rPr>
        <w:t xml:space="preserve">S obzirom na to da je rješenje o otvaranju predstečajnog postupka objavljeno na mrežnoj stranici e-oglasna ploča ovoga suda </w:t>
      </w:r>
      <w:r w:rsidR="00870441">
        <w:rPr>
          <w:sz w:val="24"/>
          <w:szCs w:val="24"/>
        </w:rPr>
        <w:t>09. listopada</w:t>
      </w:r>
      <w:r w:rsidR="00B85CDA" w:rsidRPr="00F87286">
        <w:rPr>
          <w:sz w:val="24"/>
          <w:szCs w:val="24"/>
        </w:rPr>
        <w:t xml:space="preserve"> </w:t>
      </w:r>
      <w:r w:rsidRPr="00F87286">
        <w:rPr>
          <w:sz w:val="24"/>
          <w:szCs w:val="24"/>
        </w:rPr>
        <w:t xml:space="preserve">2018., </w:t>
      </w:r>
      <w:r w:rsidR="00C31DDB" w:rsidRPr="00F87286">
        <w:rPr>
          <w:sz w:val="24"/>
          <w:szCs w:val="24"/>
        </w:rPr>
        <w:t xml:space="preserve">dok se, u skladu s odredbama </w:t>
      </w:r>
      <w:r w:rsidR="00EE465B" w:rsidRPr="00F87286">
        <w:rPr>
          <w:sz w:val="24"/>
          <w:szCs w:val="24"/>
        </w:rPr>
        <w:t>članka</w:t>
      </w:r>
      <w:r w:rsidR="00C31DDB" w:rsidRPr="00F87286">
        <w:rPr>
          <w:sz w:val="24"/>
          <w:szCs w:val="24"/>
        </w:rPr>
        <w:t xml:space="preserve"> 12. stavka 1. SZ-a, dostava smatra obavljenom istekom osmoga dana od dana objave pismena na e-oglasnoj ploči suda, </w:t>
      </w:r>
      <w:r w:rsidRPr="00F87286">
        <w:rPr>
          <w:sz w:val="24"/>
          <w:szCs w:val="24"/>
        </w:rPr>
        <w:t xml:space="preserve">to proizlazi da je zadnji dan roka za prijavu tražbine iz članka 34. stavka 1. podstavak 2. SZ-a, bio </w:t>
      </w:r>
      <w:r w:rsidR="00870441">
        <w:rPr>
          <w:sz w:val="24"/>
          <w:szCs w:val="24"/>
        </w:rPr>
        <w:t>06. studenog 2018.</w:t>
      </w:r>
    </w:p>
    <w:p w:rsidRDefault="00776B90" w:rsidP="00645E91" w:rsidR="00776B90" w:rsidRPr="004B329C">
      <w:pPr>
        <w:jc w:val="both"/>
        <w:rPr>
          <w:b/>
          <w:sz w:val="24"/>
          <w:szCs w:val="24"/>
        </w:rPr>
      </w:pPr>
    </w:p>
    <w:p w:rsidRDefault="00B85CDA" w:rsidP="0057786A" w:rsidR="00B85CDA" w:rsidRPr="004B329C">
      <w:pPr>
        <w:framePr w:y="1" w:x="-176" w:vAnchor="text" w:hAnchor="margin" w:wrap="around" w:hSpace="180"/>
        <w:ind w:left="708"/>
        <w:jc w:val="both"/>
        <w:rPr>
          <w:b/>
        </w:rPr>
      </w:pPr>
    </w:p>
    <w:p w:rsidRDefault="007605D8" w:rsidP="00870441" w:rsidR="007605D8" w:rsidRPr="00870441">
      <w:pPr>
        <w:widowControl/>
        <w:jc w:val="both"/>
        <w:rPr>
          <w:sz w:val="24"/>
          <w:szCs w:val="24"/>
        </w:rPr>
      </w:pPr>
      <w:r w:rsidRPr="00870441">
        <w:rPr>
          <w:sz w:val="24"/>
          <w:szCs w:val="24"/>
        </w:rPr>
        <w:t>Na održanom ročištu ispitane su tražbine za koje vjerovnici nisu podnijeli prijavu tražbine, ali ih je dužnik naveo u prijedlogu za otvaranje predstečajnoga postupka pa za njih postoji zakonska predmnijeva prijave tražbine (članak 39. SZ-a), kao i tražbine za koje su vjerovnici podnijeli pravovremene prijave (članak 36. SZ-a), te je, u skladu s odredbama članka 49. SZ-a, sastavljena tablica ispitanih tražbina.</w:t>
      </w:r>
    </w:p>
    <w:p w:rsidRDefault="00337787" w:rsidP="007605D8" w:rsidR="00337787" w:rsidRPr="004B329C">
      <w:pPr>
        <w:widowControl/>
        <w:ind w:firstLine="720"/>
        <w:jc w:val="both"/>
        <w:rPr>
          <w:b/>
          <w:sz w:val="24"/>
          <w:szCs w:val="24"/>
        </w:rPr>
      </w:pPr>
    </w:p>
    <w:p w:rsidRDefault="00640738" w:rsidP="006C0F82" w:rsidR="00337787" w:rsidRPr="00870441">
      <w:pPr>
        <w:ind w:firstLine="705"/>
        <w:jc w:val="both"/>
        <w:rPr>
          <w:sz w:val="24"/>
          <w:szCs w:val="24"/>
        </w:rPr>
      </w:pPr>
      <w:r w:rsidRPr="00870441">
        <w:rPr>
          <w:sz w:val="24"/>
          <w:szCs w:val="24"/>
        </w:rPr>
        <w:t xml:space="preserve">Uvidom </w:t>
      </w:r>
      <w:r w:rsidR="00215F1F" w:rsidRPr="00870441">
        <w:rPr>
          <w:sz w:val="24"/>
          <w:szCs w:val="24"/>
        </w:rPr>
        <w:t xml:space="preserve">u </w:t>
      </w:r>
      <w:r w:rsidRPr="00870441">
        <w:rPr>
          <w:sz w:val="24"/>
          <w:szCs w:val="24"/>
        </w:rPr>
        <w:t>tablicu osporenih tražbina,</w:t>
      </w:r>
      <w:r w:rsidR="00215F1F" w:rsidRPr="00870441">
        <w:rPr>
          <w:sz w:val="24"/>
          <w:szCs w:val="24"/>
        </w:rPr>
        <w:t xml:space="preserve"> objavljenu</w:t>
      </w:r>
      <w:r w:rsidRPr="00870441">
        <w:rPr>
          <w:sz w:val="24"/>
          <w:szCs w:val="24"/>
        </w:rPr>
        <w:t xml:space="preserve"> na mrežnoj stranici e-oglasna ploča ovoga suda </w:t>
      </w:r>
      <w:r w:rsidR="00F227DD">
        <w:rPr>
          <w:sz w:val="24"/>
          <w:szCs w:val="24"/>
        </w:rPr>
        <w:t>21. siječnja 2019</w:t>
      </w:r>
      <w:r w:rsidRPr="00870441">
        <w:rPr>
          <w:sz w:val="24"/>
          <w:szCs w:val="24"/>
        </w:rPr>
        <w:t xml:space="preserve">., </w:t>
      </w:r>
      <w:r w:rsidR="00215F1F" w:rsidRPr="00870441">
        <w:rPr>
          <w:sz w:val="24"/>
          <w:szCs w:val="24"/>
        </w:rPr>
        <w:t xml:space="preserve">te isprave u spisu, utvrđeno je kako </w:t>
      </w:r>
      <w:r w:rsidRPr="00870441">
        <w:rPr>
          <w:sz w:val="24"/>
          <w:szCs w:val="24"/>
        </w:rPr>
        <w:t>nijedan vjerovnik nije osporio prijavljenu tražbinu drugih vjerovnika u skladu s odredbama čl</w:t>
      </w:r>
      <w:r w:rsidR="00215F1F" w:rsidRPr="00870441">
        <w:rPr>
          <w:sz w:val="24"/>
          <w:szCs w:val="24"/>
        </w:rPr>
        <w:t>anka</w:t>
      </w:r>
      <w:r w:rsidRPr="00870441">
        <w:rPr>
          <w:sz w:val="24"/>
          <w:szCs w:val="24"/>
        </w:rPr>
        <w:t xml:space="preserve"> 42. SZ-a.</w:t>
      </w:r>
      <w:r w:rsidR="00215F1F" w:rsidRPr="00870441">
        <w:rPr>
          <w:sz w:val="24"/>
          <w:szCs w:val="24"/>
        </w:rPr>
        <w:t xml:space="preserve"> Nadalje je utvrđeno kako </w:t>
      </w:r>
      <w:r w:rsidR="00E2367A" w:rsidRPr="00870441">
        <w:rPr>
          <w:sz w:val="24"/>
          <w:szCs w:val="24"/>
        </w:rPr>
        <w:t>su dužnik i povjerenik pravovremeno osporili sljedeće tražbine:</w:t>
      </w:r>
    </w:p>
    <w:p w:rsidRDefault="00B355A5" w:rsidP="00B355A5" w:rsidR="00B355A5" w:rsidRPr="004B329C">
      <w:pPr>
        <w:jc w:val="both"/>
        <w:rPr>
          <w:b/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E17DA9">
        <w:rPr>
          <w:sz w:val="24"/>
          <w:szCs w:val="24"/>
        </w:rPr>
        <w:t>- vjerovnik pod brojem 2</w:t>
      </w:r>
      <w:r>
        <w:rPr>
          <w:sz w:val="24"/>
          <w:szCs w:val="24"/>
        </w:rPr>
        <w:t xml:space="preserve">. tablice </w:t>
      </w:r>
      <w:r w:rsidRPr="00E17DA9">
        <w:rPr>
          <w:sz w:val="24"/>
          <w:szCs w:val="24"/>
        </w:rPr>
        <w:t>A2B EXPRESS LOGISTIKA d.o.o. za prijevoz i otpremništvo</w:t>
      </w:r>
      <w:r>
        <w:rPr>
          <w:sz w:val="24"/>
          <w:szCs w:val="24"/>
        </w:rPr>
        <w:t xml:space="preserve">,  OIB: </w:t>
      </w:r>
      <w:r w:rsidRPr="00E17DA9">
        <w:rPr>
          <w:sz w:val="24"/>
          <w:szCs w:val="24"/>
        </w:rPr>
        <w:t>54655542852</w:t>
      </w:r>
      <w:r w:rsidRPr="00E17DA9">
        <w:rPr>
          <w:sz w:val="24"/>
          <w:szCs w:val="24"/>
        </w:rPr>
        <w:tab/>
        <w:t xml:space="preserve">Buzinski prilaz 36a, 10000 Zagreb, u odnosu na osporenu tražbinu </w:t>
      </w:r>
      <w:r>
        <w:rPr>
          <w:sz w:val="24"/>
          <w:szCs w:val="24"/>
        </w:rPr>
        <w:t xml:space="preserve">u iznosu od </w:t>
      </w:r>
      <w:r w:rsidRPr="00E17DA9">
        <w:rPr>
          <w:sz w:val="24"/>
          <w:szCs w:val="24"/>
        </w:rPr>
        <w:t>14.013,67</w:t>
      </w:r>
      <w:r>
        <w:rPr>
          <w:sz w:val="24"/>
          <w:szCs w:val="24"/>
        </w:rPr>
        <w:t xml:space="preserve"> kn </w:t>
      </w:r>
      <w:r w:rsidR="008B19BB">
        <w:rPr>
          <w:sz w:val="24"/>
          <w:szCs w:val="24"/>
        </w:rPr>
        <w:t xml:space="preserve">jer je dio tražbine podmiren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3.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>AKTON d.o.o. za proizvodnju, trgovinu i usluge</w:t>
      </w:r>
      <w:r>
        <w:rPr>
          <w:sz w:val="24"/>
          <w:szCs w:val="24"/>
        </w:rPr>
        <w:t xml:space="preserve"> OIB: </w:t>
      </w:r>
      <w:r w:rsidRPr="00E17DA9">
        <w:rPr>
          <w:sz w:val="24"/>
          <w:szCs w:val="24"/>
        </w:rPr>
        <w:t>68125341711</w:t>
      </w:r>
      <w:r>
        <w:rPr>
          <w:sz w:val="24"/>
          <w:szCs w:val="24"/>
        </w:rPr>
        <w:t>,</w:t>
      </w:r>
      <w:r w:rsidRPr="00E17DA9">
        <w:rPr>
          <w:sz w:val="24"/>
          <w:szCs w:val="24"/>
        </w:rPr>
        <w:tab/>
        <w:t xml:space="preserve">Bani 75, 10000 Zagreb u odnosu na osporenu tražbinu </w:t>
      </w:r>
      <w:r>
        <w:rPr>
          <w:sz w:val="24"/>
          <w:szCs w:val="24"/>
        </w:rPr>
        <w:t xml:space="preserve">u iznosu od  </w:t>
      </w:r>
      <w:r w:rsidRPr="00E17DA9">
        <w:rPr>
          <w:sz w:val="24"/>
          <w:szCs w:val="24"/>
        </w:rPr>
        <w:t>5.259,06</w:t>
      </w:r>
      <w:r w:rsidR="008B19BB">
        <w:rPr>
          <w:sz w:val="24"/>
          <w:szCs w:val="24"/>
        </w:rPr>
        <w:t xml:space="preserve"> kn jer je tražbina podmirena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5.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>ANPARO d.o.o. za savjetovanje i usluge</w:t>
      </w:r>
      <w:r>
        <w:rPr>
          <w:sz w:val="24"/>
          <w:szCs w:val="24"/>
        </w:rPr>
        <w:t xml:space="preserve"> OIB: </w:t>
      </w:r>
      <w:r w:rsidRPr="00E17DA9">
        <w:rPr>
          <w:sz w:val="24"/>
          <w:szCs w:val="24"/>
        </w:rPr>
        <w:t>36885326631</w:t>
      </w:r>
      <w:r w:rsidRPr="00E17DA9">
        <w:rPr>
          <w:sz w:val="24"/>
          <w:szCs w:val="24"/>
        </w:rPr>
        <w:tab/>
        <w:t>Horvaćanska cesta 27, 10000 Zagreb</w:t>
      </w:r>
      <w:r w:rsidRPr="005B2820"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 xml:space="preserve">u odnosu na osporenu tražbinu </w:t>
      </w:r>
      <w:r>
        <w:rPr>
          <w:sz w:val="24"/>
          <w:szCs w:val="24"/>
        </w:rPr>
        <w:t xml:space="preserve">u iznosu od </w:t>
      </w:r>
      <w:r w:rsidRPr="00E17DA9">
        <w:rPr>
          <w:sz w:val="24"/>
          <w:szCs w:val="24"/>
        </w:rPr>
        <w:t>2.000,00</w:t>
      </w:r>
      <w:r w:rsidR="008B19BB">
        <w:rPr>
          <w:sz w:val="24"/>
          <w:szCs w:val="24"/>
        </w:rPr>
        <w:t xml:space="preserve"> kn </w:t>
      </w:r>
      <w:r w:rsidR="008B19BB" w:rsidRPr="008B19BB">
        <w:rPr>
          <w:sz w:val="24"/>
          <w:szCs w:val="24"/>
        </w:rPr>
        <w:t>jer je</w:t>
      </w:r>
      <w:r w:rsidR="008B19BB">
        <w:rPr>
          <w:sz w:val="24"/>
          <w:szCs w:val="24"/>
        </w:rPr>
        <w:t xml:space="preserve"> dio </w:t>
      </w:r>
      <w:r w:rsidR="008B19BB" w:rsidRPr="008B19BB">
        <w:rPr>
          <w:sz w:val="24"/>
          <w:szCs w:val="24"/>
        </w:rPr>
        <w:t xml:space="preserve"> tražbin</w:t>
      </w:r>
      <w:r w:rsidR="008B19BB">
        <w:rPr>
          <w:sz w:val="24"/>
          <w:szCs w:val="24"/>
        </w:rPr>
        <w:t>e</w:t>
      </w:r>
      <w:r w:rsidR="008B19BB" w:rsidRPr="008B19BB">
        <w:rPr>
          <w:sz w:val="24"/>
          <w:szCs w:val="24"/>
        </w:rPr>
        <w:t xml:space="preserve"> podmiren</w:t>
      </w:r>
      <w:r w:rsidR="008B19BB">
        <w:rPr>
          <w:sz w:val="24"/>
          <w:szCs w:val="24"/>
        </w:rPr>
        <w:t xml:space="preserve">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 w:rsidRPr="00DE37F0">
      <w:pPr>
        <w:pStyle w:val="Odlomakpopisa"/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E37F0">
        <w:rPr>
          <w:rFonts w:hAnsi="Times New Roman" w:ascii="Times New Roman"/>
          <w:sz w:val="24"/>
          <w:szCs w:val="24"/>
        </w:rPr>
        <w:t>vjerovnik pod brojem 6. tablice ASII PRO d.o.o. za ugostiteljstvo, turizam i trgovinu</w:t>
      </w:r>
      <w:r>
        <w:rPr>
          <w:rFonts w:hAnsi="Times New Roman" w:ascii="Times New Roman"/>
          <w:sz w:val="24"/>
          <w:szCs w:val="24"/>
        </w:rPr>
        <w:t xml:space="preserve"> OIB: </w:t>
      </w:r>
      <w:r w:rsidRPr="00DE37F0">
        <w:rPr>
          <w:rFonts w:hAnsi="Times New Roman" w:ascii="Times New Roman"/>
          <w:sz w:val="24"/>
          <w:szCs w:val="24"/>
        </w:rPr>
        <w:t>26285895606</w:t>
      </w:r>
      <w:r>
        <w:rPr>
          <w:rFonts w:hAnsi="Times New Roman" w:ascii="Times New Roman"/>
          <w:sz w:val="24"/>
          <w:szCs w:val="24"/>
        </w:rPr>
        <w:t xml:space="preserve">, </w:t>
      </w:r>
      <w:r w:rsidRPr="00DE37F0">
        <w:rPr>
          <w:rFonts w:hAnsi="Times New Roman" w:ascii="Times New Roman"/>
          <w:sz w:val="24"/>
          <w:szCs w:val="24"/>
        </w:rPr>
        <w:t>Aleja Matije Ljubeka 25, 10000 Zagreb</w:t>
      </w:r>
      <w:r>
        <w:rPr>
          <w:rFonts w:hAnsi="Times New Roman" w:ascii="Times New Roman"/>
          <w:sz w:val="24"/>
          <w:szCs w:val="24"/>
        </w:rPr>
        <w:t xml:space="preserve">, u odnosu na osporenu tražbinu u iznosu od </w:t>
      </w:r>
      <w:r w:rsidRPr="00DE37F0">
        <w:rPr>
          <w:rFonts w:hAnsi="Times New Roman" w:ascii="Times New Roman"/>
          <w:sz w:val="24"/>
          <w:szCs w:val="24"/>
        </w:rPr>
        <w:t>5.500,00</w:t>
      </w:r>
      <w:r w:rsidR="008B19BB">
        <w:rPr>
          <w:rFonts w:hAnsi="Times New Roman" w:ascii="Times New Roman"/>
          <w:sz w:val="24"/>
          <w:szCs w:val="24"/>
        </w:rPr>
        <w:t xml:space="preserve"> kn </w:t>
      </w:r>
      <w:r w:rsidR="008B19BB" w:rsidRPr="008B19BB">
        <w:rPr>
          <w:rFonts w:hAnsi="Times New Roman" w:ascii="Times New Roman"/>
          <w:sz w:val="24"/>
          <w:szCs w:val="24"/>
        </w:rPr>
        <w:t>jer je tražbina podmirena</w:t>
      </w:r>
    </w:p>
    <w:p w:rsidRDefault="00F227DD" w:rsidP="00F227DD" w:rsidR="00F227DD">
      <w:pPr>
        <w:pStyle w:val="Odlomakpopisa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F227DD" w:rsidP="00F227DD" w:rsidR="00F227DD" w:rsidRPr="00C326E6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- vjerovnik pod brojem </w:t>
      </w:r>
      <w:r w:rsidRPr="00C326E6">
        <w:rPr>
          <w:rFonts w:hAnsi="Times New Roman" w:ascii="Times New Roman"/>
          <w:sz w:val="24"/>
          <w:szCs w:val="24"/>
        </w:rPr>
        <w:t>8.</w:t>
      </w:r>
      <w:r>
        <w:rPr>
          <w:rFonts w:hAnsi="Times New Roman" w:ascii="Times New Roman"/>
          <w:sz w:val="24"/>
          <w:szCs w:val="24"/>
        </w:rPr>
        <w:t xml:space="preserve"> tablice </w:t>
      </w:r>
      <w:r w:rsidRPr="00C326E6">
        <w:rPr>
          <w:rFonts w:hAnsi="Times New Roman" w:ascii="Times New Roman"/>
          <w:sz w:val="24"/>
          <w:szCs w:val="24"/>
        </w:rPr>
        <w:t>BARIĆ SLOBODAN</w:t>
      </w:r>
      <w:r>
        <w:rPr>
          <w:rFonts w:hAnsi="Times New Roman" w:ascii="Times New Roman"/>
          <w:sz w:val="24"/>
          <w:szCs w:val="24"/>
        </w:rPr>
        <w:t>, OIB:</w:t>
      </w:r>
      <w:r w:rsidRPr="00C326E6">
        <w:rPr>
          <w:rFonts w:hAnsi="Times New Roman" w:ascii="Times New Roman"/>
          <w:sz w:val="24"/>
          <w:szCs w:val="24"/>
        </w:rPr>
        <w:t>37362669751</w:t>
      </w:r>
      <w:r>
        <w:rPr>
          <w:rFonts w:hAnsi="Times New Roman" w:ascii="Times New Roman"/>
          <w:sz w:val="24"/>
          <w:szCs w:val="24"/>
        </w:rPr>
        <w:t xml:space="preserve">, </w:t>
      </w:r>
      <w:r w:rsidRPr="00C326E6">
        <w:rPr>
          <w:rFonts w:hAnsi="Times New Roman" w:ascii="Times New Roman"/>
          <w:sz w:val="24"/>
          <w:szCs w:val="24"/>
        </w:rPr>
        <w:t xml:space="preserve">Ilica 117A, 10000 Zagreb </w:t>
      </w:r>
      <w:r>
        <w:rPr>
          <w:rFonts w:hAnsi="Times New Roman" w:ascii="Times New Roman"/>
          <w:sz w:val="24"/>
          <w:szCs w:val="24"/>
        </w:rPr>
        <w:t xml:space="preserve">u odnosu na osporenu tražbinu u iznosu od </w:t>
      </w:r>
      <w:r w:rsidRPr="00C326E6">
        <w:rPr>
          <w:rFonts w:hAnsi="Times New Roman" w:ascii="Times New Roman"/>
          <w:sz w:val="24"/>
          <w:szCs w:val="24"/>
        </w:rPr>
        <w:t>28.538,46</w:t>
      </w:r>
      <w:r w:rsidR="008B19BB">
        <w:rPr>
          <w:rFonts w:hAnsi="Times New Roman" w:ascii="Times New Roman"/>
          <w:sz w:val="24"/>
          <w:szCs w:val="24"/>
        </w:rPr>
        <w:t xml:space="preserve"> kn jer je tražbina u zastari</w:t>
      </w:r>
    </w:p>
    <w:p w:rsidRDefault="00F227DD" w:rsidP="00F227DD" w:rsidR="00F227DD">
      <w:pPr>
        <w:pStyle w:val="Odlomakpopisa"/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C326E6">
        <w:rPr>
          <w:rFonts w:hAnsi="Times New Roman" w:ascii="Times New Roman"/>
          <w:sz w:val="24"/>
          <w:szCs w:val="24"/>
        </w:rPr>
        <w:t>vjerovnik pod brojem 13.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26E6">
        <w:rPr>
          <w:rFonts w:hAnsi="Times New Roman" w:ascii="Times New Roman"/>
          <w:sz w:val="24"/>
          <w:szCs w:val="24"/>
        </w:rPr>
        <w:t>tablice BTS COMPANY d.o.o. za trgovinu</w:t>
      </w:r>
      <w:r>
        <w:rPr>
          <w:rFonts w:hAnsi="Times New Roman" w:ascii="Times New Roman"/>
          <w:sz w:val="24"/>
          <w:szCs w:val="24"/>
        </w:rPr>
        <w:t xml:space="preserve">, </w:t>
      </w:r>
      <w:r w:rsidRPr="00C326E6">
        <w:rPr>
          <w:rFonts w:hAnsi="Times New Roman" w:ascii="Times New Roman"/>
          <w:sz w:val="24"/>
          <w:szCs w:val="24"/>
        </w:rPr>
        <w:tab/>
        <w:t>OIB: 34659457170</w:t>
      </w:r>
      <w:r w:rsidRPr="00C326E6">
        <w:rPr>
          <w:rFonts w:hAnsi="Times New Roman" w:ascii="Times New Roman"/>
          <w:sz w:val="24"/>
          <w:szCs w:val="24"/>
        </w:rPr>
        <w:tab/>
        <w:t>Velikopoljska 3, 10000 Zagreb, u odnosu na osporenu tražbinu u iznosu</w:t>
      </w:r>
      <w:r>
        <w:rPr>
          <w:rFonts w:hAnsi="Times New Roman" w:ascii="Times New Roman"/>
          <w:sz w:val="24"/>
          <w:szCs w:val="24"/>
        </w:rPr>
        <w:t xml:space="preserve"> od </w:t>
      </w:r>
      <w:r w:rsidRPr="00C326E6">
        <w:rPr>
          <w:rFonts w:hAnsi="Times New Roman" w:ascii="Times New Roman"/>
          <w:sz w:val="24"/>
          <w:szCs w:val="24"/>
        </w:rPr>
        <w:t>5.000,00</w:t>
      </w:r>
      <w:r w:rsidR="008B19BB">
        <w:rPr>
          <w:rFonts w:hAnsi="Times New Roman" w:ascii="Times New Roman"/>
          <w:sz w:val="24"/>
          <w:szCs w:val="24"/>
        </w:rPr>
        <w:t xml:space="preserve"> kn jer je dio tražbien podmiren </w:t>
      </w: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- vjerovnik pod brojem 1</w:t>
      </w:r>
      <w:r w:rsidRPr="00E17DA9">
        <w:rPr>
          <w:sz w:val="24"/>
          <w:szCs w:val="24"/>
        </w:rPr>
        <w:t>4.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BTS KOTHENNYA društvo s ograničenom odgovornošću za proizvodnju i trgovinu u stečaju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Pr="00E17DA9">
        <w:rPr>
          <w:sz w:val="24"/>
          <w:szCs w:val="24"/>
        </w:rPr>
        <w:t>46353389889</w:t>
      </w:r>
      <w:r w:rsidRPr="00E17DA9">
        <w:rPr>
          <w:sz w:val="24"/>
          <w:szCs w:val="24"/>
        </w:rPr>
        <w:tab/>
        <w:t>Zavrtnica 17, 10000 Zagreb</w:t>
      </w:r>
      <w:r w:rsidRPr="00E17DA9">
        <w:rPr>
          <w:sz w:val="24"/>
          <w:szCs w:val="24"/>
        </w:rPr>
        <w:tab/>
      </w:r>
      <w:r w:rsidRPr="001F4FDD">
        <w:rPr>
          <w:sz w:val="24"/>
          <w:szCs w:val="24"/>
        </w:rPr>
        <w:t>u odnosu na osporenu tražbinu u iznosu od</w:t>
      </w:r>
      <w:r w:rsidRPr="00E17DA9">
        <w:rPr>
          <w:sz w:val="24"/>
          <w:szCs w:val="24"/>
        </w:rPr>
        <w:t xml:space="preserve"> 14.970,97</w:t>
      </w:r>
      <w:r w:rsidR="008B19BB">
        <w:rPr>
          <w:sz w:val="24"/>
          <w:szCs w:val="24"/>
        </w:rPr>
        <w:t xml:space="preserve"> kn jer dugovanje ne postoji </w:t>
      </w:r>
    </w:p>
    <w:p w:rsidRDefault="00F227DD" w:rsidP="00F227DD" w:rsidR="00F227DD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- vjerovnik pod brojem </w:t>
      </w:r>
      <w:r w:rsidRPr="00E17DA9">
        <w:rPr>
          <w:sz w:val="24"/>
          <w:szCs w:val="24"/>
        </w:rPr>
        <w:t>16.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CARMEN UGOSTITELJSTVO društvo s ograničenom odgovornošću za usluge</w:t>
      </w:r>
      <w:r>
        <w:rPr>
          <w:sz w:val="24"/>
          <w:szCs w:val="24"/>
        </w:rPr>
        <w:t xml:space="preserve"> OIB: </w:t>
      </w:r>
      <w:r w:rsidRPr="00E17DA9">
        <w:rPr>
          <w:sz w:val="24"/>
          <w:szCs w:val="24"/>
        </w:rPr>
        <w:t>73646960228</w:t>
      </w:r>
      <w:r w:rsidRPr="00E17DA9">
        <w:rPr>
          <w:sz w:val="24"/>
          <w:szCs w:val="24"/>
        </w:rPr>
        <w:tab/>
        <w:t>Florijana Andrašeca 14, 10000 Zagreb</w:t>
      </w:r>
      <w:r w:rsidRPr="001F4FDD">
        <w:rPr>
          <w:sz w:val="24"/>
          <w:szCs w:val="24"/>
        </w:rPr>
        <w:t xml:space="preserve"> 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3.220,50</w:t>
      </w:r>
      <w:r w:rsidR="008B19BB">
        <w:rPr>
          <w:sz w:val="24"/>
          <w:szCs w:val="24"/>
        </w:rPr>
        <w:t xml:space="preserve"> kn </w:t>
      </w:r>
      <w:r w:rsidR="008B19BB" w:rsidRPr="008B19BB">
        <w:rPr>
          <w:sz w:val="24"/>
          <w:szCs w:val="24"/>
        </w:rPr>
        <w:t>jer je tražbina podmirena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19.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DAC BEACHCROFT CLAIMS LIMITED</w:t>
      </w:r>
      <w:r w:rsidRPr="00E17DA9">
        <w:rPr>
          <w:sz w:val="24"/>
          <w:szCs w:val="24"/>
        </w:rPr>
        <w:tab/>
        <w:t xml:space="preserve">           Portwall Place, Portwall Lane, 9HS Bristol, BS1, Velika Britanija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 w:rsidRPr="00E17DA9">
        <w:rPr>
          <w:sz w:val="24"/>
          <w:szCs w:val="24"/>
        </w:rPr>
        <w:tab/>
      </w:r>
      <w:r w:rsidR="008B19BB"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254.649,57</w:t>
      </w:r>
      <w:r w:rsidR="008B19BB">
        <w:rPr>
          <w:sz w:val="24"/>
          <w:szCs w:val="24"/>
        </w:rPr>
        <w:t xml:space="preserve"> kn, dugovanje ne postoji </w:t>
      </w:r>
    </w:p>
    <w:p w:rsidRDefault="00F227DD" w:rsidP="00F227DD" w:rsidR="00F227DD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21.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DESING d.o.o. BEOGRAD</w:t>
      </w:r>
      <w:r w:rsidRPr="00E17DA9">
        <w:rPr>
          <w:sz w:val="24"/>
          <w:szCs w:val="24"/>
        </w:rPr>
        <w:tab/>
        <w:t xml:space="preserve">           </w:t>
      </w:r>
      <w:r w:rsidRPr="00E17DA9">
        <w:rPr>
          <w:sz w:val="24"/>
          <w:szCs w:val="24"/>
        </w:rPr>
        <w:tab/>
        <w:t>Partizanske avijacije 18 A, 11000 Beograd, Srbija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</w:p>
    <w:p w:rsidRDefault="00F227DD" w:rsidP="00F227DD" w:rsidR="00F227DD">
      <w:pPr>
        <w:widowControl/>
        <w:jc w:val="both"/>
        <w:rPr>
          <w:sz w:val="24"/>
          <w:szCs w:val="24"/>
        </w:rPr>
      </w:pPr>
      <w:r w:rsidRPr="00E17DA9">
        <w:rPr>
          <w:sz w:val="24"/>
          <w:szCs w:val="24"/>
        </w:rPr>
        <w:t>6.887,36</w:t>
      </w:r>
      <w:r w:rsidR="008B19BB">
        <w:rPr>
          <w:sz w:val="24"/>
          <w:szCs w:val="24"/>
        </w:rPr>
        <w:t xml:space="preserve"> kn dugovanje ne postoji</w:t>
      </w:r>
      <w:r>
        <w:rPr>
          <w:sz w:val="24"/>
          <w:szCs w:val="24"/>
        </w:rPr>
        <w:t xml:space="preserve">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24.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DJEČJI VRTIĆ SVETE MALE TEREZIJE</w:t>
      </w: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OIB: </w:t>
      </w:r>
      <w:r w:rsidRPr="00E17DA9">
        <w:rPr>
          <w:sz w:val="24"/>
          <w:szCs w:val="24"/>
        </w:rPr>
        <w:t>43930583296</w:t>
      </w:r>
      <w:r w:rsidRPr="00E17DA9">
        <w:rPr>
          <w:sz w:val="24"/>
          <w:szCs w:val="24"/>
        </w:rPr>
        <w:tab/>
        <w:t>Vrhovec 29,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5.450,00</w:t>
      </w:r>
      <w:r w:rsidR="008B19BB">
        <w:rPr>
          <w:sz w:val="24"/>
          <w:szCs w:val="24"/>
        </w:rPr>
        <w:t xml:space="preserve"> kn </w:t>
      </w:r>
      <w:r>
        <w:rPr>
          <w:sz w:val="24"/>
          <w:szCs w:val="24"/>
        </w:rPr>
        <w:t xml:space="preserve"> </w:t>
      </w:r>
      <w:r w:rsidR="008B19BB" w:rsidRPr="008B19BB">
        <w:rPr>
          <w:sz w:val="24"/>
          <w:szCs w:val="24"/>
        </w:rPr>
        <w:t>jer je tražbina podmirena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32.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ELEKTRO TERMIČKI SUSTAVI društvo s ograničenom odgovornošću za elektroinstalacije, usluge i trgovinu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66950824428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Ulica I Industrijski odvojak 8, 35400 Nova Gradiška</w:t>
      </w:r>
      <w:r w:rsidRPr="003251DF"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2.625,00</w:t>
      </w:r>
      <w:r w:rsidR="008B19BB">
        <w:rPr>
          <w:sz w:val="24"/>
          <w:szCs w:val="24"/>
        </w:rPr>
        <w:t xml:space="preserve"> kn jer je tražbina u zastari </w:t>
      </w:r>
    </w:p>
    <w:p w:rsidRDefault="00F227DD" w:rsidP="00F227DD" w:rsidR="00F227DD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34. tablice </w:t>
      </w:r>
      <w:r w:rsidRPr="00E17DA9">
        <w:rPr>
          <w:sz w:val="24"/>
          <w:szCs w:val="24"/>
        </w:rPr>
        <w:t>ELEKTRO-ŠPIČEK d.o.o. za usluge</w:t>
      </w:r>
    </w:p>
    <w:p w:rsidRDefault="00F227DD" w:rsidP="008B19BB" w:rsidR="008B19B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OIB: </w:t>
      </w:r>
      <w:r w:rsidRPr="00E17DA9">
        <w:rPr>
          <w:sz w:val="24"/>
          <w:szCs w:val="24"/>
        </w:rPr>
        <w:t>11400848423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Stubička 255, 10298 Jablanovec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5.000,00</w:t>
      </w:r>
      <w:r w:rsidR="008B19BB">
        <w:rPr>
          <w:sz w:val="24"/>
          <w:szCs w:val="24"/>
        </w:rPr>
        <w:t xml:space="preserve"> kn</w:t>
      </w:r>
      <w:r>
        <w:rPr>
          <w:sz w:val="24"/>
          <w:szCs w:val="24"/>
        </w:rPr>
        <w:t xml:space="preserve"> </w:t>
      </w:r>
      <w:r w:rsidR="008B19BB">
        <w:rPr>
          <w:sz w:val="24"/>
          <w:szCs w:val="24"/>
        </w:rPr>
        <w:t xml:space="preserve">jer je tražbina u zastari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broje, </w:t>
      </w:r>
      <w:r w:rsidRPr="00E17DA9">
        <w:rPr>
          <w:sz w:val="24"/>
          <w:szCs w:val="24"/>
        </w:rPr>
        <w:t>36.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>ELEKTRON ERMA-STRMEC društvo s ograničenom odgovornošću za proizvodnju, usluge i trgovinu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Pr="00E17DA9">
        <w:rPr>
          <w:sz w:val="24"/>
          <w:szCs w:val="24"/>
        </w:rPr>
        <w:t>47530485643</w:t>
      </w:r>
      <w:r w:rsidRPr="00E17DA9">
        <w:rPr>
          <w:sz w:val="24"/>
          <w:szCs w:val="24"/>
        </w:rPr>
        <w:tab/>
        <w:t>St. Strmec 182, 49240 Stubičke Toplice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5.305,45</w:t>
      </w:r>
      <w:r w:rsidR="008B19BB">
        <w:rPr>
          <w:sz w:val="24"/>
          <w:szCs w:val="24"/>
        </w:rPr>
        <w:t xml:space="preserve"> kn jer dugovanje ne postoji </w:t>
      </w:r>
      <w:r>
        <w:rPr>
          <w:sz w:val="24"/>
          <w:szCs w:val="24"/>
        </w:rPr>
        <w:t xml:space="preserve">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39.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ERSTE CARD CLUB društvo s ograničenom odgovornošću za financijsko posredovanje i usluge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 OIB: </w:t>
      </w:r>
      <w:r w:rsidRPr="00E17DA9">
        <w:rPr>
          <w:sz w:val="24"/>
          <w:szCs w:val="24"/>
        </w:rPr>
        <w:t>85941596441</w:t>
      </w:r>
      <w:r w:rsidRPr="00E17DA9">
        <w:rPr>
          <w:sz w:val="24"/>
          <w:szCs w:val="24"/>
        </w:rPr>
        <w:tab/>
        <w:t>UlicaFrana Folnegovića 6, 10000 Zagreb</w:t>
      </w:r>
      <w:r w:rsidRPr="003251DF"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27.630,59</w:t>
      </w:r>
      <w:r w:rsidR="008B19BB">
        <w:rPr>
          <w:sz w:val="24"/>
          <w:szCs w:val="24"/>
        </w:rPr>
        <w:t xml:space="preserve"> kn jer postji ugovor o preuzimanju duga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8B19BB" w:rsidR="008B19B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broje,  </w:t>
      </w:r>
      <w:r w:rsidRPr="00E17DA9">
        <w:rPr>
          <w:sz w:val="24"/>
          <w:szCs w:val="24"/>
        </w:rPr>
        <w:t>41.</w:t>
      </w:r>
      <w:r>
        <w:rPr>
          <w:sz w:val="24"/>
          <w:szCs w:val="24"/>
        </w:rPr>
        <w:t xml:space="preserve"> tablice</w:t>
      </w:r>
      <w:r w:rsidRPr="00E17DA9">
        <w:rPr>
          <w:sz w:val="24"/>
          <w:szCs w:val="24"/>
        </w:rPr>
        <w:tab/>
        <w:t xml:space="preserve">EST Edelstahl-Schneidtechnik GmbH    </w:t>
      </w:r>
      <w:r w:rsidRPr="00E17DA9">
        <w:rPr>
          <w:sz w:val="24"/>
          <w:szCs w:val="24"/>
        </w:rPr>
        <w:tab/>
        <w:t>Am Stahlwerk 17, 45527 Hattingen, Njemačka</w:t>
      </w:r>
      <w:r w:rsidRPr="00813422"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 w:rsidRPr="00E17DA9">
        <w:rPr>
          <w:sz w:val="24"/>
          <w:szCs w:val="24"/>
        </w:rPr>
        <w:tab/>
        <w:t>19,52</w:t>
      </w:r>
      <w:r w:rsidR="008B19BB">
        <w:rPr>
          <w:sz w:val="24"/>
          <w:szCs w:val="24"/>
        </w:rPr>
        <w:t xml:space="preserve"> kn jer dugovanje ne postoji  </w:t>
      </w: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 </w:t>
      </w:r>
      <w:r w:rsidRPr="00E17DA9">
        <w:rPr>
          <w:sz w:val="24"/>
          <w:szCs w:val="24"/>
        </w:rPr>
        <w:t>43.</w:t>
      </w:r>
      <w:r>
        <w:rPr>
          <w:sz w:val="24"/>
          <w:szCs w:val="24"/>
        </w:rPr>
        <w:t xml:space="preserve"> tablice</w:t>
      </w:r>
      <w:r w:rsidRPr="00E17DA9">
        <w:rPr>
          <w:sz w:val="24"/>
          <w:szCs w:val="24"/>
        </w:rPr>
        <w:tab/>
        <w:t>EUROTEHNIKA d.o.o. za proizvodnju, trgovinu i usluge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42818468021</w:t>
      </w:r>
      <w:r w:rsidRPr="00E17DA9">
        <w:rPr>
          <w:sz w:val="24"/>
          <w:szCs w:val="24"/>
        </w:rPr>
        <w:tab/>
        <w:t>Samoborska cesta 241, 10000 Zagreb</w:t>
      </w:r>
      <w:r w:rsidRPr="00813422"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ab/>
        <w:t>558,75</w:t>
      </w:r>
      <w:r w:rsidR="008B19BB">
        <w:rPr>
          <w:sz w:val="24"/>
          <w:szCs w:val="24"/>
        </w:rPr>
        <w:t xml:space="preserve"> kn </w:t>
      </w:r>
      <w:r>
        <w:rPr>
          <w:sz w:val="24"/>
          <w:szCs w:val="24"/>
        </w:rPr>
        <w:t xml:space="preserve"> </w:t>
      </w:r>
      <w:r w:rsidR="008B19BB">
        <w:rPr>
          <w:sz w:val="24"/>
          <w:szCs w:val="24"/>
        </w:rPr>
        <w:t xml:space="preserve">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44.</w:t>
      </w:r>
      <w:r>
        <w:rPr>
          <w:sz w:val="24"/>
          <w:szCs w:val="24"/>
        </w:rPr>
        <w:t xml:space="preserve"> tablice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EVAPORATORS &amp; SPRAY DRYERS društvo s ograničenom odgovornošću za usluge</w:t>
      </w:r>
      <w:r>
        <w:rPr>
          <w:sz w:val="24"/>
          <w:szCs w:val="24"/>
        </w:rPr>
        <w:t xml:space="preserve"> OIB: </w:t>
      </w:r>
      <w:r w:rsidRPr="00E17DA9">
        <w:rPr>
          <w:sz w:val="24"/>
          <w:szCs w:val="24"/>
        </w:rPr>
        <w:t>22649562019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Ulica Antuna Šoljana 39, 10000 Zagreb</w:t>
      </w:r>
      <w:r w:rsidRPr="00E17DA9">
        <w:rPr>
          <w:sz w:val="24"/>
          <w:szCs w:val="24"/>
        </w:rPr>
        <w:tab/>
      </w:r>
      <w:r w:rsidRPr="00813422">
        <w:rPr>
          <w:sz w:val="24"/>
          <w:szCs w:val="24"/>
        </w:rPr>
        <w:t xml:space="preserve">u odnosu na osporenu tražbinu u iznosu od </w:t>
      </w:r>
      <w:r w:rsidRPr="00E17DA9">
        <w:rPr>
          <w:sz w:val="24"/>
          <w:szCs w:val="24"/>
        </w:rPr>
        <w:t>148.640,52</w:t>
      </w:r>
      <w:r w:rsidR="008B19BB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46.</w:t>
      </w:r>
      <w:r>
        <w:rPr>
          <w:sz w:val="24"/>
          <w:szCs w:val="24"/>
        </w:rPr>
        <w:t xml:space="preserve"> tablice</w:t>
      </w:r>
      <w:r w:rsidRPr="00E17DA9">
        <w:rPr>
          <w:sz w:val="24"/>
          <w:szCs w:val="24"/>
        </w:rPr>
        <w:tab/>
        <w:t>FINANCIJSKA AGENCIJA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 OIB: </w:t>
      </w:r>
      <w:r w:rsidRPr="00E17DA9">
        <w:rPr>
          <w:sz w:val="24"/>
          <w:szCs w:val="24"/>
        </w:rPr>
        <w:t>85821130368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Ulica grada Vukovara 70, 10000 Zagreb</w:t>
      </w:r>
      <w:r w:rsidRPr="00813422"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31.540,18</w:t>
      </w:r>
      <w:r w:rsidR="008B19BB">
        <w:rPr>
          <w:sz w:val="24"/>
          <w:szCs w:val="24"/>
        </w:rPr>
        <w:t xml:space="preserve"> kn, jer je tražbina podmirena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- vjerovnik pod brojem </w:t>
      </w:r>
      <w:r w:rsidRPr="00E17DA9">
        <w:rPr>
          <w:sz w:val="24"/>
          <w:szCs w:val="24"/>
        </w:rPr>
        <w:t>47.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GABREK-GT društvo s ograničenom odgovornošću za trgovinu i usluge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Pr="00E17DA9">
        <w:rPr>
          <w:sz w:val="24"/>
          <w:szCs w:val="24"/>
        </w:rPr>
        <w:t>14774782478</w:t>
      </w:r>
      <w:r w:rsidRPr="00E17DA9">
        <w:rPr>
          <w:sz w:val="24"/>
          <w:szCs w:val="24"/>
        </w:rPr>
        <w:tab/>
        <w:t>Stanka Vraza 6, 10434 Strmec</w:t>
      </w:r>
      <w:r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 w:rsidRPr="00E17D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10.000,00</w:t>
      </w:r>
      <w:r w:rsidR="008B19BB">
        <w:rPr>
          <w:sz w:val="24"/>
          <w:szCs w:val="24"/>
        </w:rPr>
        <w:t xml:space="preserve"> kn jer je dio tražbine podmiren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48.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GENERALI OSIGURANJE dioničko društvo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10840749604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ab/>
        <w:t>Ulica grada Vukovara 284,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4.011,42</w:t>
      </w:r>
      <w:r w:rsidR="008B19BB">
        <w:rPr>
          <w:sz w:val="24"/>
          <w:szCs w:val="24"/>
        </w:rPr>
        <w:t xml:space="preserve"> kn </w:t>
      </w:r>
      <w:r>
        <w:rPr>
          <w:sz w:val="24"/>
          <w:szCs w:val="24"/>
        </w:rPr>
        <w:t xml:space="preserve"> </w:t>
      </w:r>
      <w:r w:rsidR="008B19BB">
        <w:rPr>
          <w:sz w:val="24"/>
          <w:szCs w:val="24"/>
        </w:rPr>
        <w:t>jer je tražbina podmirena</w:t>
      </w:r>
    </w:p>
    <w:p w:rsidRDefault="00F227DD" w:rsidP="00F227DD" w:rsidR="00F227DD">
      <w:pPr>
        <w:widowControl/>
        <w:jc w:val="both"/>
        <w:rPr>
          <w:sz w:val="24"/>
          <w:szCs w:val="24"/>
        </w:rPr>
      </w:pP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broje, </w:t>
      </w:r>
      <w:r w:rsidRPr="00E17DA9">
        <w:rPr>
          <w:sz w:val="24"/>
          <w:szCs w:val="24"/>
        </w:rPr>
        <w:t>51.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GRUJICA PREKAJSKI PR BIRO ZA PROJEKTOVANJE I NADZOR ALFA PROJEKT</w:t>
      </w:r>
      <w:r>
        <w:rPr>
          <w:sz w:val="24"/>
          <w:szCs w:val="24"/>
        </w:rPr>
        <w:t>,</w:t>
      </w:r>
      <w:r w:rsidRPr="00E17DA9">
        <w:rPr>
          <w:sz w:val="24"/>
          <w:szCs w:val="24"/>
        </w:rPr>
        <w:t xml:space="preserve"> Tamiška 15, 23000 Zrenjanin, Srbija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3.722,90</w:t>
      </w:r>
      <w:r>
        <w:rPr>
          <w:sz w:val="24"/>
          <w:szCs w:val="24"/>
        </w:rPr>
        <w:t xml:space="preserve"> kn</w:t>
      </w:r>
      <w:r w:rsidR="008B19BB" w:rsidRPr="008B19BB">
        <w:rPr>
          <w:sz w:val="24"/>
          <w:szCs w:val="24"/>
        </w:rPr>
        <w:t xml:space="preserve"> </w:t>
      </w:r>
      <w:r w:rsidR="008B19BB">
        <w:rPr>
          <w:sz w:val="24"/>
          <w:szCs w:val="24"/>
        </w:rPr>
        <w:t xml:space="preserve">jer dugovanje ne postoji  </w:t>
      </w:r>
    </w:p>
    <w:p w:rsidRDefault="00F227DD" w:rsidP="00F227DD" w:rsidR="00F227DD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57.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HARDSOFT jednostavno društvo s ograničenom odgovornošću za usluge</w:t>
      </w:r>
      <w:r>
        <w:rPr>
          <w:sz w:val="24"/>
          <w:szCs w:val="24"/>
        </w:rPr>
        <w:t xml:space="preserve"> OIB: </w:t>
      </w:r>
      <w:r w:rsidRPr="00E17DA9">
        <w:rPr>
          <w:sz w:val="24"/>
          <w:szCs w:val="24"/>
        </w:rPr>
        <w:t>63182808929</w:t>
      </w:r>
      <w:r w:rsidRPr="00E17DA9">
        <w:rPr>
          <w:sz w:val="24"/>
          <w:szCs w:val="24"/>
        </w:rPr>
        <w:tab/>
        <w:t>Ljudevita Gaja 62, 10430 Samobor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9.008,05</w:t>
      </w:r>
      <w:r w:rsidR="008B19BB">
        <w:rPr>
          <w:sz w:val="24"/>
          <w:szCs w:val="24"/>
        </w:rPr>
        <w:t xml:space="preserve"> kn jer je tražbina u zastari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broje, </w:t>
      </w:r>
      <w:r w:rsidRPr="00E17DA9">
        <w:rPr>
          <w:sz w:val="24"/>
          <w:szCs w:val="24"/>
        </w:rPr>
        <w:t>59.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HETA Asset Resolution Hrvatska, društvo za financiranje d.o.o.</w:t>
      </w:r>
      <w:r w:rsidRPr="00E17DA9">
        <w:rPr>
          <w:sz w:val="24"/>
          <w:szCs w:val="24"/>
        </w:rPr>
        <w:tab/>
        <w:t>87064273078</w:t>
      </w:r>
      <w:r w:rsidRPr="00E17DA9">
        <w:rPr>
          <w:sz w:val="24"/>
          <w:szCs w:val="24"/>
        </w:rPr>
        <w:tab/>
        <w:t>Slavonska avenija 6a,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1.028,50</w:t>
      </w:r>
      <w:r w:rsidR="008B19BB">
        <w:rPr>
          <w:sz w:val="24"/>
          <w:szCs w:val="24"/>
        </w:rPr>
        <w:t xml:space="preserve"> kn jer je tražbina u zastari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61.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>HORVI-GLANZ jednostavno društvo s ograničenom odgovornošću za usluge</w:t>
      </w:r>
      <w:r>
        <w:rPr>
          <w:sz w:val="24"/>
          <w:szCs w:val="24"/>
        </w:rPr>
        <w:t xml:space="preserve"> OIB: </w:t>
      </w:r>
      <w:r w:rsidRPr="00E17DA9">
        <w:rPr>
          <w:sz w:val="24"/>
          <w:szCs w:val="24"/>
        </w:rPr>
        <w:t>80504397596</w:t>
      </w:r>
      <w:r w:rsidRPr="00E17DA9">
        <w:rPr>
          <w:sz w:val="24"/>
          <w:szCs w:val="24"/>
        </w:rPr>
        <w:tab/>
        <w:t>Lovasići 21, 10434 Strmec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2.500,00</w:t>
      </w:r>
      <w:r w:rsidR="008B19BB">
        <w:rPr>
          <w:sz w:val="24"/>
          <w:szCs w:val="24"/>
        </w:rPr>
        <w:t xml:space="preserve"> kn jer je dio tražbine podmiren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64.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HRVATSKA RADIOTELEVIZIJA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68419124305</w:t>
      </w:r>
      <w:r w:rsidRPr="00E17DA9">
        <w:rPr>
          <w:sz w:val="24"/>
          <w:szCs w:val="24"/>
        </w:rPr>
        <w:tab/>
        <w:t>Prisavlje 3,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1.233,92</w:t>
      </w:r>
      <w:r w:rsidR="008B19BB">
        <w:rPr>
          <w:sz w:val="24"/>
          <w:szCs w:val="24"/>
        </w:rPr>
        <w:t xml:space="preserve"> kn jer je dio tražbine podmiren </w:t>
      </w:r>
    </w:p>
    <w:p w:rsidRDefault="008B19BB" w:rsidP="00F227DD" w:rsidR="008B19BB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66.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HRVATSKI TELEKOM d.d.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81793146560</w:t>
      </w:r>
      <w:r w:rsidRPr="00E17DA9">
        <w:rPr>
          <w:sz w:val="24"/>
          <w:szCs w:val="24"/>
        </w:rPr>
        <w:tab/>
        <w:t>Roberta Frangeša Mihanovića 9,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14.657,61</w:t>
      </w:r>
      <w:r w:rsidR="008B19BB">
        <w:rPr>
          <w:sz w:val="24"/>
          <w:szCs w:val="24"/>
        </w:rPr>
        <w:t xml:space="preserve"> kn jer je tražbina podmirena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broje, </w:t>
      </w:r>
      <w:r w:rsidRPr="00E17DA9">
        <w:rPr>
          <w:sz w:val="24"/>
          <w:szCs w:val="24"/>
        </w:rPr>
        <w:t>70.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>IMPEKS BUBNJARCI društvo s ograničenom odgovornošću za proizvodnju, trgovinu i usluge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Pr="00E17DA9">
        <w:rPr>
          <w:sz w:val="24"/>
          <w:szCs w:val="24"/>
        </w:rPr>
        <w:t>05331302896</w:t>
      </w:r>
      <w:r w:rsidRPr="00E17DA9">
        <w:rPr>
          <w:sz w:val="24"/>
          <w:szCs w:val="24"/>
        </w:rPr>
        <w:tab/>
        <w:t>Bubnjarci 75, 47276 Žakanje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468,75</w:t>
      </w:r>
      <w:r w:rsidR="008B19BB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78.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JADRANSKO OSIGURANJE dioničko društvo</w:t>
      </w:r>
      <w:r>
        <w:rPr>
          <w:sz w:val="24"/>
          <w:szCs w:val="24"/>
        </w:rPr>
        <w:t xml:space="preserve"> OIB: </w:t>
      </w:r>
      <w:r w:rsidRPr="00E17DA9">
        <w:rPr>
          <w:sz w:val="24"/>
          <w:szCs w:val="24"/>
        </w:rPr>
        <w:t>94472454976</w:t>
      </w:r>
      <w:r w:rsidRPr="00E17DA9">
        <w:rPr>
          <w:sz w:val="24"/>
          <w:szCs w:val="24"/>
        </w:rPr>
        <w:tab/>
        <w:t>Listopadska 2,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3.256,67</w:t>
      </w:r>
      <w:r w:rsidR="008B19BB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79.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>JAVNI BILJEŽNIK TOMISLAV KNEZ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Pr="00E17DA9">
        <w:rPr>
          <w:sz w:val="24"/>
          <w:szCs w:val="24"/>
        </w:rPr>
        <w:t>07401283723</w:t>
      </w:r>
      <w:r w:rsidRPr="00E17DA9">
        <w:rPr>
          <w:sz w:val="24"/>
          <w:szCs w:val="24"/>
        </w:rPr>
        <w:tab/>
        <w:t>Ulica Hrvatskih branitelja 49, 10434 Strmec,  Sveta Nedelja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530,00</w:t>
      </w:r>
      <w:r w:rsidR="008B19BB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82.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JURANKO S.M. d.o.o. za proizvodnju, trgovinu i usluge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Pr="00E17DA9">
        <w:rPr>
          <w:sz w:val="24"/>
          <w:szCs w:val="24"/>
        </w:rPr>
        <w:t>24626850319</w:t>
      </w:r>
      <w:r w:rsidRPr="00E17DA9">
        <w:rPr>
          <w:sz w:val="24"/>
          <w:szCs w:val="24"/>
        </w:rPr>
        <w:tab/>
        <w:t>Strmec Samoborski, I.G.Kovačića 10, 10431 Sveta Nedelja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4.000,00</w:t>
      </w:r>
      <w:r w:rsidR="008B19BB">
        <w:rPr>
          <w:sz w:val="24"/>
          <w:szCs w:val="24"/>
        </w:rPr>
        <w:t xml:space="preserve"> kn jer je dio tražbine podmiren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84.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KEDOBET d.o.o. za trgovinu i usluge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Pr="00E17DA9">
        <w:rPr>
          <w:sz w:val="24"/>
          <w:szCs w:val="24"/>
        </w:rPr>
        <w:t>39519844872</w:t>
      </w:r>
      <w:r w:rsidRPr="00E17DA9">
        <w:rPr>
          <w:sz w:val="24"/>
          <w:szCs w:val="24"/>
        </w:rPr>
        <w:tab/>
        <w:t>Augusta Prosenika 9,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25.000,00</w:t>
      </w:r>
      <w:r w:rsidR="008B19BB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87.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KOŠARKAŠKI KLUB CEDEVITA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47379113894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Avenija Dubrovnik 15/26,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60.000,00</w:t>
      </w:r>
      <w:r w:rsidR="008B19BB">
        <w:rPr>
          <w:sz w:val="24"/>
          <w:szCs w:val="24"/>
        </w:rPr>
        <w:t xml:space="preserve"> kn jer je tražbina u zastari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91.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LIMARIJA PERIĆ  - OBRT,vl. Damir Perić</w:t>
      </w:r>
      <w:r>
        <w:rPr>
          <w:sz w:val="24"/>
          <w:szCs w:val="24"/>
        </w:rPr>
        <w:t xml:space="preserve">OIB: </w:t>
      </w:r>
      <w:r w:rsidRPr="00E17DA9">
        <w:rPr>
          <w:sz w:val="24"/>
          <w:szCs w:val="24"/>
        </w:rPr>
        <w:t>08359548854</w:t>
      </w:r>
      <w:r w:rsidRPr="00E17DA9">
        <w:rPr>
          <w:sz w:val="24"/>
          <w:szCs w:val="24"/>
        </w:rPr>
        <w:tab/>
        <w:t>Perićev put 1, 10436 Rakov Potok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15.000,00</w:t>
      </w:r>
      <w:r w:rsidR="008B19BB">
        <w:rPr>
          <w:sz w:val="24"/>
          <w:szCs w:val="24"/>
        </w:rPr>
        <w:t xml:space="preserve"> kn jer je tražbina u zastari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102.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>MERCEDES-BENZ LEASING HRVATSKA d.o.o. za leasing nekretnina, vozila i strojeva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ab/>
        <w:t>17080997510</w:t>
      </w:r>
      <w:r w:rsidRPr="00E17DA9">
        <w:rPr>
          <w:sz w:val="24"/>
          <w:szCs w:val="24"/>
        </w:rPr>
        <w:tab/>
        <w:t>Kovinska 5,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 w:rsidRPr="00E17DA9">
        <w:rPr>
          <w:sz w:val="24"/>
          <w:szCs w:val="24"/>
        </w:rPr>
        <w:tab/>
      </w:r>
      <w:r w:rsidR="008B19BB"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1.061,45</w:t>
      </w:r>
      <w:r w:rsidR="008B19BB">
        <w:rPr>
          <w:sz w:val="24"/>
          <w:szCs w:val="24"/>
        </w:rPr>
        <w:t xml:space="preserve"> kn jer je tražbina navedena pod brojem 101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112.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NEUMO GmbH + Co. KG   Henry-Ehrenberg-Platz, 75438 Knittlingen,  Njemačka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1.345,99</w:t>
      </w:r>
      <w:r>
        <w:rPr>
          <w:sz w:val="24"/>
          <w:szCs w:val="24"/>
        </w:rPr>
        <w:t xml:space="preserve"> kn,</w:t>
      </w:r>
      <w:r w:rsidR="008B19BB">
        <w:rPr>
          <w:sz w:val="24"/>
          <w:szCs w:val="24"/>
        </w:rPr>
        <w:t xml:space="preserve"> jer je  tražbina u zastari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-vjerovnik pod brojem </w:t>
      </w:r>
      <w:r w:rsidRPr="00E17DA9">
        <w:rPr>
          <w:sz w:val="24"/>
          <w:szCs w:val="24"/>
        </w:rPr>
        <w:t>115.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>NOVA TRADING S.A.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ul.  Starotoruńska 5, 87-100 Toruń, Poljska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106.980,22</w:t>
      </w:r>
      <w:r w:rsidR="008B19BB">
        <w:rPr>
          <w:sz w:val="24"/>
          <w:szCs w:val="24"/>
        </w:rPr>
        <w:t xml:space="preserve"> kn jer je dio tražbine podmiren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- vjerovnik pod brojem, 1</w:t>
      </w:r>
      <w:r w:rsidRPr="00E17DA9">
        <w:rPr>
          <w:sz w:val="24"/>
          <w:szCs w:val="24"/>
        </w:rPr>
        <w:t>19.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OPG ANTON ŠKUNCA</w:t>
      </w:r>
      <w:r>
        <w:rPr>
          <w:sz w:val="24"/>
          <w:szCs w:val="24"/>
        </w:rPr>
        <w:t>, OIB:</w:t>
      </w:r>
      <w:r w:rsidRPr="00E17DA9">
        <w:rPr>
          <w:sz w:val="24"/>
          <w:szCs w:val="24"/>
        </w:rPr>
        <w:t>16549130303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Braće Ra</w:t>
      </w:r>
      <w:r>
        <w:rPr>
          <w:sz w:val="24"/>
          <w:szCs w:val="24"/>
        </w:rPr>
        <w:t xml:space="preserve">dića 20A Novalja, 53291 Novalja, </w:t>
      </w:r>
      <w:r w:rsidRPr="001F4FDD">
        <w:rPr>
          <w:sz w:val="24"/>
          <w:szCs w:val="24"/>
        </w:rPr>
        <w:t>u odnosu na osporenu tražbinu u iznosu od</w:t>
      </w:r>
      <w:r w:rsidRPr="00E17DA9">
        <w:rPr>
          <w:sz w:val="24"/>
          <w:szCs w:val="24"/>
        </w:rPr>
        <w:t xml:space="preserve"> 401.406,00</w:t>
      </w:r>
      <w:r w:rsidR="008B19BB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120.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Pr="00E17DA9">
        <w:rPr>
          <w:sz w:val="24"/>
          <w:szCs w:val="24"/>
        </w:rPr>
        <w:t>OPG NIKOLA MILKOVIĆ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36230031464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Šetalište Joakima Rakovca 52, 51000 Rijeka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387.644,00</w:t>
      </w:r>
      <w:r w:rsidR="008B19BB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121.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OPG SANDRA BABAC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22713593496Poljica 161, 23235 Poljica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2.343,75</w:t>
      </w:r>
      <w:r w:rsidR="008B19BB">
        <w:rPr>
          <w:sz w:val="24"/>
          <w:szCs w:val="24"/>
        </w:rPr>
        <w:t xml:space="preserve"> kn </w:t>
      </w:r>
      <w:r w:rsidR="008B19BB" w:rsidRPr="008B19BB">
        <w:rPr>
          <w:sz w:val="24"/>
          <w:szCs w:val="24"/>
        </w:rPr>
        <w:t xml:space="preserve"> </w:t>
      </w:r>
      <w:r w:rsidR="008B19BB">
        <w:rPr>
          <w:sz w:val="24"/>
          <w:szCs w:val="24"/>
        </w:rPr>
        <w:t xml:space="preserve">jer dugovanje ne postoji  </w:t>
      </w:r>
    </w:p>
    <w:p w:rsidRDefault="008B19BB" w:rsidP="00F227DD" w:rsidR="008B19BB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126.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Pr="00E17DA9">
        <w:rPr>
          <w:sz w:val="24"/>
          <w:szCs w:val="24"/>
        </w:rPr>
        <w:t>PAVLIĆ MONT društvo s ograničenom odgovornošću za montažu i graditeljstvo</w:t>
      </w:r>
      <w:r w:rsidRPr="00E17DA9">
        <w:rPr>
          <w:sz w:val="24"/>
          <w:szCs w:val="24"/>
        </w:rPr>
        <w:tab/>
        <w:t>84088633894</w:t>
      </w:r>
      <w:r w:rsidRPr="00E17DA9">
        <w:rPr>
          <w:sz w:val="24"/>
          <w:szCs w:val="24"/>
        </w:rPr>
        <w:tab/>
        <w:t>Hrvatskog proljeća 31,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733,75</w:t>
      </w:r>
      <w:r w:rsidR="007111F8">
        <w:rPr>
          <w:sz w:val="24"/>
          <w:szCs w:val="24"/>
        </w:rPr>
        <w:t xml:space="preserve"> kn jer je tražbina u zastari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128.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PERCIPIO d.o.o. za poslovno savjetovanje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Pr="00E17DA9">
        <w:rPr>
          <w:sz w:val="24"/>
          <w:szCs w:val="24"/>
        </w:rPr>
        <w:t>83077147662</w:t>
      </w:r>
      <w:r w:rsidRPr="00E17DA9">
        <w:rPr>
          <w:sz w:val="24"/>
          <w:szCs w:val="24"/>
        </w:rPr>
        <w:tab/>
        <w:t>Bujini 8,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 w:rsidR="007111F8"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75.000,00</w:t>
      </w:r>
      <w:r w:rsidR="007111F8">
        <w:rPr>
          <w:sz w:val="24"/>
          <w:szCs w:val="24"/>
        </w:rPr>
        <w:t xml:space="preserve"> kn jer dugovanje ne postoji  </w:t>
      </w:r>
    </w:p>
    <w:p w:rsidRDefault="007111F8" w:rsidP="00F227DD" w:rsidR="007111F8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129.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PETEK PROCES, D.O.O.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 xml:space="preserve">  </w:t>
      </w:r>
      <w:r w:rsidRPr="00E17DA9">
        <w:rPr>
          <w:sz w:val="24"/>
          <w:szCs w:val="24"/>
        </w:rPr>
        <w:tab/>
        <w:t>Celjska cesta 43 A, 3252 Rogatec, Slovenija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5.350,05</w:t>
      </w:r>
      <w:r w:rsidR="007111F8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 brojem </w:t>
      </w:r>
      <w:r w:rsidRPr="00E17DA9">
        <w:rPr>
          <w:sz w:val="24"/>
          <w:szCs w:val="24"/>
        </w:rPr>
        <w:t>130.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>PODRAVSKA BANKA dioničko društvo</w:t>
      </w:r>
      <w:r>
        <w:rPr>
          <w:sz w:val="24"/>
          <w:szCs w:val="24"/>
        </w:rPr>
        <w:t xml:space="preserve"> OIB: </w:t>
      </w:r>
      <w:r w:rsidRPr="00E17DA9">
        <w:rPr>
          <w:sz w:val="24"/>
          <w:szCs w:val="24"/>
        </w:rPr>
        <w:t>97326283154</w:t>
      </w:r>
      <w:r w:rsidRPr="00E17DA9">
        <w:rPr>
          <w:sz w:val="24"/>
          <w:szCs w:val="24"/>
        </w:rPr>
        <w:tab/>
        <w:t>Opatička 3, 48000 Koprivnica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20.000,00</w:t>
      </w:r>
      <w:r w:rsidR="007111F8">
        <w:rPr>
          <w:sz w:val="24"/>
          <w:szCs w:val="24"/>
        </w:rPr>
        <w:t xml:space="preserve"> kn jer je tražbin u zastari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- vjerovnik pod brojem </w:t>
      </w:r>
      <w:r w:rsidRPr="00E17DA9">
        <w:rPr>
          <w:sz w:val="24"/>
          <w:szCs w:val="24"/>
        </w:rPr>
        <w:t>133.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Proton EL d.o.o. za proizvodnju, trgovinu i usluge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OIB: </w:t>
      </w:r>
      <w:r w:rsidRPr="00E17DA9">
        <w:rPr>
          <w:sz w:val="24"/>
          <w:szCs w:val="24"/>
        </w:rPr>
        <w:t>79590554595</w:t>
      </w:r>
      <w:r w:rsidRPr="00E17DA9">
        <w:rPr>
          <w:sz w:val="24"/>
          <w:szCs w:val="24"/>
        </w:rPr>
        <w:tab/>
        <w:t>Štefanovečka 10,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938,55</w:t>
      </w:r>
      <w:r w:rsidR="007111F8">
        <w:rPr>
          <w:sz w:val="24"/>
          <w:szCs w:val="24"/>
        </w:rPr>
        <w:t xml:space="preserve"> kn jer je dio tražbine podmiren </w:t>
      </w:r>
    </w:p>
    <w:p w:rsidRDefault="00F227DD" w:rsidP="00F227DD" w:rsidR="00F227DD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134.</w:t>
      </w:r>
      <w:r>
        <w:rPr>
          <w:sz w:val="24"/>
          <w:szCs w:val="24"/>
        </w:rPr>
        <w:t xml:space="preserve"> tablice</w:t>
      </w:r>
      <w:r w:rsidRPr="00E17DA9">
        <w:rPr>
          <w:sz w:val="24"/>
          <w:szCs w:val="24"/>
        </w:rPr>
        <w:tab/>
      </w:r>
      <w:r w:rsidR="007111F8"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PRIVREDNA BANKA ZAGREB - DIONIČKO DRUŠTVO</w:t>
      </w:r>
      <w:r w:rsidRPr="00E17DA9">
        <w:rPr>
          <w:sz w:val="24"/>
          <w:szCs w:val="24"/>
        </w:rPr>
        <w:tab/>
        <w:t>02535697732</w:t>
      </w:r>
      <w:r w:rsidRPr="00E17DA9">
        <w:rPr>
          <w:sz w:val="24"/>
          <w:szCs w:val="24"/>
        </w:rPr>
        <w:tab/>
        <w:t>Radnička cesta 50,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 w:rsidRPr="00E17DA9">
        <w:rPr>
          <w:sz w:val="24"/>
          <w:szCs w:val="24"/>
        </w:rPr>
        <w:tab/>
        <w:t>4.163,82</w:t>
      </w:r>
      <w:r w:rsidR="007111F8">
        <w:rPr>
          <w:sz w:val="24"/>
          <w:szCs w:val="24"/>
        </w:rPr>
        <w:t xml:space="preserve"> kn</w:t>
      </w:r>
      <w:r w:rsidR="007111F8" w:rsidRPr="007111F8">
        <w:rPr>
          <w:sz w:val="24"/>
          <w:szCs w:val="24"/>
        </w:rPr>
        <w:t xml:space="preserve"> </w:t>
      </w:r>
      <w:r w:rsidR="007111F8">
        <w:rPr>
          <w:sz w:val="24"/>
          <w:szCs w:val="24"/>
        </w:rPr>
        <w:t xml:space="preserve">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135.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PROCESTEH društvo s ograničenom odgovornošću za proizvodnju i instaliranje strojeva i električne opreme</w:t>
      </w:r>
      <w:r w:rsidRPr="00E17DA9">
        <w:rPr>
          <w:sz w:val="24"/>
          <w:szCs w:val="24"/>
        </w:rPr>
        <w:tab/>
        <w:t>34424959400</w:t>
      </w:r>
      <w:r w:rsidRPr="00E17DA9">
        <w:rPr>
          <w:sz w:val="24"/>
          <w:szCs w:val="24"/>
        </w:rPr>
        <w:tab/>
        <w:t>Zinke Kunc 4,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360.000,00</w:t>
      </w:r>
      <w:r w:rsidR="007111F8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136.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PROELEKTRONIKA d.o.o. za trgovinu i usluge</w:t>
      </w:r>
      <w:r>
        <w:rPr>
          <w:sz w:val="24"/>
          <w:szCs w:val="24"/>
        </w:rPr>
        <w:t xml:space="preserve"> OIB: </w:t>
      </w:r>
      <w:r w:rsidRPr="00E17DA9">
        <w:rPr>
          <w:sz w:val="24"/>
          <w:szCs w:val="24"/>
        </w:rPr>
        <w:t>14195921136</w:t>
      </w:r>
      <w:r w:rsidRPr="00E17DA9">
        <w:rPr>
          <w:sz w:val="24"/>
          <w:szCs w:val="24"/>
        </w:rPr>
        <w:tab/>
        <w:t>Oporovečka 85B,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2.500,00</w:t>
      </w:r>
      <w:r w:rsidR="007111F8">
        <w:rPr>
          <w:sz w:val="24"/>
          <w:szCs w:val="24"/>
        </w:rPr>
        <w:t xml:space="preserve"> kn jer je dio tražbine podmiren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137.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Pr="00E17DA9">
        <w:rPr>
          <w:sz w:val="24"/>
          <w:szCs w:val="24"/>
        </w:rPr>
        <w:t>PROM LASTOVČIĆ, obrt za proizvodnju, trgovinu i servis, vl. Martina Lastovčić Kos</w:t>
      </w:r>
      <w:r w:rsidRPr="00E17DA9">
        <w:rPr>
          <w:sz w:val="24"/>
          <w:szCs w:val="24"/>
        </w:rPr>
        <w:tab/>
        <w:t>81988982343</w:t>
      </w:r>
      <w:r w:rsidRPr="00E17DA9">
        <w:rPr>
          <w:sz w:val="24"/>
          <w:szCs w:val="24"/>
        </w:rPr>
        <w:tab/>
        <w:t>Vrbovec 71, 10430 Vrbovec Samoborski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787,50</w:t>
      </w:r>
      <w:r w:rsidR="007111F8">
        <w:rPr>
          <w:sz w:val="24"/>
          <w:szCs w:val="24"/>
        </w:rPr>
        <w:t xml:space="preserve"> kn jer je tražbina u zastari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-vjerovnik pod brojem </w:t>
      </w:r>
      <w:r w:rsidRPr="00E17DA9">
        <w:rPr>
          <w:sz w:val="24"/>
          <w:szCs w:val="24"/>
        </w:rPr>
        <w:t>143.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RAVANI ACCIAI S.p.a.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Via Trasvolatori Atlantici 50, 44124 Ferrara, Italija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1.343,59</w:t>
      </w:r>
      <w:r w:rsidR="007111F8">
        <w:rPr>
          <w:sz w:val="24"/>
          <w:szCs w:val="24"/>
        </w:rPr>
        <w:t xml:space="preserve"> kn jer je tražbina u zastari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-vjerovnik pod brojem </w:t>
      </w:r>
      <w:r w:rsidRPr="00E17DA9">
        <w:rPr>
          <w:sz w:val="24"/>
          <w:szCs w:val="24"/>
        </w:rPr>
        <w:t>147.</w:t>
      </w:r>
      <w:r>
        <w:rPr>
          <w:sz w:val="24"/>
          <w:szCs w:val="24"/>
        </w:rPr>
        <w:t xml:space="preserve"> tablice</w:t>
      </w:r>
      <w:r w:rsidRPr="00E17DA9">
        <w:rPr>
          <w:sz w:val="24"/>
          <w:szCs w:val="24"/>
        </w:rPr>
        <w:tab/>
        <w:t>SERTO-BEL d.o.o. za izvoz-uvoz i proizvodnju metalnih proizvoda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39241223213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Stupničke šipkovine 20, 10255 Donji Stupnik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17.977,70</w:t>
      </w:r>
      <w:r w:rsidR="007111F8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149.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SIGMAT d.o.o. za proizvodnju, inženjering i trgovinu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47975086540</w:t>
      </w:r>
      <w:r w:rsidRPr="00E17DA9">
        <w:rPr>
          <w:sz w:val="24"/>
          <w:szCs w:val="24"/>
        </w:rPr>
        <w:tab/>
        <w:t>Ulica Dr. Franje Tuđmana 35, 35000 Gromačnik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8.874,57</w:t>
      </w:r>
      <w:r w:rsidR="007111F8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150.</w:t>
      </w:r>
      <w:r>
        <w:rPr>
          <w:sz w:val="24"/>
          <w:szCs w:val="24"/>
        </w:rPr>
        <w:t xml:space="preserve"> tablice</w:t>
      </w:r>
      <w:r w:rsidRPr="00E17DA9">
        <w:rPr>
          <w:sz w:val="24"/>
          <w:szCs w:val="24"/>
        </w:rPr>
        <w:tab/>
        <w:t>SINKRO društvo s ograničenom odgovornošću za proizvodnju, trgovinu i usluge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72163607999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Pešćanska 131,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298,44</w:t>
      </w:r>
      <w:r w:rsidR="007111F8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152.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Pr="00E17DA9">
        <w:rPr>
          <w:sz w:val="24"/>
          <w:szCs w:val="24"/>
        </w:rPr>
        <w:t>SMC Industrijska automatika društvo s ograničenom odgovornošću za trgovinu i usluge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95836079184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Zagrebačka avenija 104,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1.622,79</w:t>
      </w:r>
      <w:r w:rsidR="007111F8">
        <w:rPr>
          <w:sz w:val="24"/>
          <w:szCs w:val="24"/>
        </w:rPr>
        <w:t xml:space="preserve"> kn jer je dio tražbine podmiren</w:t>
      </w:r>
    </w:p>
    <w:p w:rsidRDefault="00F227DD" w:rsidP="00F227DD" w:rsidR="00F227DD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155.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Pr="00E17DA9">
        <w:rPr>
          <w:sz w:val="24"/>
          <w:szCs w:val="24"/>
        </w:rPr>
        <w:t>STAKLOREZ - BURIĆ društvo s ograničenom odgovornošću za staklarstvo, građevinarstvo, i trgovinu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60069586562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Ulica Josipa Štruka 20, 49218 Pregrada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 w:rsidRPr="00E17DA9">
        <w:rPr>
          <w:sz w:val="24"/>
          <w:szCs w:val="24"/>
        </w:rPr>
        <w:tab/>
      </w:r>
      <w:r w:rsidR="006B773E"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6.709,75</w:t>
      </w:r>
      <w:r w:rsidR="006B773E">
        <w:rPr>
          <w:sz w:val="24"/>
          <w:szCs w:val="24"/>
        </w:rPr>
        <w:t xml:space="preserve"> </w:t>
      </w:r>
      <w:r w:rsidR="007111F8">
        <w:rPr>
          <w:sz w:val="24"/>
          <w:szCs w:val="24"/>
        </w:rPr>
        <w:t>kn</w:t>
      </w:r>
      <w:r w:rsidR="006B773E">
        <w:rPr>
          <w:sz w:val="24"/>
          <w:szCs w:val="24"/>
        </w:rPr>
        <w:t xml:space="preserve"> </w:t>
      </w:r>
      <w:r w:rsidR="007111F8">
        <w:rPr>
          <w:sz w:val="24"/>
          <w:szCs w:val="24"/>
        </w:rPr>
        <w:t xml:space="preserve">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pStyle w:val="Bezproreda"/>
        <w:rPr>
          <w:rFonts w:hAnsi="Times New Roman" w:ascii="Times New Roman"/>
          <w:sz w:val="24"/>
          <w:szCs w:val="24"/>
        </w:rPr>
      </w:pPr>
      <w:r>
        <w:tab/>
        <w:t xml:space="preserve">- </w:t>
      </w:r>
      <w:r w:rsidRPr="0011671C">
        <w:rPr>
          <w:rFonts w:hAnsi="Times New Roman" w:ascii="Times New Roman"/>
          <w:sz w:val="24"/>
          <w:szCs w:val="24"/>
        </w:rPr>
        <w:t xml:space="preserve">vjerovnik pod brojem 156. tablice </w:t>
      </w:r>
      <w:r w:rsidRPr="0011671C">
        <w:rPr>
          <w:rFonts w:hAnsi="Times New Roman" w:ascii="Times New Roman"/>
          <w:sz w:val="24"/>
          <w:szCs w:val="24"/>
        </w:rPr>
        <w:tab/>
        <w:t>STANČIĆ MILAN,</w:t>
      </w:r>
      <w:r>
        <w:rPr>
          <w:rFonts w:hAnsi="Times New Roman" w:ascii="Times New Roman"/>
          <w:sz w:val="24"/>
          <w:szCs w:val="24"/>
        </w:rPr>
        <w:t xml:space="preserve"> </w:t>
      </w:r>
      <w:r w:rsidRPr="0011671C">
        <w:rPr>
          <w:rFonts w:hAnsi="Times New Roman" w:ascii="Times New Roman"/>
          <w:sz w:val="24"/>
          <w:szCs w:val="24"/>
        </w:rPr>
        <w:t xml:space="preserve">OIB:45210631195, </w:t>
      </w:r>
      <w:r>
        <w:rPr>
          <w:rFonts w:hAnsi="Times New Roman" w:ascii="Times New Roman"/>
          <w:sz w:val="24"/>
          <w:szCs w:val="24"/>
        </w:rPr>
        <w:t>J</w:t>
      </w:r>
      <w:r w:rsidRPr="0011671C">
        <w:rPr>
          <w:rFonts w:hAnsi="Times New Roman" w:ascii="Times New Roman"/>
          <w:sz w:val="24"/>
          <w:szCs w:val="24"/>
        </w:rPr>
        <w:t>ovinovačka 24, 10000 Zagreb, u odnosu na osporenu tražbinu u iznosu od 2.484,00</w:t>
      </w:r>
      <w:r w:rsidR="006B773E">
        <w:rPr>
          <w:rFonts w:hAnsi="Times New Roman" w:ascii="Times New Roman"/>
          <w:sz w:val="24"/>
          <w:szCs w:val="24"/>
        </w:rPr>
        <w:t xml:space="preserve"> kn </w:t>
      </w:r>
      <w:r w:rsidR="006B773E">
        <w:rPr>
          <w:sz w:val="24"/>
          <w:szCs w:val="24"/>
        </w:rPr>
        <w:t xml:space="preserve">jer dugovanje ne postoji  </w:t>
      </w:r>
    </w:p>
    <w:p w:rsidRDefault="00F227DD" w:rsidP="00F227DD" w:rsidR="00F227DD" w:rsidRPr="0011671C">
      <w:pPr>
        <w:pStyle w:val="Bezproreda"/>
        <w:rPr>
          <w:rFonts w:hAnsi="Times New Roman" w:ascii="Times New Roman"/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- vjerovnik pod brojem 158. tablice </w:t>
      </w:r>
      <w:r w:rsidRPr="00E17DA9">
        <w:rPr>
          <w:sz w:val="24"/>
          <w:szCs w:val="24"/>
        </w:rPr>
        <w:t>STROJOPROMET-ZAGREB servis, trgovina i dorada robe, d.o.o.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97994010225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Zagrebačka 6, 10292 Šenkovec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5.528,98</w:t>
      </w:r>
      <w:r w:rsidR="006B773E">
        <w:rPr>
          <w:sz w:val="24"/>
          <w:szCs w:val="24"/>
        </w:rPr>
        <w:t xml:space="preserve"> kn jer je tražbina u zastari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159.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Pr="00E17DA9">
        <w:rPr>
          <w:sz w:val="24"/>
          <w:szCs w:val="24"/>
        </w:rPr>
        <w:t>STUDENAC društvo s ograničenom odgovornošću za proizvodnju i prodaju pića</w:t>
      </w:r>
      <w:r>
        <w:rPr>
          <w:sz w:val="24"/>
          <w:szCs w:val="24"/>
        </w:rPr>
        <w:t>, OIB:</w:t>
      </w:r>
      <w:r w:rsidRPr="00E17DA9">
        <w:rPr>
          <w:sz w:val="24"/>
          <w:szCs w:val="24"/>
        </w:rPr>
        <w:tab/>
        <w:t>02149349427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Matije Gupca 120, 34550 Lipik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ab/>
      </w:r>
      <w:r w:rsidRPr="001F4FDD">
        <w:rPr>
          <w:sz w:val="24"/>
          <w:szCs w:val="24"/>
        </w:rPr>
        <w:t>u odnosu na osporenu tražbinu u iznosu od</w:t>
      </w:r>
      <w:r w:rsidRPr="00E17DA9">
        <w:rPr>
          <w:sz w:val="24"/>
          <w:szCs w:val="24"/>
        </w:rPr>
        <w:t xml:space="preserve"> 5.794,46</w:t>
      </w:r>
      <w:r w:rsidR="006B773E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160.</w:t>
      </w:r>
      <w:r>
        <w:rPr>
          <w:sz w:val="24"/>
          <w:szCs w:val="24"/>
        </w:rPr>
        <w:t xml:space="preserve"> tablice</w:t>
      </w:r>
      <w:r w:rsidRPr="00E17DA9">
        <w:rPr>
          <w:sz w:val="24"/>
          <w:szCs w:val="24"/>
        </w:rPr>
        <w:tab/>
      </w:r>
      <w:r w:rsidR="006B773E"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SVEUČILIŠTE U ZAGREBU, FAKULTET STROJARSTVA I BRODOGRADNJE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22910368449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Ivana Lučića 5, 10000 Zagreb</w:t>
      </w:r>
      <w:r w:rsidRPr="0011671C"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5.000,00</w:t>
      </w:r>
      <w:r w:rsidR="006B773E">
        <w:rPr>
          <w:sz w:val="24"/>
          <w:szCs w:val="24"/>
        </w:rPr>
        <w:t xml:space="preserve"> kn jer je tražbina u zastari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162.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TESLA KABELI d.o.o. za trgovinu i usluge</w:t>
      </w:r>
      <w:r>
        <w:rPr>
          <w:sz w:val="24"/>
          <w:szCs w:val="24"/>
        </w:rPr>
        <w:t xml:space="preserve"> OIB: </w:t>
      </w:r>
      <w:r w:rsidRPr="00E17DA9">
        <w:rPr>
          <w:sz w:val="24"/>
          <w:szCs w:val="24"/>
        </w:rPr>
        <w:t>75321357467</w:t>
      </w:r>
      <w:r w:rsidRPr="00E17DA9">
        <w:rPr>
          <w:sz w:val="24"/>
          <w:szCs w:val="24"/>
        </w:rPr>
        <w:tab/>
        <w:t>Industrijska 20, 10431 Sveta Nedelja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32.447,39</w:t>
      </w:r>
      <w:r w:rsidR="006B773E">
        <w:rPr>
          <w:sz w:val="24"/>
          <w:szCs w:val="24"/>
        </w:rPr>
        <w:t xml:space="preserve"> kn</w:t>
      </w:r>
      <w:r w:rsidR="006B773E" w:rsidRPr="006B773E">
        <w:rPr>
          <w:sz w:val="24"/>
          <w:szCs w:val="24"/>
        </w:rPr>
        <w:t xml:space="preserve"> </w:t>
      </w:r>
      <w:r w:rsidR="006B773E">
        <w:rPr>
          <w:sz w:val="24"/>
          <w:szCs w:val="24"/>
        </w:rPr>
        <w:t xml:space="preserve">jer dugovanje ne postoji  </w:t>
      </w:r>
    </w:p>
    <w:p w:rsidRDefault="006B773E" w:rsidP="00F227DD" w:rsidR="00F227DD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163.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TIPTEH ZAGREB d.o.o. za zastupanje i distribuciju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66435484048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Ratarska 35, 10000 Zagreb</w:t>
      </w:r>
      <w:r>
        <w:rPr>
          <w:sz w:val="24"/>
          <w:szCs w:val="24"/>
        </w:rPr>
        <w:t>,</w:t>
      </w:r>
      <w:r w:rsidRPr="00A52E7D">
        <w:rPr>
          <w:sz w:val="24"/>
          <w:szCs w:val="24"/>
        </w:rPr>
        <w:t xml:space="preserve">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3.453,13</w:t>
      </w:r>
      <w:r w:rsidR="006B773E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164.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Pr="00E17DA9">
        <w:rPr>
          <w:sz w:val="24"/>
          <w:szCs w:val="24"/>
        </w:rPr>
        <w:t>TP STROJEVI društvo s ograničenom odgovornošću za proizvodnju i trgovinu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04296104796</w:t>
      </w:r>
      <w:r>
        <w:rPr>
          <w:sz w:val="24"/>
          <w:szCs w:val="24"/>
        </w:rPr>
        <w:t xml:space="preserve">, </w:t>
      </w:r>
      <w:r w:rsidRPr="00E17DA9">
        <w:rPr>
          <w:sz w:val="24"/>
          <w:szCs w:val="24"/>
        </w:rPr>
        <w:t>Dužice 1,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244.188,13</w:t>
      </w:r>
      <w:r w:rsidR="006B773E">
        <w:rPr>
          <w:sz w:val="24"/>
          <w:szCs w:val="24"/>
        </w:rPr>
        <w:t xml:space="preserve"> kn jer dugovanje ne postoji  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169.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Pr="00E17DA9">
        <w:rPr>
          <w:sz w:val="24"/>
          <w:szCs w:val="24"/>
        </w:rPr>
        <w:t xml:space="preserve">VBA-Edelmann GmbH     </w:t>
      </w:r>
      <w:r w:rsidRPr="00E17DA9">
        <w:rPr>
          <w:sz w:val="24"/>
          <w:szCs w:val="24"/>
        </w:rPr>
        <w:tab/>
        <w:t>Industriepark 26, 56593 Horhausen (Westerwald), Njemačka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9.205,72</w:t>
      </w:r>
      <w:r w:rsidR="006B773E">
        <w:rPr>
          <w:sz w:val="24"/>
          <w:szCs w:val="24"/>
        </w:rPr>
        <w:t xml:space="preserve"> kn jer je tražbina u zastari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170.</w:t>
      </w:r>
      <w:r>
        <w:rPr>
          <w:sz w:val="24"/>
          <w:szCs w:val="24"/>
        </w:rPr>
        <w:t xml:space="preserve"> tablice </w:t>
      </w:r>
      <w:r w:rsidRPr="00E17DA9">
        <w:rPr>
          <w:sz w:val="24"/>
          <w:szCs w:val="24"/>
        </w:rPr>
        <w:tab/>
        <w:t>VMD GRUPA, trgovina i građenje, društvo s ograničenom odgovornošću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>23646043087</w:t>
      </w:r>
      <w:r w:rsidRPr="00E17DA9">
        <w:rPr>
          <w:sz w:val="24"/>
          <w:szCs w:val="24"/>
        </w:rPr>
        <w:tab/>
        <w:t>Strojarska cesta 20,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3.650,53</w:t>
      </w:r>
      <w:r w:rsidR="006B773E">
        <w:rPr>
          <w:sz w:val="24"/>
          <w:szCs w:val="24"/>
        </w:rPr>
        <w:t xml:space="preserve"> kn jer je tražbina podmirena</w:t>
      </w: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</w:p>
    <w:p w:rsidRDefault="00F227DD" w:rsidP="00F227DD" w:rsidR="00F227DD" w:rsidRPr="00E17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vjerovnik pod brojem </w:t>
      </w:r>
      <w:r w:rsidRPr="00E17DA9">
        <w:rPr>
          <w:sz w:val="24"/>
          <w:szCs w:val="24"/>
        </w:rPr>
        <w:t>171.</w:t>
      </w:r>
      <w:r w:rsidRPr="00E17DA9">
        <w:rPr>
          <w:sz w:val="24"/>
          <w:szCs w:val="24"/>
        </w:rPr>
        <w:tab/>
      </w:r>
      <w:r>
        <w:rPr>
          <w:sz w:val="24"/>
          <w:szCs w:val="24"/>
        </w:rPr>
        <w:t xml:space="preserve">tablice </w:t>
      </w:r>
      <w:r w:rsidRPr="00E17DA9">
        <w:rPr>
          <w:sz w:val="24"/>
          <w:szCs w:val="24"/>
        </w:rPr>
        <w:t>VMD SERVIS društvo s ograničenom odgovornošću za upravljanje i održavanje zgrada i trgovinu</w:t>
      </w:r>
      <w:r>
        <w:rPr>
          <w:sz w:val="24"/>
          <w:szCs w:val="24"/>
        </w:rPr>
        <w:t xml:space="preserve">, OIB: </w:t>
      </w:r>
      <w:r w:rsidRPr="00E17DA9">
        <w:rPr>
          <w:sz w:val="24"/>
          <w:szCs w:val="24"/>
        </w:rPr>
        <w:tab/>
        <w:t>93830136269</w:t>
      </w:r>
      <w:r w:rsidRPr="00E17DA9">
        <w:rPr>
          <w:sz w:val="24"/>
          <w:szCs w:val="24"/>
        </w:rPr>
        <w:tab/>
      </w:r>
      <w:r w:rsidR="008B19BB"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 xml:space="preserve">Strojarska </w:t>
      </w:r>
      <w:r>
        <w:rPr>
          <w:sz w:val="24"/>
          <w:szCs w:val="24"/>
        </w:rPr>
        <w:t>c</w:t>
      </w:r>
      <w:r w:rsidRPr="00E17DA9">
        <w:rPr>
          <w:sz w:val="24"/>
          <w:szCs w:val="24"/>
        </w:rPr>
        <w:t>esta 20, 10000 Zagreb</w:t>
      </w:r>
      <w:r>
        <w:rPr>
          <w:sz w:val="24"/>
          <w:szCs w:val="24"/>
        </w:rPr>
        <w:t xml:space="preserve">, </w:t>
      </w:r>
      <w:r w:rsidRPr="001F4FDD">
        <w:rPr>
          <w:sz w:val="24"/>
          <w:szCs w:val="24"/>
        </w:rPr>
        <w:t>u odnosu na osporenu tražbinu u iznosu od</w:t>
      </w:r>
      <w:r>
        <w:rPr>
          <w:sz w:val="24"/>
          <w:szCs w:val="24"/>
        </w:rPr>
        <w:t xml:space="preserve"> </w:t>
      </w:r>
      <w:r w:rsidRPr="00E17DA9">
        <w:rPr>
          <w:sz w:val="24"/>
          <w:szCs w:val="24"/>
        </w:rPr>
        <w:t>95,92</w:t>
      </w:r>
      <w:r w:rsidR="006B773E">
        <w:rPr>
          <w:sz w:val="24"/>
          <w:szCs w:val="24"/>
        </w:rPr>
        <w:t xml:space="preserve"> kn jer je tražbina podmirena.</w:t>
      </w:r>
    </w:p>
    <w:p w:rsidRDefault="00B355A5" w:rsidP="00F227DD" w:rsidR="00B355A5">
      <w:pPr>
        <w:jc w:val="both"/>
        <w:rPr>
          <w:b/>
          <w:sz w:val="24"/>
          <w:szCs w:val="24"/>
        </w:rPr>
      </w:pPr>
    </w:p>
    <w:p w:rsidRDefault="00EA7BDB" w:rsidP="00EA7BDB" w:rsidR="003876FB" w:rsidRPr="001B5AB6">
      <w:pPr>
        <w:jc w:val="both"/>
        <w:rPr>
          <w:sz w:val="24"/>
          <w:szCs w:val="24"/>
        </w:rPr>
      </w:pPr>
      <w:r w:rsidRPr="004B329C">
        <w:rPr>
          <w:b/>
          <w:sz w:val="24"/>
          <w:szCs w:val="24"/>
        </w:rPr>
        <w:t xml:space="preserve">      </w:t>
      </w:r>
      <w:r w:rsidR="003876FB" w:rsidRPr="001B5AB6">
        <w:rPr>
          <w:rStyle w:val="st1"/>
          <w:sz w:val="24"/>
          <w:szCs w:val="24"/>
        </w:rPr>
        <w:t>Na</w:t>
      </w:r>
      <w:r w:rsidR="00B33A52" w:rsidRPr="001B5AB6">
        <w:rPr>
          <w:rStyle w:val="st1"/>
          <w:sz w:val="24"/>
          <w:szCs w:val="24"/>
        </w:rPr>
        <w:t xml:space="preserve"> održanom ročištu dužnik </w:t>
      </w:r>
      <w:r w:rsidR="003876FB" w:rsidRPr="001B5AB6">
        <w:rPr>
          <w:rStyle w:val="st1"/>
          <w:sz w:val="24"/>
          <w:szCs w:val="24"/>
        </w:rPr>
        <w:t xml:space="preserve">i povjerenik </w:t>
      </w:r>
      <w:r w:rsidR="00B33A52" w:rsidRPr="001B5AB6">
        <w:rPr>
          <w:rStyle w:val="st1"/>
          <w:sz w:val="24"/>
          <w:szCs w:val="24"/>
        </w:rPr>
        <w:t xml:space="preserve">su ostali kod izjavljenog osporavanja, </w:t>
      </w:r>
      <w:r w:rsidR="003876FB" w:rsidRPr="001B5AB6">
        <w:rPr>
          <w:sz w:val="24"/>
          <w:szCs w:val="24"/>
        </w:rPr>
        <w:t xml:space="preserve">dok izjavljeno osporavanje nije otklonjeno (članak 263. u vezi s člankom 48. stavkom 5. SZ-a). Nadalje, dužnik i povjerenik </w:t>
      </w:r>
      <w:r w:rsidR="00B33A52" w:rsidRPr="001B5AB6">
        <w:rPr>
          <w:rStyle w:val="st1"/>
          <w:sz w:val="24"/>
          <w:szCs w:val="24"/>
        </w:rPr>
        <w:t xml:space="preserve">su naveli kako za osporene tražbine </w:t>
      </w:r>
      <w:r w:rsidR="00672D6D" w:rsidRPr="001B5AB6">
        <w:rPr>
          <w:rStyle w:val="st1"/>
          <w:sz w:val="24"/>
          <w:szCs w:val="24"/>
        </w:rPr>
        <w:t xml:space="preserve">pod rednim brojem </w:t>
      </w:r>
      <w:r w:rsidR="00C3098F">
        <w:rPr>
          <w:rStyle w:val="st1"/>
          <w:sz w:val="24"/>
          <w:szCs w:val="24"/>
        </w:rPr>
        <w:t xml:space="preserve"> 2, 3, 5, 6, 8, 13, 14, 16, 19, 21, 24, 32, 34,  36, 39, </w:t>
      </w:r>
      <w:r w:rsidR="009D3B70" w:rsidRPr="001B5AB6">
        <w:rPr>
          <w:rStyle w:val="st1"/>
          <w:sz w:val="24"/>
          <w:szCs w:val="24"/>
        </w:rPr>
        <w:t xml:space="preserve"> </w:t>
      </w:r>
      <w:r w:rsidR="00C3098F">
        <w:rPr>
          <w:rStyle w:val="st1"/>
          <w:sz w:val="24"/>
          <w:szCs w:val="24"/>
        </w:rPr>
        <w:t xml:space="preserve">41, 43, 44, 46-48, 51, 57, 59, 61, 64, 66, 70, 78, 79, 82, 84, 87, 91, 102, 112, 115, 119-121, 126, 128-130, 133-137, 143, 147, 149, 150, 152, 155, 156, 158-160, 162-164, 169-171 </w:t>
      </w:r>
      <w:r w:rsidR="00B33A52" w:rsidRPr="001B5AB6">
        <w:rPr>
          <w:rStyle w:val="st1"/>
          <w:sz w:val="24"/>
          <w:szCs w:val="24"/>
        </w:rPr>
        <w:t>ne postoji ovršna isprava, koja činjenica proizlazi i iz prijava tražbina vjerovnika osporenih tražbina i isprava dostavljenih uz te prijave.</w:t>
      </w:r>
      <w:r w:rsidR="003876FB" w:rsidRPr="001B5AB6">
        <w:rPr>
          <w:rStyle w:val="st1"/>
          <w:sz w:val="24"/>
          <w:szCs w:val="24"/>
        </w:rPr>
        <w:t xml:space="preserve"> </w:t>
      </w:r>
      <w:r w:rsidR="003876FB" w:rsidRPr="001B5AB6">
        <w:rPr>
          <w:sz w:val="24"/>
          <w:szCs w:val="24"/>
        </w:rPr>
        <w:t xml:space="preserve">Zbog toga je, na temelju odredbe članka 50. stavka 1. SZ-a, odlučeno kao u točki </w:t>
      </w:r>
      <w:r w:rsidR="00C3098F" w:rsidRPr="00C3098F">
        <w:rPr>
          <w:sz w:val="24"/>
          <w:szCs w:val="24"/>
        </w:rPr>
        <w:t>III</w:t>
      </w:r>
      <w:r w:rsidR="003876FB" w:rsidRPr="00C3098F">
        <w:rPr>
          <w:sz w:val="24"/>
          <w:szCs w:val="24"/>
        </w:rPr>
        <w:t>.</w:t>
      </w:r>
      <w:r w:rsidR="003876FB" w:rsidRPr="001B5AB6">
        <w:rPr>
          <w:sz w:val="24"/>
          <w:szCs w:val="24"/>
        </w:rPr>
        <w:t xml:space="preserve"> izreke rješenja</w:t>
      </w:r>
      <w:r w:rsidR="00C3098F">
        <w:rPr>
          <w:sz w:val="24"/>
          <w:szCs w:val="24"/>
        </w:rPr>
        <w:t>.</w:t>
      </w:r>
    </w:p>
    <w:p w:rsidRDefault="00B33A52" w:rsidP="00E2367A" w:rsidR="00B33A52" w:rsidRPr="001B5AB6">
      <w:pPr>
        <w:ind w:firstLine="705"/>
        <w:jc w:val="both"/>
        <w:rPr>
          <w:rStyle w:val="st1"/>
          <w:sz w:val="24"/>
          <w:szCs w:val="24"/>
        </w:rPr>
      </w:pPr>
    </w:p>
    <w:p w:rsidRDefault="00B33A52" w:rsidP="003876FB" w:rsidR="003876FB" w:rsidRPr="00C3098F">
      <w:pPr>
        <w:ind w:firstLine="705"/>
        <w:jc w:val="both"/>
        <w:rPr>
          <w:color w:themeColor="text1" w:val="000000"/>
          <w:sz w:val="24"/>
          <w:szCs w:val="24"/>
        </w:rPr>
      </w:pPr>
      <w:r w:rsidRPr="001B5AB6">
        <w:rPr>
          <w:rStyle w:val="st1"/>
          <w:sz w:val="24"/>
          <w:szCs w:val="24"/>
        </w:rPr>
        <w:t xml:space="preserve">Osim navedenih tražbina </w:t>
      </w:r>
      <w:r w:rsidR="00E2367A" w:rsidRPr="001B5AB6">
        <w:rPr>
          <w:sz w:val="24"/>
          <w:szCs w:val="24"/>
        </w:rPr>
        <w:t xml:space="preserve">povjerenik i dužnik </w:t>
      </w:r>
      <w:r w:rsidR="002F6A3B" w:rsidRPr="001B5AB6">
        <w:rPr>
          <w:sz w:val="24"/>
          <w:szCs w:val="24"/>
        </w:rPr>
        <w:t xml:space="preserve"> </w:t>
      </w:r>
      <w:r w:rsidR="00E2367A" w:rsidRPr="001B5AB6">
        <w:rPr>
          <w:sz w:val="24"/>
          <w:szCs w:val="24"/>
        </w:rPr>
        <w:t xml:space="preserve">nisu osporili preostale tražbine navedene </w:t>
      </w:r>
      <w:r w:rsidR="00C91B43" w:rsidRPr="001B5AB6">
        <w:rPr>
          <w:color w:themeColor="text1" w:val="000000"/>
          <w:sz w:val="24"/>
          <w:szCs w:val="24"/>
        </w:rPr>
        <w:t xml:space="preserve">pod brojem </w:t>
      </w:r>
      <w:r w:rsidR="000024FE">
        <w:rPr>
          <w:color w:themeColor="text1" w:val="000000"/>
          <w:sz w:val="24"/>
          <w:szCs w:val="24"/>
        </w:rPr>
        <w:t xml:space="preserve">1, 4, 7, 9-12, 15, 17-18, 20, 22-23, 25-31, 33, 35, 37-38, 40, 42, 45, 49-50, 52-56, 58, 60, 62-63, 65, 67-69, 71-77, 80-81, 83, 85-86, 88-90, 92-101, 103-111, 113-114, 116-118, 122-125, 127, </w:t>
      </w:r>
      <w:r w:rsidR="00144FB5">
        <w:rPr>
          <w:color w:themeColor="text1" w:val="000000"/>
          <w:sz w:val="24"/>
          <w:szCs w:val="24"/>
        </w:rPr>
        <w:t xml:space="preserve">131-132, 138-142, 144-146, 148, 151, 153-154, 157, 161, 165-168 </w:t>
      </w:r>
      <w:r w:rsidR="00883971" w:rsidRPr="004B329C">
        <w:rPr>
          <w:b/>
          <w:color w:themeColor="text1" w:val="000000"/>
          <w:sz w:val="24"/>
          <w:szCs w:val="24"/>
        </w:rPr>
        <w:t xml:space="preserve"> </w:t>
      </w:r>
      <w:r w:rsidR="003876FB" w:rsidRPr="00C3098F">
        <w:rPr>
          <w:color w:themeColor="text1" w:val="000000"/>
          <w:sz w:val="24"/>
          <w:szCs w:val="24"/>
        </w:rPr>
        <w:t xml:space="preserve">tablice prijavljenih tražbina. </w:t>
      </w:r>
      <w:r w:rsidR="009D3B70" w:rsidRPr="00C3098F">
        <w:rPr>
          <w:color w:themeColor="text1" w:val="000000"/>
          <w:sz w:val="24"/>
          <w:szCs w:val="24"/>
        </w:rPr>
        <w:t xml:space="preserve"> </w:t>
      </w:r>
      <w:r w:rsidR="003876FB" w:rsidRPr="00C3098F">
        <w:rPr>
          <w:color w:themeColor="text1" w:val="000000"/>
          <w:sz w:val="24"/>
          <w:szCs w:val="24"/>
        </w:rPr>
        <w:t xml:space="preserve">S obzirom na to da niti vjerovnici nisu osporili te tražbine, to se u </w:t>
      </w:r>
      <w:r w:rsidR="003876FB" w:rsidRPr="00C3098F">
        <w:rPr>
          <w:color w:themeColor="text1" w:val="000000"/>
          <w:sz w:val="24"/>
          <w:szCs w:val="24"/>
        </w:rPr>
        <w:lastRenderedPageBreak/>
        <w:t>skladu s odredbom članka 47</w:t>
      </w:r>
      <w:r w:rsidR="00E84D0B" w:rsidRPr="00C3098F">
        <w:rPr>
          <w:color w:themeColor="text1" w:val="000000"/>
          <w:sz w:val="24"/>
          <w:szCs w:val="24"/>
        </w:rPr>
        <w:t>.</w:t>
      </w:r>
      <w:r w:rsidR="003876FB" w:rsidRPr="00C3098F">
        <w:rPr>
          <w:color w:themeColor="text1" w:val="000000"/>
          <w:sz w:val="24"/>
          <w:szCs w:val="24"/>
        </w:rPr>
        <w:t xml:space="preserve"> S</w:t>
      </w:r>
      <w:r w:rsidR="00764F78">
        <w:rPr>
          <w:color w:themeColor="text1" w:val="000000"/>
          <w:sz w:val="24"/>
          <w:szCs w:val="24"/>
        </w:rPr>
        <w:t>Z-a tražbine navedene u točki I</w:t>
      </w:r>
      <w:r w:rsidR="003876FB" w:rsidRPr="00C3098F">
        <w:rPr>
          <w:color w:themeColor="text1" w:val="000000"/>
          <w:sz w:val="24"/>
          <w:szCs w:val="24"/>
        </w:rPr>
        <w:t>. izreke rješenja smatraju utvrđenim.</w:t>
      </w:r>
    </w:p>
    <w:p w:rsidRDefault="003876FB" w:rsidP="003876FB" w:rsidR="003876FB" w:rsidRPr="004B329C">
      <w:pPr>
        <w:ind w:firstLine="705"/>
        <w:jc w:val="both"/>
        <w:rPr>
          <w:b/>
          <w:color w:themeColor="text1" w:val="000000"/>
          <w:sz w:val="24"/>
          <w:szCs w:val="24"/>
        </w:rPr>
      </w:pPr>
    </w:p>
    <w:p w:rsidRDefault="003876FB" w:rsidP="003876FB" w:rsidR="003876FB" w:rsidRPr="00764F78">
      <w:pPr>
        <w:widowControl/>
        <w:ind w:firstLine="708"/>
        <w:jc w:val="both"/>
        <w:rPr>
          <w:sz w:val="24"/>
          <w:szCs w:val="24"/>
        </w:rPr>
      </w:pPr>
      <w:r w:rsidRPr="00764F78">
        <w:rPr>
          <w:sz w:val="24"/>
          <w:szCs w:val="24"/>
        </w:rPr>
        <w:t xml:space="preserve">Uzevši u obzir navedeno, sud je na temelju odredbe članka 50. st. 1. u vezi s odredbom članka 47. SZ-a, odlučio kao u točki </w:t>
      </w:r>
      <w:r w:rsidR="00664A66" w:rsidRPr="00764F78">
        <w:rPr>
          <w:sz w:val="24"/>
          <w:szCs w:val="24"/>
        </w:rPr>
        <w:t>I</w:t>
      </w:r>
      <w:r w:rsidR="00764F78">
        <w:rPr>
          <w:sz w:val="24"/>
          <w:szCs w:val="24"/>
        </w:rPr>
        <w:t xml:space="preserve"> i</w:t>
      </w:r>
      <w:r w:rsidR="00664A66" w:rsidRPr="00764F78">
        <w:rPr>
          <w:sz w:val="24"/>
          <w:szCs w:val="24"/>
        </w:rPr>
        <w:t xml:space="preserve"> </w:t>
      </w:r>
      <w:r w:rsidR="00764F78">
        <w:rPr>
          <w:sz w:val="24"/>
          <w:szCs w:val="24"/>
        </w:rPr>
        <w:t>II</w:t>
      </w:r>
      <w:r w:rsidRPr="00764F78">
        <w:rPr>
          <w:sz w:val="24"/>
          <w:szCs w:val="24"/>
        </w:rPr>
        <w:t xml:space="preserve"> izreke rješenja.</w:t>
      </w:r>
    </w:p>
    <w:p w:rsidRDefault="003876FB" w:rsidP="003876FB" w:rsidR="003876FB" w:rsidRPr="00764F78">
      <w:pPr>
        <w:widowControl/>
        <w:ind w:firstLine="708"/>
        <w:jc w:val="both"/>
        <w:rPr>
          <w:sz w:val="24"/>
          <w:szCs w:val="24"/>
        </w:rPr>
      </w:pPr>
    </w:p>
    <w:p w:rsidRDefault="003876FB" w:rsidP="003876FB" w:rsidR="003876FB" w:rsidRPr="00764F78">
      <w:pPr>
        <w:ind w:firstLine="708"/>
        <w:jc w:val="both"/>
        <w:rPr>
          <w:sz w:val="24"/>
          <w:szCs w:val="24"/>
        </w:rPr>
      </w:pPr>
      <w:r w:rsidRPr="00764F78">
        <w:rPr>
          <w:sz w:val="24"/>
          <w:szCs w:val="24"/>
        </w:rPr>
        <w:t xml:space="preserve">Budući da su dužnik i povjerenik osporili prethodno navedene tražbine iz </w:t>
      </w:r>
      <w:r w:rsidR="0043233F" w:rsidRPr="00764F78">
        <w:rPr>
          <w:sz w:val="24"/>
          <w:szCs w:val="24"/>
        </w:rPr>
        <w:t>točke I</w:t>
      </w:r>
      <w:r w:rsidR="00764F78">
        <w:rPr>
          <w:sz w:val="24"/>
          <w:szCs w:val="24"/>
        </w:rPr>
        <w:t>II</w:t>
      </w:r>
      <w:r w:rsidRPr="00764F78">
        <w:rPr>
          <w:sz w:val="24"/>
          <w:szCs w:val="24"/>
        </w:rPr>
        <w:t xml:space="preserve">. izreke rješenja za koje ne postoji ovršna isprava, to je, uzevši u obzir navedeno, na temelju odredbe članka 48. stavka 1. SZ-a, odlučeno kao u točki </w:t>
      </w:r>
      <w:r w:rsidR="00576083">
        <w:rPr>
          <w:sz w:val="24"/>
          <w:szCs w:val="24"/>
        </w:rPr>
        <w:t>I</w:t>
      </w:r>
      <w:r w:rsidR="00BC4417" w:rsidRPr="00764F78">
        <w:rPr>
          <w:sz w:val="24"/>
          <w:szCs w:val="24"/>
        </w:rPr>
        <w:t>V</w:t>
      </w:r>
      <w:r w:rsidRPr="00764F78">
        <w:rPr>
          <w:sz w:val="24"/>
          <w:szCs w:val="24"/>
        </w:rPr>
        <w:t>. izreke rješenja, a na temelju odredbe čl</w:t>
      </w:r>
      <w:r w:rsidR="00BC4417" w:rsidRPr="00764F78">
        <w:rPr>
          <w:sz w:val="24"/>
          <w:szCs w:val="24"/>
        </w:rPr>
        <w:t>anka</w:t>
      </w:r>
      <w:r w:rsidRPr="00764F78">
        <w:rPr>
          <w:sz w:val="24"/>
          <w:szCs w:val="24"/>
        </w:rPr>
        <w:t xml:space="preserve"> 267. st</w:t>
      </w:r>
      <w:r w:rsidR="00BC4417" w:rsidRPr="00764F78">
        <w:rPr>
          <w:sz w:val="24"/>
          <w:szCs w:val="24"/>
        </w:rPr>
        <w:t>avka</w:t>
      </w:r>
      <w:r w:rsidRPr="00764F78">
        <w:rPr>
          <w:sz w:val="24"/>
          <w:szCs w:val="24"/>
        </w:rPr>
        <w:t xml:space="preserve"> 1. u vezi s odredbom čl</w:t>
      </w:r>
      <w:r w:rsidR="00BC4417" w:rsidRPr="00764F78">
        <w:rPr>
          <w:sz w:val="24"/>
          <w:szCs w:val="24"/>
        </w:rPr>
        <w:t>anka</w:t>
      </w:r>
      <w:r w:rsidRPr="00764F78">
        <w:rPr>
          <w:sz w:val="24"/>
          <w:szCs w:val="24"/>
        </w:rPr>
        <w:t xml:space="preserve"> 50. st</w:t>
      </w:r>
      <w:r w:rsidR="00BC4417" w:rsidRPr="00764F78">
        <w:rPr>
          <w:sz w:val="24"/>
          <w:szCs w:val="24"/>
        </w:rPr>
        <w:t>avka</w:t>
      </w:r>
      <w:r w:rsidRPr="00764F78">
        <w:rPr>
          <w:sz w:val="24"/>
          <w:szCs w:val="24"/>
        </w:rPr>
        <w:t xml:space="preserve"> 3. SZ</w:t>
      </w:r>
      <w:r w:rsidR="0043233F" w:rsidRPr="00764F78">
        <w:rPr>
          <w:sz w:val="24"/>
          <w:szCs w:val="24"/>
        </w:rPr>
        <w:t>-a.</w:t>
      </w:r>
    </w:p>
    <w:p w:rsidRDefault="0043233F" w:rsidP="003876FB" w:rsidR="0043233F" w:rsidRPr="00764F78">
      <w:pPr>
        <w:ind w:firstLine="708"/>
        <w:jc w:val="both"/>
        <w:rPr>
          <w:sz w:val="24"/>
          <w:szCs w:val="24"/>
        </w:rPr>
      </w:pPr>
    </w:p>
    <w:p w:rsidRDefault="00402D1A" w:rsidP="00652270" w:rsidR="00402D1A" w:rsidRPr="00476FE5">
      <w:pPr>
        <w:widowControl/>
        <w:ind w:firstLine="708"/>
        <w:jc w:val="both"/>
        <w:rPr>
          <w:sz w:val="24"/>
          <w:szCs w:val="24"/>
        </w:rPr>
      </w:pPr>
    </w:p>
    <w:p w:rsidRDefault="00C32F5A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t xml:space="preserve">U </w:t>
      </w:r>
      <w:r w:rsidR="004D45C7" w:rsidRPr="00476FE5">
        <w:rPr>
          <w:sz w:val="24"/>
          <w:szCs w:val="24"/>
        </w:rPr>
        <w:t>Zagreb</w:t>
      </w:r>
      <w:r w:rsidRPr="00476FE5">
        <w:rPr>
          <w:sz w:val="24"/>
          <w:szCs w:val="24"/>
        </w:rPr>
        <w:t>u</w:t>
      </w:r>
      <w:r w:rsidR="004D45C7" w:rsidRPr="00476FE5">
        <w:rPr>
          <w:sz w:val="24"/>
          <w:szCs w:val="24"/>
        </w:rPr>
        <w:t xml:space="preserve"> </w:t>
      </w:r>
      <w:r w:rsidR="00576083">
        <w:rPr>
          <w:sz w:val="24"/>
          <w:szCs w:val="24"/>
        </w:rPr>
        <w:t>18. veljače 2019</w:t>
      </w:r>
      <w:r w:rsidR="004A4F10" w:rsidRPr="00476FE5">
        <w:rPr>
          <w:sz w:val="24"/>
          <w:szCs w:val="24"/>
        </w:rPr>
        <w:t>.</w:t>
      </w:r>
    </w:p>
    <w:p w:rsidRDefault="00C32F5A" w:rsidP="004D45C7" w:rsidR="00C32F5A" w:rsidRPr="00476FE5">
      <w:pPr>
        <w:widowControl/>
        <w:ind w:firstLine="720" w:left="5040"/>
        <w:jc w:val="right"/>
        <w:rPr>
          <w:sz w:val="24"/>
          <w:szCs w:val="24"/>
        </w:rPr>
      </w:pPr>
      <w:r w:rsidRPr="00476FE5">
        <w:rPr>
          <w:sz w:val="24"/>
          <w:szCs w:val="24"/>
        </w:rPr>
        <w:t xml:space="preserve">   </w:t>
      </w:r>
    </w:p>
    <w:p w:rsidRDefault="004D45C7" w:rsidP="00662F45" w:rsidR="00C32F5A">
      <w:pPr>
        <w:widowControl/>
        <w:ind w:firstLine="708" w:left="6372"/>
        <w:jc w:val="right"/>
        <w:rPr>
          <w:sz w:val="24"/>
          <w:szCs w:val="24"/>
        </w:rPr>
      </w:pPr>
      <w:r w:rsidRPr="00476FE5">
        <w:rPr>
          <w:sz w:val="24"/>
          <w:szCs w:val="24"/>
        </w:rPr>
        <w:t>SUDAC:</w:t>
      </w:r>
    </w:p>
    <w:p w:rsidRDefault="006D762F" w:rsidP="00662F45" w:rsidR="006D762F" w:rsidRPr="00476FE5">
      <w:pPr>
        <w:widowControl/>
        <w:ind w:firstLine="708" w:left="6372"/>
        <w:jc w:val="right"/>
        <w:rPr>
          <w:sz w:val="24"/>
          <w:szCs w:val="24"/>
        </w:rPr>
      </w:pPr>
    </w:p>
    <w:p w:rsidRDefault="00C32F5A" w:rsidP="00662F45" w:rsidR="00C32F5A" w:rsidRPr="00476FE5">
      <w:pPr>
        <w:jc w:val="right"/>
        <w:rPr>
          <w:sz w:val="24"/>
          <w:szCs w:val="24"/>
        </w:rPr>
      </w:pPr>
      <w:r w:rsidRPr="00476FE5">
        <w:rPr>
          <w:sz w:val="24"/>
          <w:szCs w:val="24"/>
        </w:rPr>
        <w:tab/>
      </w:r>
      <w:r w:rsidR="00662F45">
        <w:rPr>
          <w:sz w:val="24"/>
          <w:szCs w:val="24"/>
        </w:rPr>
        <w:t>Maja Jurovicki</w:t>
      </w:r>
      <w:r w:rsidRPr="00476FE5">
        <w:rPr>
          <w:sz w:val="24"/>
          <w:szCs w:val="24"/>
        </w:rPr>
        <w:t xml:space="preserve"> </w:t>
      </w:r>
    </w:p>
    <w:p w:rsidRDefault="004D45C7" w:rsidP="00C32F5A" w:rsidR="004D45C7" w:rsidRPr="00476FE5">
      <w:pPr>
        <w:widowControl/>
        <w:ind w:firstLine="720" w:left="7068"/>
        <w:rPr>
          <w:sz w:val="24"/>
          <w:szCs w:val="24"/>
        </w:rPr>
      </w:pPr>
    </w:p>
    <w:p w:rsidRDefault="00C32F5A" w:rsidP="004D45C7" w:rsidR="00C32F5A" w:rsidRPr="00476FE5">
      <w:pPr>
        <w:widowControl/>
        <w:jc w:val="both"/>
        <w:rPr>
          <w:sz w:val="24"/>
          <w:szCs w:val="24"/>
        </w:rPr>
      </w:pPr>
    </w:p>
    <w:p w:rsidRDefault="007C1B3D" w:rsidP="004D45C7" w:rsidR="004D45C7" w:rsidRPr="00476FE5">
      <w:pPr>
        <w:widowControl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UPUTA </w:t>
      </w:r>
      <w:r w:rsidR="004D45C7" w:rsidRPr="00476FE5">
        <w:rPr>
          <w:sz w:val="24"/>
          <w:szCs w:val="24"/>
        </w:rPr>
        <w:t>O PRAVNOM LIJEKU:</w:t>
      </w:r>
    </w:p>
    <w:p w:rsidRDefault="004D45C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Protiv rješenja </w:t>
      </w:r>
      <w:r w:rsidR="008D5068" w:rsidRPr="00476FE5">
        <w:rPr>
          <w:sz w:val="24"/>
          <w:szCs w:val="24"/>
        </w:rPr>
        <w:t xml:space="preserve">o utvrđenim i osporenim tražbinama </w:t>
      </w:r>
      <w:r w:rsidRPr="00476FE5">
        <w:rPr>
          <w:sz w:val="24"/>
          <w:szCs w:val="24"/>
        </w:rPr>
        <w:t xml:space="preserve">pravo na žalbu ima </w:t>
      </w:r>
      <w:r w:rsidR="008D5068" w:rsidRPr="00476FE5">
        <w:rPr>
          <w:sz w:val="24"/>
          <w:szCs w:val="24"/>
        </w:rPr>
        <w:t xml:space="preserve">dužnik i </w:t>
      </w:r>
      <w:r w:rsidRPr="00476FE5">
        <w:rPr>
          <w:sz w:val="24"/>
          <w:szCs w:val="24"/>
        </w:rPr>
        <w:t xml:space="preserve">svaki vjerovnik </w:t>
      </w:r>
      <w:r w:rsidR="004A4F10" w:rsidRPr="00476FE5">
        <w:rPr>
          <w:sz w:val="24"/>
          <w:szCs w:val="24"/>
        </w:rPr>
        <w:t xml:space="preserve">u dijelu koji se </w:t>
      </w:r>
      <w:r w:rsidR="008D5068" w:rsidRPr="00476FE5">
        <w:rPr>
          <w:sz w:val="24"/>
          <w:szCs w:val="24"/>
        </w:rPr>
        <w:t xml:space="preserve">odnosi na </w:t>
      </w:r>
      <w:r w:rsidR="004A4F10" w:rsidRPr="00476FE5">
        <w:rPr>
          <w:sz w:val="24"/>
          <w:szCs w:val="24"/>
        </w:rPr>
        <w:t>njegov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prijavljen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tražbin</w:t>
      </w:r>
      <w:r w:rsidR="008D5068" w:rsidRPr="00476FE5">
        <w:rPr>
          <w:sz w:val="24"/>
          <w:szCs w:val="24"/>
        </w:rPr>
        <w:t xml:space="preserve">u i </w:t>
      </w:r>
      <w:r w:rsidR="004A4F10" w:rsidRPr="00476FE5">
        <w:rPr>
          <w:sz w:val="24"/>
          <w:szCs w:val="24"/>
        </w:rPr>
        <w:t>tražbin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koju je osporio (čl</w:t>
      </w:r>
      <w:r w:rsidR="00082947" w:rsidRPr="00476FE5">
        <w:rPr>
          <w:sz w:val="24"/>
          <w:szCs w:val="24"/>
        </w:rPr>
        <w:t>anak</w:t>
      </w:r>
      <w:r w:rsidR="004A4F10" w:rsidRPr="00476FE5">
        <w:rPr>
          <w:sz w:val="24"/>
          <w:szCs w:val="24"/>
        </w:rPr>
        <w:t xml:space="preserve"> </w:t>
      </w:r>
      <w:r w:rsidR="00475D50" w:rsidRPr="00476FE5">
        <w:rPr>
          <w:sz w:val="24"/>
          <w:szCs w:val="24"/>
        </w:rPr>
        <w:t>51. st</w:t>
      </w:r>
      <w:r w:rsidR="00082947" w:rsidRPr="00476FE5">
        <w:rPr>
          <w:sz w:val="24"/>
          <w:szCs w:val="24"/>
        </w:rPr>
        <w:t>avak</w:t>
      </w:r>
      <w:r w:rsidR="00475D50" w:rsidRPr="00476FE5">
        <w:rPr>
          <w:sz w:val="24"/>
          <w:szCs w:val="24"/>
        </w:rPr>
        <w:t xml:space="preserve"> 1</w:t>
      </w:r>
      <w:r w:rsidR="004A4F10" w:rsidRPr="00476FE5">
        <w:rPr>
          <w:sz w:val="24"/>
          <w:szCs w:val="24"/>
        </w:rPr>
        <w:t xml:space="preserve">. SZ-a). </w:t>
      </w:r>
      <w:r w:rsidR="00082947" w:rsidRPr="00476FE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08294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Protiv preostalog dijela rješenja može se izjaviti žalba Visokom trgovačkom sudu Republike Hrvatske u roku od 8 dana od dostave rješenja, a ulaže se putem ovog suda u 2 primjerka za sud i po 1 za svaku protivnu stranku. </w:t>
      </w:r>
    </w:p>
    <w:p w:rsidRDefault="0008294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>Dostava se smatra obavljenom istekom osmoga dana od dana objave ovog rješenja na mrežnoj stranici e-oglasna ploča Trgovačkog suda u Zagrebu (članak 12. stavak 1. SZ-a).</w:t>
      </w:r>
    </w:p>
    <w:p w:rsidRDefault="00AA1FA0" w:rsidP="00C32F5A" w:rsidR="00AA1FA0">
      <w:pPr>
        <w:widowControl/>
        <w:jc w:val="both"/>
        <w:rPr>
          <w:sz w:val="24"/>
          <w:szCs w:val="24"/>
        </w:rPr>
      </w:pPr>
    </w:p>
    <w:sectPr w:rsidSect="0063661A" w:rsidR="00AA1FA0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1F8" w:rsidR="007111F8">
      <w:r>
        <w:separator/>
      </w:r>
    </w:p>
  </w:endnote>
  <w:endnote w:id="0" w:type="continuationSeparator">
    <w:p w:rsidRDefault="007111F8" w:rsidR="00711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Liberation Sans">
    <w:altName w:val="Arial"/>
    <w:charset w:val="01"/>
    <w:family w:val="swiss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1F8" w:rsidR="007111F8">
      <w:r>
        <w:separator/>
      </w:r>
    </w:p>
  </w:footnote>
  <w:footnote w:id="0" w:type="continuationSeparator">
    <w:p w:rsidRDefault="007111F8" w:rsidR="007111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1F8" w:rsidP="004D45C7" w:rsidR="007111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11F8" w:rsidR="007111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1F8" w:rsidP="004D45C7" w:rsidR="007111F8" w:rsidRPr="002E1962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E1962">
      <w:rPr>
        <w:rStyle w:val="Brojstranice"/>
        <w:sz w:val="24"/>
        <w:szCs w:val="24"/>
      </w:rPr>
      <w:fldChar w:fldCharType="begin"/>
    </w:r>
    <w:r w:rsidRPr="002E1962">
      <w:rPr>
        <w:rStyle w:val="Brojstranice"/>
        <w:sz w:val="24"/>
        <w:szCs w:val="24"/>
      </w:rPr>
      <w:instrText xml:space="preserve">PAGE  </w:instrText>
    </w:r>
    <w:r w:rsidRPr="002E1962">
      <w:rPr>
        <w:rStyle w:val="Brojstranice"/>
        <w:sz w:val="24"/>
        <w:szCs w:val="24"/>
      </w:rPr>
      <w:fldChar w:fldCharType="separate"/>
    </w:r>
    <w:r w:rsidR="007D286D">
      <w:rPr>
        <w:rStyle w:val="Brojstranice"/>
        <w:noProof/>
        <w:sz w:val="24"/>
        <w:szCs w:val="24"/>
      </w:rPr>
      <w:t>31</w:t>
    </w:r>
    <w:r w:rsidRPr="002E1962">
      <w:rPr>
        <w:rStyle w:val="Brojstranice"/>
        <w:sz w:val="24"/>
        <w:szCs w:val="24"/>
      </w:rPr>
      <w:fldChar w:fldCharType="end"/>
    </w:r>
  </w:p>
  <w:p w:rsidRDefault="007111F8" w:rsidP="0023299C" w:rsidR="007111F8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1942/18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AB724C"/>
    <w:multiLevelType w:val="hybridMultilevel"/>
    <w:tmpl w:val="F4005BFA"/>
    <w:lvl w:tplc="29EE02D4" w:ilvl="0">
      <w:start w:val="13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D5D6C99"/>
    <w:multiLevelType w:val="hybridMultilevel"/>
    <w:tmpl w:val="A0C4272A"/>
    <w:lvl w:tplc="461AD3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2A0BEF"/>
    <w:multiLevelType w:val="hybridMultilevel"/>
    <w:tmpl w:val="C8B09E0E"/>
    <w:lvl w:tplc="2698EC38" w:ilvl="0">
      <w:numFmt w:val="bullet"/>
      <w:lvlText w:val="-"/>
      <w:lvlJc w:val="left"/>
      <w:pPr>
        <w:ind w:hanging="360" w:left="7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3">
    <w:nsid w:val="2499457E"/>
    <w:multiLevelType w:val="hybridMultilevel"/>
    <w:tmpl w:val="7DD61974"/>
    <w:lvl w:tplc="F176C4AC" w:ilvl="0">
      <w:start w:val="15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2EC260F"/>
    <w:multiLevelType w:val="hybridMultilevel"/>
    <w:tmpl w:val="B7EC7C8E"/>
    <w:lvl w:tplc="30F44A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3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7A65FF3"/>
    <w:multiLevelType w:val="hybridMultilevel"/>
    <w:tmpl w:val="CF9C336C"/>
    <w:lvl w:tplc="80DAB352" w:ilvl="0">
      <w:start w:val="1"/>
      <w:numFmt w:val="decimalZero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39"/>
  </w:num>
  <w:num w:numId="3">
    <w:abstractNumId w:val="6"/>
  </w:num>
  <w:num w:numId="4">
    <w:abstractNumId w:val="40"/>
  </w:num>
  <w:num w:numId="5">
    <w:abstractNumId w:val="37"/>
  </w:num>
  <w:num w:numId="6">
    <w:abstractNumId w:val="17"/>
  </w:num>
  <w:num w:numId="7">
    <w:abstractNumId w:val="41"/>
  </w:num>
  <w:num w:numId="8">
    <w:abstractNumId w:val="33"/>
  </w:num>
  <w:num w:numId="9">
    <w:abstractNumId w:val="3"/>
  </w:num>
  <w:num w:numId="10">
    <w:abstractNumId w:val="27"/>
  </w:num>
  <w:num w:numId="11">
    <w:abstractNumId w:val="34"/>
  </w:num>
  <w:num w:numId="12">
    <w:abstractNumId w:val="28"/>
  </w:num>
  <w:num w:numId="13">
    <w:abstractNumId w:val="10"/>
  </w:num>
  <w:num w:numId="14">
    <w:abstractNumId w:val="8"/>
  </w:num>
  <w:num w:numId="15">
    <w:abstractNumId w:val="24"/>
  </w:num>
  <w:num w:numId="16">
    <w:abstractNumId w:val="4"/>
  </w:num>
  <w:num w:numId="17">
    <w:abstractNumId w:val="32"/>
  </w:num>
  <w:num w:numId="18">
    <w:abstractNumId w:val="18"/>
  </w:num>
  <w:num w:numId="19">
    <w:abstractNumId w:val="19"/>
  </w:num>
  <w:num w:numId="20">
    <w:abstractNumId w:val="0"/>
  </w:num>
  <w:num w:numId="21">
    <w:abstractNumId w:val="35"/>
  </w:num>
  <w:num w:numId="22">
    <w:abstractNumId w:val="38"/>
  </w:num>
  <w:num w:numId="23">
    <w:abstractNumId w:val="36"/>
  </w:num>
  <w:num w:numId="24">
    <w:abstractNumId w:val="30"/>
  </w:num>
  <w:num w:numId="25">
    <w:abstractNumId w:val="14"/>
  </w:num>
  <w:num w:numId="26">
    <w:abstractNumId w:val="21"/>
  </w:num>
  <w:num w:numId="27">
    <w:abstractNumId w:val="15"/>
  </w:num>
  <w:num w:numId="28">
    <w:abstractNumId w:val="26"/>
  </w:num>
  <w:num w:numId="29">
    <w:abstractNumId w:val="16"/>
  </w:num>
  <w:num w:numId="30">
    <w:abstractNumId w:val="9"/>
  </w:num>
  <w:num w:numId="31">
    <w:abstractNumId w:val="2"/>
  </w:num>
  <w:num w:numId="32">
    <w:abstractNumId w:val="7"/>
  </w:num>
  <w:num w:numId="33">
    <w:abstractNumId w:val="31"/>
  </w:num>
  <w:num w:numId="34">
    <w:abstractNumId w:val="23"/>
  </w:num>
  <w:num w:numId="35">
    <w:abstractNumId w:val="29"/>
  </w:num>
  <w:num w:numId="36">
    <w:abstractNumId w:val="13"/>
  </w:num>
  <w:num w:numId="37">
    <w:abstractNumId w:val="11"/>
  </w:num>
  <w:num w:numId="38">
    <w:abstractNumId w:val="25"/>
  </w:num>
  <w:num w:numId="39">
    <w:abstractNumId w:val="12"/>
  </w:num>
  <w:num w:numId="40">
    <w:abstractNumId w:val="5"/>
  </w:num>
  <w:num w:numId="41">
    <w:abstractNumId w:val="22"/>
  </w:num>
  <w:num w:numId="4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24FE"/>
    <w:rsid w:val="000027D7"/>
    <w:rsid w:val="00004679"/>
    <w:rsid w:val="00004991"/>
    <w:rsid w:val="00005BBF"/>
    <w:rsid w:val="00011E7D"/>
    <w:rsid w:val="00011F4F"/>
    <w:rsid w:val="000157AB"/>
    <w:rsid w:val="00021773"/>
    <w:rsid w:val="00025D5B"/>
    <w:rsid w:val="0002657B"/>
    <w:rsid w:val="00027277"/>
    <w:rsid w:val="00034146"/>
    <w:rsid w:val="00037050"/>
    <w:rsid w:val="00037570"/>
    <w:rsid w:val="00037DD6"/>
    <w:rsid w:val="000427EC"/>
    <w:rsid w:val="00047035"/>
    <w:rsid w:val="00051E71"/>
    <w:rsid w:val="00052141"/>
    <w:rsid w:val="00057AFB"/>
    <w:rsid w:val="000600F5"/>
    <w:rsid w:val="0006234E"/>
    <w:rsid w:val="000633DC"/>
    <w:rsid w:val="000732E4"/>
    <w:rsid w:val="00082947"/>
    <w:rsid w:val="00085349"/>
    <w:rsid w:val="000868CC"/>
    <w:rsid w:val="00091873"/>
    <w:rsid w:val="000A1D90"/>
    <w:rsid w:val="000A21F1"/>
    <w:rsid w:val="000A2632"/>
    <w:rsid w:val="000A538F"/>
    <w:rsid w:val="000B4201"/>
    <w:rsid w:val="000B4BEB"/>
    <w:rsid w:val="000B736E"/>
    <w:rsid w:val="000B7645"/>
    <w:rsid w:val="000C079A"/>
    <w:rsid w:val="000C2293"/>
    <w:rsid w:val="000C2933"/>
    <w:rsid w:val="000C3713"/>
    <w:rsid w:val="000C3F53"/>
    <w:rsid w:val="000C44D9"/>
    <w:rsid w:val="000D0006"/>
    <w:rsid w:val="000D0CA6"/>
    <w:rsid w:val="000D47EC"/>
    <w:rsid w:val="000D52F8"/>
    <w:rsid w:val="000D5918"/>
    <w:rsid w:val="000D6193"/>
    <w:rsid w:val="000E24E2"/>
    <w:rsid w:val="000E3E1B"/>
    <w:rsid w:val="000F11A8"/>
    <w:rsid w:val="000F30EC"/>
    <w:rsid w:val="000F5B5D"/>
    <w:rsid w:val="00104C30"/>
    <w:rsid w:val="00107C37"/>
    <w:rsid w:val="001110FA"/>
    <w:rsid w:val="0011597E"/>
    <w:rsid w:val="00115A9B"/>
    <w:rsid w:val="0011671C"/>
    <w:rsid w:val="00120D39"/>
    <w:rsid w:val="001222DA"/>
    <w:rsid w:val="00127C4E"/>
    <w:rsid w:val="00133A1E"/>
    <w:rsid w:val="00140AD5"/>
    <w:rsid w:val="00144FB5"/>
    <w:rsid w:val="00151F96"/>
    <w:rsid w:val="00151FCB"/>
    <w:rsid w:val="00161B88"/>
    <w:rsid w:val="001657D5"/>
    <w:rsid w:val="001666C0"/>
    <w:rsid w:val="00170A96"/>
    <w:rsid w:val="0017473E"/>
    <w:rsid w:val="00177813"/>
    <w:rsid w:val="0018071D"/>
    <w:rsid w:val="001818A2"/>
    <w:rsid w:val="00182276"/>
    <w:rsid w:val="00186527"/>
    <w:rsid w:val="00186871"/>
    <w:rsid w:val="00187C0E"/>
    <w:rsid w:val="001904AE"/>
    <w:rsid w:val="00191A89"/>
    <w:rsid w:val="00192295"/>
    <w:rsid w:val="00193977"/>
    <w:rsid w:val="00193FFB"/>
    <w:rsid w:val="00194B81"/>
    <w:rsid w:val="00195731"/>
    <w:rsid w:val="001A3B02"/>
    <w:rsid w:val="001B02FE"/>
    <w:rsid w:val="001B2782"/>
    <w:rsid w:val="001B5AB6"/>
    <w:rsid w:val="001B799E"/>
    <w:rsid w:val="001C23E5"/>
    <w:rsid w:val="001C2CC6"/>
    <w:rsid w:val="001C7AA1"/>
    <w:rsid w:val="001D0DF2"/>
    <w:rsid w:val="001D2CAF"/>
    <w:rsid w:val="001E358F"/>
    <w:rsid w:val="001F013E"/>
    <w:rsid w:val="001F49A4"/>
    <w:rsid w:val="001F4FDD"/>
    <w:rsid w:val="001F55B0"/>
    <w:rsid w:val="00203C58"/>
    <w:rsid w:val="00203FF6"/>
    <w:rsid w:val="002067C4"/>
    <w:rsid w:val="00214A63"/>
    <w:rsid w:val="00215F1F"/>
    <w:rsid w:val="00221516"/>
    <w:rsid w:val="00226F9D"/>
    <w:rsid w:val="00227370"/>
    <w:rsid w:val="00232799"/>
    <w:rsid w:val="0023299C"/>
    <w:rsid w:val="0023346F"/>
    <w:rsid w:val="00247376"/>
    <w:rsid w:val="00255373"/>
    <w:rsid w:val="0025701F"/>
    <w:rsid w:val="00261EC5"/>
    <w:rsid w:val="00262B7F"/>
    <w:rsid w:val="002634FB"/>
    <w:rsid w:val="00272587"/>
    <w:rsid w:val="00273171"/>
    <w:rsid w:val="00280396"/>
    <w:rsid w:val="00287869"/>
    <w:rsid w:val="00297A9B"/>
    <w:rsid w:val="00297B0A"/>
    <w:rsid w:val="002A16DB"/>
    <w:rsid w:val="002A4778"/>
    <w:rsid w:val="002B007F"/>
    <w:rsid w:val="002B0A06"/>
    <w:rsid w:val="002B1DC9"/>
    <w:rsid w:val="002B2DAC"/>
    <w:rsid w:val="002B4836"/>
    <w:rsid w:val="002B51E3"/>
    <w:rsid w:val="002C0A84"/>
    <w:rsid w:val="002C1A0F"/>
    <w:rsid w:val="002C2247"/>
    <w:rsid w:val="002C2C13"/>
    <w:rsid w:val="002C6BCF"/>
    <w:rsid w:val="002C6C6C"/>
    <w:rsid w:val="002C7390"/>
    <w:rsid w:val="002D566A"/>
    <w:rsid w:val="002D62BD"/>
    <w:rsid w:val="002E1962"/>
    <w:rsid w:val="002E2B5C"/>
    <w:rsid w:val="002F6A3B"/>
    <w:rsid w:val="00302FE1"/>
    <w:rsid w:val="00303608"/>
    <w:rsid w:val="00312189"/>
    <w:rsid w:val="00312D23"/>
    <w:rsid w:val="003136CA"/>
    <w:rsid w:val="0032423B"/>
    <w:rsid w:val="00324B0D"/>
    <w:rsid w:val="003251DF"/>
    <w:rsid w:val="003264FA"/>
    <w:rsid w:val="0032767C"/>
    <w:rsid w:val="00327CFF"/>
    <w:rsid w:val="003323E7"/>
    <w:rsid w:val="0033745E"/>
    <w:rsid w:val="00337787"/>
    <w:rsid w:val="00337F75"/>
    <w:rsid w:val="00350E6B"/>
    <w:rsid w:val="00352738"/>
    <w:rsid w:val="00355A3C"/>
    <w:rsid w:val="00355BD0"/>
    <w:rsid w:val="00355F9C"/>
    <w:rsid w:val="00361D6B"/>
    <w:rsid w:val="00366E33"/>
    <w:rsid w:val="00366F21"/>
    <w:rsid w:val="003709F1"/>
    <w:rsid w:val="00374751"/>
    <w:rsid w:val="00376736"/>
    <w:rsid w:val="003876FB"/>
    <w:rsid w:val="00394B7D"/>
    <w:rsid w:val="00397A0A"/>
    <w:rsid w:val="003A797D"/>
    <w:rsid w:val="003B06CA"/>
    <w:rsid w:val="003B2858"/>
    <w:rsid w:val="003B773B"/>
    <w:rsid w:val="003C3D1F"/>
    <w:rsid w:val="003C4FCA"/>
    <w:rsid w:val="003C7656"/>
    <w:rsid w:val="003D3872"/>
    <w:rsid w:val="003D395F"/>
    <w:rsid w:val="003D5B2F"/>
    <w:rsid w:val="003E0415"/>
    <w:rsid w:val="003E4725"/>
    <w:rsid w:val="003E5847"/>
    <w:rsid w:val="003F05A4"/>
    <w:rsid w:val="003F0AD7"/>
    <w:rsid w:val="003F3415"/>
    <w:rsid w:val="003F5727"/>
    <w:rsid w:val="003F5D91"/>
    <w:rsid w:val="003F6C06"/>
    <w:rsid w:val="003F74D4"/>
    <w:rsid w:val="004021BF"/>
    <w:rsid w:val="00402D1A"/>
    <w:rsid w:val="004046A4"/>
    <w:rsid w:val="0040626B"/>
    <w:rsid w:val="00412104"/>
    <w:rsid w:val="00412182"/>
    <w:rsid w:val="0041344E"/>
    <w:rsid w:val="004149ED"/>
    <w:rsid w:val="004155BD"/>
    <w:rsid w:val="00415927"/>
    <w:rsid w:val="00416002"/>
    <w:rsid w:val="0041620A"/>
    <w:rsid w:val="00417323"/>
    <w:rsid w:val="00417EC8"/>
    <w:rsid w:val="00424C6B"/>
    <w:rsid w:val="004305ED"/>
    <w:rsid w:val="00431A33"/>
    <w:rsid w:val="0043233F"/>
    <w:rsid w:val="004357B0"/>
    <w:rsid w:val="0043702A"/>
    <w:rsid w:val="0044139C"/>
    <w:rsid w:val="004417C2"/>
    <w:rsid w:val="0044747B"/>
    <w:rsid w:val="0045226A"/>
    <w:rsid w:val="00452C6A"/>
    <w:rsid w:val="00460E56"/>
    <w:rsid w:val="00467F8B"/>
    <w:rsid w:val="004753FC"/>
    <w:rsid w:val="00475D50"/>
    <w:rsid w:val="00476FE5"/>
    <w:rsid w:val="00480D94"/>
    <w:rsid w:val="00481F85"/>
    <w:rsid w:val="00482BB0"/>
    <w:rsid w:val="00483927"/>
    <w:rsid w:val="00490B87"/>
    <w:rsid w:val="00491398"/>
    <w:rsid w:val="004924C3"/>
    <w:rsid w:val="004927C5"/>
    <w:rsid w:val="004A4F10"/>
    <w:rsid w:val="004B25EF"/>
    <w:rsid w:val="004B329C"/>
    <w:rsid w:val="004B653E"/>
    <w:rsid w:val="004C27C1"/>
    <w:rsid w:val="004D45C7"/>
    <w:rsid w:val="004D61CF"/>
    <w:rsid w:val="004D7C10"/>
    <w:rsid w:val="004E158F"/>
    <w:rsid w:val="004E25E6"/>
    <w:rsid w:val="004F224A"/>
    <w:rsid w:val="004F3685"/>
    <w:rsid w:val="00501D1B"/>
    <w:rsid w:val="005207E2"/>
    <w:rsid w:val="005252A6"/>
    <w:rsid w:val="005269CE"/>
    <w:rsid w:val="00530EE2"/>
    <w:rsid w:val="00532D51"/>
    <w:rsid w:val="00540247"/>
    <w:rsid w:val="0054527F"/>
    <w:rsid w:val="005536E7"/>
    <w:rsid w:val="00557F42"/>
    <w:rsid w:val="005603DF"/>
    <w:rsid w:val="0056447D"/>
    <w:rsid w:val="00576083"/>
    <w:rsid w:val="00576D7D"/>
    <w:rsid w:val="0057786A"/>
    <w:rsid w:val="005808F8"/>
    <w:rsid w:val="005902AA"/>
    <w:rsid w:val="00595AD7"/>
    <w:rsid w:val="0059682F"/>
    <w:rsid w:val="005A4A86"/>
    <w:rsid w:val="005A6680"/>
    <w:rsid w:val="005A7D53"/>
    <w:rsid w:val="005B2820"/>
    <w:rsid w:val="005B6B00"/>
    <w:rsid w:val="005C4892"/>
    <w:rsid w:val="005D4D06"/>
    <w:rsid w:val="005D53DE"/>
    <w:rsid w:val="005D7DE5"/>
    <w:rsid w:val="005E15D2"/>
    <w:rsid w:val="005E3113"/>
    <w:rsid w:val="005F0863"/>
    <w:rsid w:val="00600244"/>
    <w:rsid w:val="00601034"/>
    <w:rsid w:val="00604ACE"/>
    <w:rsid w:val="00605DCA"/>
    <w:rsid w:val="0061017D"/>
    <w:rsid w:val="00610B23"/>
    <w:rsid w:val="00612077"/>
    <w:rsid w:val="00613D9D"/>
    <w:rsid w:val="0062414C"/>
    <w:rsid w:val="0063127F"/>
    <w:rsid w:val="006342B4"/>
    <w:rsid w:val="00635AE0"/>
    <w:rsid w:val="006363D8"/>
    <w:rsid w:val="0063661A"/>
    <w:rsid w:val="00640738"/>
    <w:rsid w:val="00642609"/>
    <w:rsid w:val="00643CCE"/>
    <w:rsid w:val="00645E91"/>
    <w:rsid w:val="00645F2A"/>
    <w:rsid w:val="006500B5"/>
    <w:rsid w:val="00652270"/>
    <w:rsid w:val="0065615E"/>
    <w:rsid w:val="00656CAC"/>
    <w:rsid w:val="00662F45"/>
    <w:rsid w:val="00664A66"/>
    <w:rsid w:val="00665391"/>
    <w:rsid w:val="00672D6D"/>
    <w:rsid w:val="00682519"/>
    <w:rsid w:val="00682646"/>
    <w:rsid w:val="00692398"/>
    <w:rsid w:val="006937C4"/>
    <w:rsid w:val="00694409"/>
    <w:rsid w:val="006B04E3"/>
    <w:rsid w:val="006B0908"/>
    <w:rsid w:val="006B0A29"/>
    <w:rsid w:val="006B3F36"/>
    <w:rsid w:val="006B678B"/>
    <w:rsid w:val="006B6F60"/>
    <w:rsid w:val="006B773E"/>
    <w:rsid w:val="006C0F82"/>
    <w:rsid w:val="006C16EF"/>
    <w:rsid w:val="006C2A45"/>
    <w:rsid w:val="006C3BA7"/>
    <w:rsid w:val="006C3D33"/>
    <w:rsid w:val="006C3EF5"/>
    <w:rsid w:val="006C76B5"/>
    <w:rsid w:val="006C7FC4"/>
    <w:rsid w:val="006D51EF"/>
    <w:rsid w:val="006D5833"/>
    <w:rsid w:val="006D762F"/>
    <w:rsid w:val="006E08CC"/>
    <w:rsid w:val="006E0F25"/>
    <w:rsid w:val="006E3C22"/>
    <w:rsid w:val="006E54B4"/>
    <w:rsid w:val="007111F8"/>
    <w:rsid w:val="00712124"/>
    <w:rsid w:val="00712439"/>
    <w:rsid w:val="00714D56"/>
    <w:rsid w:val="00717F46"/>
    <w:rsid w:val="007201FE"/>
    <w:rsid w:val="00724B40"/>
    <w:rsid w:val="00726EAA"/>
    <w:rsid w:val="00730C39"/>
    <w:rsid w:val="00731184"/>
    <w:rsid w:val="00734C17"/>
    <w:rsid w:val="00734C30"/>
    <w:rsid w:val="00735A5C"/>
    <w:rsid w:val="00736D5B"/>
    <w:rsid w:val="00743E85"/>
    <w:rsid w:val="00750E67"/>
    <w:rsid w:val="00754DB1"/>
    <w:rsid w:val="00756B2D"/>
    <w:rsid w:val="007605D8"/>
    <w:rsid w:val="007649F9"/>
    <w:rsid w:val="00764F78"/>
    <w:rsid w:val="00770DC0"/>
    <w:rsid w:val="007746AA"/>
    <w:rsid w:val="00776383"/>
    <w:rsid w:val="00776B90"/>
    <w:rsid w:val="00780785"/>
    <w:rsid w:val="007833D3"/>
    <w:rsid w:val="007847E5"/>
    <w:rsid w:val="00791DE9"/>
    <w:rsid w:val="00793811"/>
    <w:rsid w:val="007A4936"/>
    <w:rsid w:val="007B51BD"/>
    <w:rsid w:val="007B6567"/>
    <w:rsid w:val="007C1B3D"/>
    <w:rsid w:val="007C4FCB"/>
    <w:rsid w:val="007C5ED3"/>
    <w:rsid w:val="007D1260"/>
    <w:rsid w:val="007D1845"/>
    <w:rsid w:val="007D286D"/>
    <w:rsid w:val="007D377E"/>
    <w:rsid w:val="007D6645"/>
    <w:rsid w:val="007E3BB0"/>
    <w:rsid w:val="007E3D1B"/>
    <w:rsid w:val="007E3D59"/>
    <w:rsid w:val="007E6008"/>
    <w:rsid w:val="007E6AD8"/>
    <w:rsid w:val="007F1297"/>
    <w:rsid w:val="00810C9B"/>
    <w:rsid w:val="00813422"/>
    <w:rsid w:val="00815202"/>
    <w:rsid w:val="008207BB"/>
    <w:rsid w:val="00833B0E"/>
    <w:rsid w:val="008353B0"/>
    <w:rsid w:val="008410A0"/>
    <w:rsid w:val="0084207C"/>
    <w:rsid w:val="00847ED7"/>
    <w:rsid w:val="00850061"/>
    <w:rsid w:val="00853A93"/>
    <w:rsid w:val="00854A88"/>
    <w:rsid w:val="00865574"/>
    <w:rsid w:val="008664FD"/>
    <w:rsid w:val="008668FF"/>
    <w:rsid w:val="00867152"/>
    <w:rsid w:val="00867197"/>
    <w:rsid w:val="00870441"/>
    <w:rsid w:val="00872A4A"/>
    <w:rsid w:val="008743DB"/>
    <w:rsid w:val="008750C8"/>
    <w:rsid w:val="0087660B"/>
    <w:rsid w:val="008810E3"/>
    <w:rsid w:val="008833A0"/>
    <w:rsid w:val="00883971"/>
    <w:rsid w:val="008840D5"/>
    <w:rsid w:val="00894357"/>
    <w:rsid w:val="0089747F"/>
    <w:rsid w:val="00897B22"/>
    <w:rsid w:val="008A1D6F"/>
    <w:rsid w:val="008A7806"/>
    <w:rsid w:val="008A7EB7"/>
    <w:rsid w:val="008B16FC"/>
    <w:rsid w:val="008B19BB"/>
    <w:rsid w:val="008B25E4"/>
    <w:rsid w:val="008C3532"/>
    <w:rsid w:val="008C3F3B"/>
    <w:rsid w:val="008C683A"/>
    <w:rsid w:val="008C7C9F"/>
    <w:rsid w:val="008C7CA0"/>
    <w:rsid w:val="008D5068"/>
    <w:rsid w:val="008D53BF"/>
    <w:rsid w:val="008E2AF7"/>
    <w:rsid w:val="008E37C9"/>
    <w:rsid w:val="008E3A15"/>
    <w:rsid w:val="008E3F99"/>
    <w:rsid w:val="008E447D"/>
    <w:rsid w:val="008F044B"/>
    <w:rsid w:val="008F2E78"/>
    <w:rsid w:val="008F37E7"/>
    <w:rsid w:val="008F4734"/>
    <w:rsid w:val="009013B6"/>
    <w:rsid w:val="009016B9"/>
    <w:rsid w:val="00901D7A"/>
    <w:rsid w:val="00905C89"/>
    <w:rsid w:val="009068F3"/>
    <w:rsid w:val="00911EBE"/>
    <w:rsid w:val="00911F1A"/>
    <w:rsid w:val="00912B78"/>
    <w:rsid w:val="00913C24"/>
    <w:rsid w:val="00926FAD"/>
    <w:rsid w:val="00940606"/>
    <w:rsid w:val="00941E8A"/>
    <w:rsid w:val="0094437F"/>
    <w:rsid w:val="00944971"/>
    <w:rsid w:val="009515AE"/>
    <w:rsid w:val="0095741E"/>
    <w:rsid w:val="0096254C"/>
    <w:rsid w:val="00963B87"/>
    <w:rsid w:val="0096525A"/>
    <w:rsid w:val="0097058B"/>
    <w:rsid w:val="00985D87"/>
    <w:rsid w:val="00997156"/>
    <w:rsid w:val="009A0E07"/>
    <w:rsid w:val="009A17E2"/>
    <w:rsid w:val="009A4132"/>
    <w:rsid w:val="009A448B"/>
    <w:rsid w:val="009A52D0"/>
    <w:rsid w:val="009A7682"/>
    <w:rsid w:val="009B05BE"/>
    <w:rsid w:val="009B0A0C"/>
    <w:rsid w:val="009B1D58"/>
    <w:rsid w:val="009C0C74"/>
    <w:rsid w:val="009C1492"/>
    <w:rsid w:val="009C2FF3"/>
    <w:rsid w:val="009C388E"/>
    <w:rsid w:val="009C54D9"/>
    <w:rsid w:val="009D2477"/>
    <w:rsid w:val="009D3B70"/>
    <w:rsid w:val="009D551E"/>
    <w:rsid w:val="009D5C96"/>
    <w:rsid w:val="009E0326"/>
    <w:rsid w:val="009E79C7"/>
    <w:rsid w:val="009F105E"/>
    <w:rsid w:val="009F1CA4"/>
    <w:rsid w:val="009F6548"/>
    <w:rsid w:val="009F6BE5"/>
    <w:rsid w:val="00A01627"/>
    <w:rsid w:val="00A1054B"/>
    <w:rsid w:val="00A11644"/>
    <w:rsid w:val="00A203CE"/>
    <w:rsid w:val="00A30839"/>
    <w:rsid w:val="00A32105"/>
    <w:rsid w:val="00A4481C"/>
    <w:rsid w:val="00A501A2"/>
    <w:rsid w:val="00A504DD"/>
    <w:rsid w:val="00A51F28"/>
    <w:rsid w:val="00A522C0"/>
    <w:rsid w:val="00A52E7D"/>
    <w:rsid w:val="00A55F5C"/>
    <w:rsid w:val="00A60BCD"/>
    <w:rsid w:val="00A6392F"/>
    <w:rsid w:val="00A64029"/>
    <w:rsid w:val="00A64E43"/>
    <w:rsid w:val="00A66F1D"/>
    <w:rsid w:val="00A706BA"/>
    <w:rsid w:val="00A70A9C"/>
    <w:rsid w:val="00A71C89"/>
    <w:rsid w:val="00A73E68"/>
    <w:rsid w:val="00A750ED"/>
    <w:rsid w:val="00A758E3"/>
    <w:rsid w:val="00A768A7"/>
    <w:rsid w:val="00A855E4"/>
    <w:rsid w:val="00A858A4"/>
    <w:rsid w:val="00A85B72"/>
    <w:rsid w:val="00A87F29"/>
    <w:rsid w:val="00A90665"/>
    <w:rsid w:val="00A91086"/>
    <w:rsid w:val="00AA1FA0"/>
    <w:rsid w:val="00AB025F"/>
    <w:rsid w:val="00AB05BD"/>
    <w:rsid w:val="00AB1BFD"/>
    <w:rsid w:val="00AB4383"/>
    <w:rsid w:val="00AC2777"/>
    <w:rsid w:val="00AC3076"/>
    <w:rsid w:val="00AC4412"/>
    <w:rsid w:val="00AC62AA"/>
    <w:rsid w:val="00AC6A52"/>
    <w:rsid w:val="00AC76E7"/>
    <w:rsid w:val="00AD138A"/>
    <w:rsid w:val="00AD3373"/>
    <w:rsid w:val="00AD514E"/>
    <w:rsid w:val="00AE4BBE"/>
    <w:rsid w:val="00AE4C40"/>
    <w:rsid w:val="00AF01DA"/>
    <w:rsid w:val="00AF142D"/>
    <w:rsid w:val="00AF516A"/>
    <w:rsid w:val="00AF64B0"/>
    <w:rsid w:val="00B0687E"/>
    <w:rsid w:val="00B075BD"/>
    <w:rsid w:val="00B14BC1"/>
    <w:rsid w:val="00B205E7"/>
    <w:rsid w:val="00B20E08"/>
    <w:rsid w:val="00B25190"/>
    <w:rsid w:val="00B33A52"/>
    <w:rsid w:val="00B355A5"/>
    <w:rsid w:val="00B3714E"/>
    <w:rsid w:val="00B40D90"/>
    <w:rsid w:val="00B42AB6"/>
    <w:rsid w:val="00B42B6A"/>
    <w:rsid w:val="00B51145"/>
    <w:rsid w:val="00B54A8B"/>
    <w:rsid w:val="00B61A11"/>
    <w:rsid w:val="00B63880"/>
    <w:rsid w:val="00B772D1"/>
    <w:rsid w:val="00B81B7E"/>
    <w:rsid w:val="00B83983"/>
    <w:rsid w:val="00B84A14"/>
    <w:rsid w:val="00B85CDA"/>
    <w:rsid w:val="00B91C7C"/>
    <w:rsid w:val="00B92E14"/>
    <w:rsid w:val="00B933B1"/>
    <w:rsid w:val="00B942FE"/>
    <w:rsid w:val="00B94F92"/>
    <w:rsid w:val="00BA0B69"/>
    <w:rsid w:val="00BA1FA8"/>
    <w:rsid w:val="00BA58BF"/>
    <w:rsid w:val="00BA6816"/>
    <w:rsid w:val="00BA6817"/>
    <w:rsid w:val="00BB2EB8"/>
    <w:rsid w:val="00BB42F8"/>
    <w:rsid w:val="00BC27A4"/>
    <w:rsid w:val="00BC3B49"/>
    <w:rsid w:val="00BC4417"/>
    <w:rsid w:val="00BC4AEA"/>
    <w:rsid w:val="00BD2D4D"/>
    <w:rsid w:val="00BD5B81"/>
    <w:rsid w:val="00BE12D8"/>
    <w:rsid w:val="00BE31A0"/>
    <w:rsid w:val="00BE6D11"/>
    <w:rsid w:val="00BF1A84"/>
    <w:rsid w:val="00BF6B35"/>
    <w:rsid w:val="00BF6B7E"/>
    <w:rsid w:val="00C02697"/>
    <w:rsid w:val="00C031AA"/>
    <w:rsid w:val="00C0486D"/>
    <w:rsid w:val="00C165FD"/>
    <w:rsid w:val="00C20918"/>
    <w:rsid w:val="00C22030"/>
    <w:rsid w:val="00C25C2B"/>
    <w:rsid w:val="00C2713A"/>
    <w:rsid w:val="00C3098F"/>
    <w:rsid w:val="00C31DDB"/>
    <w:rsid w:val="00C326E6"/>
    <w:rsid w:val="00C32F5A"/>
    <w:rsid w:val="00C33A26"/>
    <w:rsid w:val="00C33D4E"/>
    <w:rsid w:val="00C341E5"/>
    <w:rsid w:val="00C4416C"/>
    <w:rsid w:val="00C51F6D"/>
    <w:rsid w:val="00C646E7"/>
    <w:rsid w:val="00C67BB1"/>
    <w:rsid w:val="00C716BA"/>
    <w:rsid w:val="00C71ECA"/>
    <w:rsid w:val="00C740F8"/>
    <w:rsid w:val="00C82DAC"/>
    <w:rsid w:val="00C83C8C"/>
    <w:rsid w:val="00C91B43"/>
    <w:rsid w:val="00C93627"/>
    <w:rsid w:val="00C94BB5"/>
    <w:rsid w:val="00C96142"/>
    <w:rsid w:val="00C973FB"/>
    <w:rsid w:val="00CA4653"/>
    <w:rsid w:val="00CB1ED2"/>
    <w:rsid w:val="00CB2B09"/>
    <w:rsid w:val="00CB419D"/>
    <w:rsid w:val="00CD30BD"/>
    <w:rsid w:val="00CD3BB2"/>
    <w:rsid w:val="00CD79FA"/>
    <w:rsid w:val="00CE396C"/>
    <w:rsid w:val="00CE525C"/>
    <w:rsid w:val="00CE6AB0"/>
    <w:rsid w:val="00CF5C8B"/>
    <w:rsid w:val="00CF6D88"/>
    <w:rsid w:val="00D011CC"/>
    <w:rsid w:val="00D06667"/>
    <w:rsid w:val="00D15472"/>
    <w:rsid w:val="00D20336"/>
    <w:rsid w:val="00D24B64"/>
    <w:rsid w:val="00D36B90"/>
    <w:rsid w:val="00D37794"/>
    <w:rsid w:val="00D40A17"/>
    <w:rsid w:val="00D41337"/>
    <w:rsid w:val="00D41804"/>
    <w:rsid w:val="00D4523F"/>
    <w:rsid w:val="00D50B9E"/>
    <w:rsid w:val="00D53375"/>
    <w:rsid w:val="00D53698"/>
    <w:rsid w:val="00D55EA0"/>
    <w:rsid w:val="00D66EB8"/>
    <w:rsid w:val="00D77383"/>
    <w:rsid w:val="00D865D6"/>
    <w:rsid w:val="00D86BD8"/>
    <w:rsid w:val="00D914FD"/>
    <w:rsid w:val="00D925B6"/>
    <w:rsid w:val="00D92747"/>
    <w:rsid w:val="00D96EEB"/>
    <w:rsid w:val="00DA0BF1"/>
    <w:rsid w:val="00DA1E8F"/>
    <w:rsid w:val="00DA4518"/>
    <w:rsid w:val="00DA4583"/>
    <w:rsid w:val="00DA6106"/>
    <w:rsid w:val="00DA7994"/>
    <w:rsid w:val="00DB1F7E"/>
    <w:rsid w:val="00DB53E0"/>
    <w:rsid w:val="00DC423D"/>
    <w:rsid w:val="00DC4A08"/>
    <w:rsid w:val="00DC4FEB"/>
    <w:rsid w:val="00DD1753"/>
    <w:rsid w:val="00DD1FA2"/>
    <w:rsid w:val="00DD4B39"/>
    <w:rsid w:val="00DD6965"/>
    <w:rsid w:val="00DE1868"/>
    <w:rsid w:val="00DE26CD"/>
    <w:rsid w:val="00DE27DE"/>
    <w:rsid w:val="00DE2E33"/>
    <w:rsid w:val="00DE37F0"/>
    <w:rsid w:val="00DE64C5"/>
    <w:rsid w:val="00DF2CF6"/>
    <w:rsid w:val="00DF2DF4"/>
    <w:rsid w:val="00DF3689"/>
    <w:rsid w:val="00DF5AAC"/>
    <w:rsid w:val="00E04F2C"/>
    <w:rsid w:val="00E07B50"/>
    <w:rsid w:val="00E13F8D"/>
    <w:rsid w:val="00E1516E"/>
    <w:rsid w:val="00E151B4"/>
    <w:rsid w:val="00E17DA9"/>
    <w:rsid w:val="00E17E7B"/>
    <w:rsid w:val="00E2367A"/>
    <w:rsid w:val="00E2445D"/>
    <w:rsid w:val="00E304F5"/>
    <w:rsid w:val="00E3265C"/>
    <w:rsid w:val="00E33F8D"/>
    <w:rsid w:val="00E41E8D"/>
    <w:rsid w:val="00E45DF5"/>
    <w:rsid w:val="00E46E73"/>
    <w:rsid w:val="00E525EE"/>
    <w:rsid w:val="00E527FE"/>
    <w:rsid w:val="00E53123"/>
    <w:rsid w:val="00E57F3E"/>
    <w:rsid w:val="00E62142"/>
    <w:rsid w:val="00E63399"/>
    <w:rsid w:val="00E65A20"/>
    <w:rsid w:val="00E67C55"/>
    <w:rsid w:val="00E748C6"/>
    <w:rsid w:val="00E803B6"/>
    <w:rsid w:val="00E80A3A"/>
    <w:rsid w:val="00E84620"/>
    <w:rsid w:val="00E84D0B"/>
    <w:rsid w:val="00E870F2"/>
    <w:rsid w:val="00E975DA"/>
    <w:rsid w:val="00EA2C4F"/>
    <w:rsid w:val="00EA31BA"/>
    <w:rsid w:val="00EA38C7"/>
    <w:rsid w:val="00EA4B16"/>
    <w:rsid w:val="00EA54A2"/>
    <w:rsid w:val="00EA6ABC"/>
    <w:rsid w:val="00EA7BDB"/>
    <w:rsid w:val="00EB04A4"/>
    <w:rsid w:val="00EB62F9"/>
    <w:rsid w:val="00EB688C"/>
    <w:rsid w:val="00EC1199"/>
    <w:rsid w:val="00EC5F71"/>
    <w:rsid w:val="00ED7C1B"/>
    <w:rsid w:val="00EE1496"/>
    <w:rsid w:val="00EE1F13"/>
    <w:rsid w:val="00EE465B"/>
    <w:rsid w:val="00EE6D71"/>
    <w:rsid w:val="00EE7910"/>
    <w:rsid w:val="00EF0F21"/>
    <w:rsid w:val="00F00528"/>
    <w:rsid w:val="00F0716B"/>
    <w:rsid w:val="00F0731C"/>
    <w:rsid w:val="00F100DE"/>
    <w:rsid w:val="00F173DD"/>
    <w:rsid w:val="00F2233B"/>
    <w:rsid w:val="00F227DD"/>
    <w:rsid w:val="00F25C52"/>
    <w:rsid w:val="00F26778"/>
    <w:rsid w:val="00F2686F"/>
    <w:rsid w:val="00F33F57"/>
    <w:rsid w:val="00F35C72"/>
    <w:rsid w:val="00F4060D"/>
    <w:rsid w:val="00F4185A"/>
    <w:rsid w:val="00F42084"/>
    <w:rsid w:val="00F44334"/>
    <w:rsid w:val="00F451A6"/>
    <w:rsid w:val="00F4785A"/>
    <w:rsid w:val="00F5127C"/>
    <w:rsid w:val="00F5204B"/>
    <w:rsid w:val="00F5463C"/>
    <w:rsid w:val="00F60844"/>
    <w:rsid w:val="00F63270"/>
    <w:rsid w:val="00F64AFC"/>
    <w:rsid w:val="00F661AD"/>
    <w:rsid w:val="00F669BC"/>
    <w:rsid w:val="00F70A9F"/>
    <w:rsid w:val="00F76534"/>
    <w:rsid w:val="00F76BFE"/>
    <w:rsid w:val="00F80D6B"/>
    <w:rsid w:val="00F81648"/>
    <w:rsid w:val="00F83B92"/>
    <w:rsid w:val="00F86F4A"/>
    <w:rsid w:val="00F87286"/>
    <w:rsid w:val="00F90F98"/>
    <w:rsid w:val="00F957E6"/>
    <w:rsid w:val="00F962EF"/>
    <w:rsid w:val="00FA188C"/>
    <w:rsid w:val="00FA221F"/>
    <w:rsid w:val="00FA7F84"/>
    <w:rsid w:val="00FB1304"/>
    <w:rsid w:val="00FB3C77"/>
    <w:rsid w:val="00FB42FE"/>
    <w:rsid w:val="00FC3010"/>
    <w:rsid w:val="00FC4100"/>
    <w:rsid w:val="00FD37B6"/>
    <w:rsid w:val="00FD5A79"/>
    <w:rsid w:val="00FE02E4"/>
    <w:rsid w:val="00FE1347"/>
    <w:rsid w:val="00FE1CAF"/>
    <w:rsid w:val="00FE35B4"/>
    <w:rsid w:val="00FE499C"/>
    <w:rsid w:val="00FE6C0E"/>
    <w:rsid w:val="00FF2145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57B0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qFormat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1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476FE5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9068F3"/>
  </w:style>
  <w:style w:customStyle="true" w:styleId="Bezpopisa1" w:type="numbering">
    <w:name w:val="Bez popisa1"/>
    <w:next w:val="Bezpopisa"/>
    <w:uiPriority w:val="99"/>
    <w:semiHidden/>
    <w:unhideWhenUsed/>
    <w:rsid w:val="00182276"/>
  </w:style>
  <w:style w:customStyle="true" w:styleId="Reetkatablice4" w:type="table">
    <w:name w:val="Rešetka tablice4"/>
    <w:basedOn w:val="Obinatablica"/>
    <w:next w:val="Reetkatablice"/>
    <w:uiPriority w:val="59"/>
    <w:rsid w:val="0018227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2276"/>
    <w:rPr>
      <w:rFonts w:cs="Tahoma" w:hAnsi="Tahoma" w:ascii="Tahoma"/>
      <w:sz w:val="16"/>
      <w:szCs w:val="16"/>
    </w:rPr>
  </w:style>
  <w:style w:customStyle="true" w:styleId="Reetkatablice11" w:type="table">
    <w:name w:val="Rešetka tablice11"/>
    <w:basedOn w:val="Obinatablica"/>
    <w:next w:val="Reetkatablice"/>
    <w:uiPriority w:val="59"/>
    <w:rsid w:val="0018227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1" w:type="table">
    <w:name w:val="Rešetka tablice21"/>
    <w:basedOn w:val="Obinatablica"/>
    <w:next w:val="Reetkatablice"/>
    <w:uiPriority w:val="59"/>
    <w:rsid w:val="00182276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182276"/>
  </w:style>
  <w:style w:customStyle="true" w:styleId="Bezpopisa11" w:type="numbering">
    <w:name w:val="Bez popisa11"/>
    <w:next w:val="Bezpopisa"/>
    <w:uiPriority w:val="99"/>
    <w:semiHidden/>
    <w:unhideWhenUsed/>
    <w:rsid w:val="00182276"/>
  </w:style>
  <w:style w:customStyle="true" w:styleId="NumberingSymbols" w:type="character">
    <w:name w:val="Numbering Symbols"/>
    <w:qFormat/>
    <w:rsid w:val="00182276"/>
  </w:style>
  <w:style w:customStyle="true" w:styleId="Heading" w:type="paragraph">
    <w:name w:val="Heading"/>
    <w:basedOn w:val="Normal"/>
    <w:next w:val="Tijeloteksta"/>
    <w:qFormat/>
    <w:rsid w:val="00182276"/>
    <w:pPr>
      <w:keepNext/>
      <w:widowControl/>
      <w:overflowPunct/>
      <w:autoSpaceDE/>
      <w:autoSpaceDN/>
      <w:adjustRightInd/>
      <w:spacing w:after="120" w:before="240"/>
      <w:textAlignment w:val="auto"/>
    </w:pPr>
    <w:rPr>
      <w:rFonts w:cs="Lohit Devanagari" w:eastAsia="WenQuanYi Micro Hei" w:hAnsi="Liberation Sans" w:ascii="Liberation Sans"/>
      <w:kern w:val="2"/>
      <w:sz w:val="28"/>
      <w:szCs w:val="28"/>
      <w:lang w:bidi="hi-IN" w:eastAsia="zh-CN"/>
    </w:rPr>
  </w:style>
  <w:style w:styleId="Popis" w:type="paragraph">
    <w:name w:val="List"/>
    <w:basedOn w:val="Tijeloteksta"/>
    <w:rsid w:val="00182276"/>
    <w:pPr>
      <w:overflowPunct/>
      <w:autoSpaceDE/>
      <w:autoSpaceDN/>
      <w:adjustRightInd/>
      <w:spacing w:lineRule="auto" w:line="276" w:after="140"/>
      <w:textAlignment w:val="auto"/>
    </w:pPr>
    <w:rPr>
      <w:rFonts w:cs="Lohit Devanagari" w:eastAsia="WenQuanYi Micro Hei" w:hAnsi="Liberation Serif" w:ascii="Liberation Serif"/>
      <w:kern w:val="2"/>
      <w:sz w:val="24"/>
      <w:szCs w:val="24"/>
      <w:lang w:bidi="hi-IN" w:eastAsia="zh-CN"/>
    </w:rPr>
  </w:style>
  <w:style w:styleId="Opisslike" w:type="paragraph">
    <w:name w:val="caption"/>
    <w:basedOn w:val="Normal"/>
    <w:qFormat/>
    <w:rsid w:val="00182276"/>
    <w:pPr>
      <w:widowControl/>
      <w:suppressLineNumbers/>
      <w:overflowPunct/>
      <w:autoSpaceDE/>
      <w:autoSpaceDN/>
      <w:adjustRightInd/>
      <w:spacing w:after="120" w:before="120"/>
      <w:textAlignment w:val="auto"/>
    </w:pPr>
    <w:rPr>
      <w:rFonts w:cs="Lohit Devanagari" w:eastAsia="WenQuanYi Micro Hei" w:hAnsi="Liberation Serif" w:ascii="Liberation Serif"/>
      <w:i/>
      <w:iCs/>
      <w:kern w:val="2"/>
      <w:sz w:val="24"/>
      <w:szCs w:val="24"/>
      <w:lang w:bidi="hi-IN" w:eastAsia="zh-CN"/>
    </w:rPr>
  </w:style>
  <w:style w:customStyle="true" w:styleId="Index" w:type="paragraph">
    <w:name w:val="Index"/>
    <w:basedOn w:val="Normal"/>
    <w:qFormat/>
    <w:rsid w:val="00182276"/>
    <w:pPr>
      <w:widowControl/>
      <w:suppressLineNumbers/>
      <w:overflowPunct/>
      <w:autoSpaceDE/>
      <w:autoSpaceDN/>
      <w:adjustRightInd/>
      <w:textAlignment w:val="auto"/>
    </w:pPr>
    <w:rPr>
      <w:rFonts w:cs="Lohit Devanagari" w:eastAsia="WenQuanYi Micro Hei" w:hAnsi="Liberation Serif" w:ascii="Liberation Serif"/>
      <w:kern w:val="2"/>
      <w:sz w:val="24"/>
      <w:szCs w:val="24"/>
      <w:lang w:bidi="hi-IN" w:eastAsia="zh-CN"/>
    </w:rPr>
  </w:style>
  <w:style w:customStyle="true" w:styleId="TableHeading" w:type="paragraph">
    <w:name w:val="Table Heading"/>
    <w:basedOn w:val="TableContents"/>
    <w:qFormat/>
    <w:rsid w:val="00182276"/>
    <w:pPr>
      <w:widowControl/>
      <w:suppressAutoHyphens w:val="false"/>
      <w:autoSpaceDN/>
      <w:snapToGrid w:val="false"/>
      <w:jc w:val="center"/>
      <w:textAlignment w:val="center"/>
    </w:pPr>
    <w:rPr>
      <w:rFonts w:cs="Lohit Devanagari" w:eastAsia="WenQuanYi Micro Hei" w:hAnsi="Liberation Serif" w:ascii="Liberation Serif"/>
      <w:b/>
      <w:bCs/>
      <w:kern w:val="2"/>
      <w:lang w:bidi="hi-IN" w:eastAsia="zh-CN"/>
    </w:rPr>
  </w:style>
  <w:style w:customStyle="true" w:styleId="Bezpopisa2" w:type="numbering">
    <w:name w:val="Bez popisa2"/>
    <w:next w:val="Bezpopisa"/>
    <w:uiPriority w:val="99"/>
    <w:semiHidden/>
    <w:unhideWhenUsed/>
    <w:rsid w:val="00F35C72"/>
  </w:style>
  <w:style w:customStyle="true" w:styleId="Reetkatablice5" w:type="table">
    <w:name w:val="Rešetka tablice5"/>
    <w:basedOn w:val="Obinatablica"/>
    <w:next w:val="Reetkatablice"/>
    <w:uiPriority w:val="59"/>
    <w:rsid w:val="00F35C7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2" w:type="table">
    <w:name w:val="Rešetka tablice12"/>
    <w:basedOn w:val="Obinatablica"/>
    <w:next w:val="Reetkatablice"/>
    <w:uiPriority w:val="59"/>
    <w:rsid w:val="00F35C72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2" w:type="table">
    <w:name w:val="Rešetka tablice22"/>
    <w:basedOn w:val="Obinatablica"/>
    <w:next w:val="Reetkatablice"/>
    <w:uiPriority w:val="59"/>
    <w:rsid w:val="00F35C72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2" w:type="numbering">
    <w:name w:val="Bez popisa12"/>
    <w:next w:val="Bezpopisa"/>
    <w:uiPriority w:val="99"/>
    <w:semiHidden/>
    <w:unhideWhenUsed/>
    <w:rsid w:val="00F35C72"/>
  </w:style>
  <w:style w:customStyle="true" w:styleId="Bezpopisa3" w:type="numbering">
    <w:name w:val="Bez popisa3"/>
    <w:next w:val="Bezpopisa"/>
    <w:uiPriority w:val="99"/>
    <w:semiHidden/>
    <w:unhideWhenUsed/>
    <w:rsid w:val="004B329C"/>
  </w:style>
  <w:style w:customStyle="true" w:styleId="Reetkatablice6" w:type="table">
    <w:name w:val="Rešetka tablice6"/>
    <w:basedOn w:val="Obinatablica"/>
    <w:next w:val="Reetkatablice"/>
    <w:uiPriority w:val="59"/>
    <w:rsid w:val="004B329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3" w:type="table">
    <w:name w:val="Rešetka tablice13"/>
    <w:basedOn w:val="Obinatablica"/>
    <w:next w:val="Reetkatablice"/>
    <w:uiPriority w:val="59"/>
    <w:rsid w:val="004B329C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3" w:type="table">
    <w:name w:val="Rešetka tablice23"/>
    <w:basedOn w:val="Obinatablica"/>
    <w:next w:val="Reetkatablice"/>
    <w:uiPriority w:val="59"/>
    <w:rsid w:val="004B329C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3" w:type="numbering">
    <w:name w:val="Bez popisa13"/>
    <w:next w:val="Bezpopisa"/>
    <w:uiPriority w:val="99"/>
    <w:semiHidden/>
    <w:unhideWhenUsed/>
    <w:rsid w:val="004B329C"/>
  </w:style>
  <w:style w:customStyle="true" w:styleId="msonormal0" w:type="paragraph">
    <w:name w:val="msonormal"/>
    <w:basedOn w:val="Normal"/>
    <w:rsid w:val="004B329C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5" w:type="paragraph">
    <w:name w:val="xl65"/>
    <w:basedOn w:val="Normal"/>
    <w:rsid w:val="004B329C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6" w:type="paragraph">
    <w:name w:val="xl66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67" w:type="paragraph">
    <w:name w:val="xl67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68" w:type="paragraph">
    <w:name w:val="xl68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4472C4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69" w:type="paragraph">
    <w:name w:val="xl69"/>
    <w:basedOn w:val="Normal"/>
    <w:rsid w:val="004B329C"/>
    <w:pPr>
      <w:widowControl/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 w:val="24"/>
      <w:szCs w:val="24"/>
    </w:rPr>
  </w:style>
  <w:style w:customStyle="true" w:styleId="xl70" w:type="paragraph">
    <w:name w:val="xl70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74" w:type="paragraph">
    <w:name w:val="xl74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5" w:type="paragraph">
    <w:name w:val="xl75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6" w:type="paragraph">
    <w:name w:val="xl76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77" w:type="paragraph">
    <w:name w:val="xl77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8" w:type="paragraph">
    <w:name w:val="xl78"/>
    <w:basedOn w:val="Normal"/>
    <w:rsid w:val="004B329C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9" w:type="paragraph">
    <w:name w:val="xl79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80" w:type="paragraph">
    <w:name w:val="xl80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1" w:type="paragraph">
    <w:name w:val="xl81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4B329C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DD7EE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GridTableLight" w:type="table">
    <w:name w:val="Grid Table Light"/>
    <w:basedOn w:val="Obinatablica"/>
    <w:uiPriority w:val="40"/>
    <w:rsid w:val="009A448B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57B0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qFormat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1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476FE5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9068F3"/>
  </w:style>
  <w:style w:customStyle="1" w:styleId="Bezpopisa1" w:type="numbering">
    <w:name w:val="Bez popisa1"/>
    <w:next w:val="Bezpopisa"/>
    <w:uiPriority w:val="99"/>
    <w:semiHidden/>
    <w:unhideWhenUsed/>
    <w:rsid w:val="00182276"/>
  </w:style>
  <w:style w:customStyle="1" w:styleId="Reetkatablice4" w:type="table">
    <w:name w:val="Rešetka tablice4"/>
    <w:basedOn w:val="Obinatablica"/>
    <w:next w:val="Reetkatablice"/>
    <w:uiPriority w:val="59"/>
    <w:rsid w:val="0018227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2276"/>
    <w:rPr>
      <w:rFonts w:ascii="Tahoma" w:cs="Tahoma" w:hAnsi="Tahoma"/>
      <w:sz w:val="16"/>
      <w:szCs w:val="16"/>
    </w:rPr>
  </w:style>
  <w:style w:customStyle="1" w:styleId="Reetkatablice11" w:type="table">
    <w:name w:val="Rešetka tablice11"/>
    <w:basedOn w:val="Obinatablica"/>
    <w:next w:val="Reetkatablice"/>
    <w:uiPriority w:val="59"/>
    <w:rsid w:val="0018227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1" w:type="table">
    <w:name w:val="Rešetka tablice21"/>
    <w:basedOn w:val="Obinatablica"/>
    <w:next w:val="Reetkatablice"/>
    <w:uiPriority w:val="59"/>
    <w:rsid w:val="00182276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182276"/>
  </w:style>
  <w:style w:customStyle="1" w:styleId="Bezpopisa11" w:type="numbering">
    <w:name w:val="Bez popisa11"/>
    <w:next w:val="Bezpopisa"/>
    <w:uiPriority w:val="99"/>
    <w:semiHidden/>
    <w:unhideWhenUsed/>
    <w:rsid w:val="00182276"/>
  </w:style>
  <w:style w:customStyle="1" w:styleId="NumberingSymbols" w:type="character">
    <w:name w:val="Numbering Symbols"/>
    <w:qFormat/>
    <w:rsid w:val="00182276"/>
  </w:style>
  <w:style w:customStyle="1" w:styleId="Heading" w:type="paragraph">
    <w:name w:val="Heading"/>
    <w:basedOn w:val="Normal"/>
    <w:next w:val="Tijeloteksta"/>
    <w:qFormat/>
    <w:rsid w:val="00182276"/>
    <w:pPr>
      <w:keepNext/>
      <w:widowControl/>
      <w:overflowPunct/>
      <w:autoSpaceDE/>
      <w:autoSpaceDN/>
      <w:adjustRightInd/>
      <w:spacing w:after="120" w:before="240"/>
      <w:textAlignment w:val="auto"/>
    </w:pPr>
    <w:rPr>
      <w:rFonts w:ascii="Liberation Sans" w:cs="Lohit Devanagari" w:eastAsia="WenQuanYi Micro Hei" w:hAnsi="Liberation Sans"/>
      <w:kern w:val="2"/>
      <w:sz w:val="28"/>
      <w:szCs w:val="28"/>
      <w:lang w:bidi="hi-IN" w:eastAsia="zh-CN"/>
    </w:rPr>
  </w:style>
  <w:style w:styleId="Popis" w:type="paragraph">
    <w:name w:val="List"/>
    <w:basedOn w:val="Tijeloteksta"/>
    <w:rsid w:val="00182276"/>
    <w:pPr>
      <w:overflowPunct/>
      <w:autoSpaceDE/>
      <w:autoSpaceDN/>
      <w:adjustRightInd/>
      <w:spacing w:after="140" w:line="276" w:lineRule="auto"/>
      <w:textAlignment w:val="auto"/>
    </w:pPr>
    <w:rPr>
      <w:rFonts w:ascii="Liberation Serif" w:cs="Lohit Devanagari" w:eastAsia="WenQuanYi Micro Hei" w:hAnsi="Liberation Serif"/>
      <w:kern w:val="2"/>
      <w:sz w:val="24"/>
      <w:szCs w:val="24"/>
      <w:lang w:bidi="hi-IN" w:eastAsia="zh-CN"/>
    </w:rPr>
  </w:style>
  <w:style w:styleId="Opisslike" w:type="paragraph">
    <w:name w:val="caption"/>
    <w:basedOn w:val="Normal"/>
    <w:qFormat/>
    <w:rsid w:val="00182276"/>
    <w:pPr>
      <w:widowControl/>
      <w:suppressLineNumbers/>
      <w:overflowPunct/>
      <w:autoSpaceDE/>
      <w:autoSpaceDN/>
      <w:adjustRightInd/>
      <w:spacing w:after="120" w:before="120"/>
      <w:textAlignment w:val="auto"/>
    </w:pPr>
    <w:rPr>
      <w:rFonts w:ascii="Liberation Serif" w:cs="Lohit Devanagari" w:eastAsia="WenQuanYi Micro Hei" w:hAnsi="Liberation Serif"/>
      <w:i/>
      <w:iCs/>
      <w:kern w:val="2"/>
      <w:sz w:val="24"/>
      <w:szCs w:val="24"/>
      <w:lang w:bidi="hi-IN" w:eastAsia="zh-CN"/>
    </w:rPr>
  </w:style>
  <w:style w:customStyle="1" w:styleId="Index" w:type="paragraph">
    <w:name w:val="Index"/>
    <w:basedOn w:val="Normal"/>
    <w:qFormat/>
    <w:rsid w:val="00182276"/>
    <w:pPr>
      <w:widowControl/>
      <w:suppressLineNumbers/>
      <w:overflowPunct/>
      <w:autoSpaceDE/>
      <w:autoSpaceDN/>
      <w:adjustRightInd/>
      <w:textAlignment w:val="auto"/>
    </w:pPr>
    <w:rPr>
      <w:rFonts w:ascii="Liberation Serif" w:cs="Lohit Devanagari" w:eastAsia="WenQuanYi Micro Hei" w:hAnsi="Liberation Serif"/>
      <w:kern w:val="2"/>
      <w:sz w:val="24"/>
      <w:szCs w:val="24"/>
      <w:lang w:bidi="hi-IN" w:eastAsia="zh-CN"/>
    </w:rPr>
  </w:style>
  <w:style w:customStyle="1" w:styleId="TableHeading" w:type="paragraph">
    <w:name w:val="Table Heading"/>
    <w:basedOn w:val="TableContents"/>
    <w:qFormat/>
    <w:rsid w:val="00182276"/>
    <w:pPr>
      <w:widowControl/>
      <w:suppressAutoHyphens w:val="0"/>
      <w:autoSpaceDN/>
      <w:snapToGrid w:val="0"/>
      <w:jc w:val="center"/>
      <w:textAlignment w:val="center"/>
    </w:pPr>
    <w:rPr>
      <w:rFonts w:ascii="Liberation Serif" w:cs="Lohit Devanagari" w:eastAsia="WenQuanYi Micro Hei" w:hAnsi="Liberation Serif"/>
      <w:b/>
      <w:bCs/>
      <w:kern w:val="2"/>
      <w:lang w:bidi="hi-IN" w:eastAsia="zh-CN"/>
    </w:rPr>
  </w:style>
  <w:style w:customStyle="1" w:styleId="Bezpopisa2" w:type="numbering">
    <w:name w:val="Bez popisa2"/>
    <w:next w:val="Bezpopisa"/>
    <w:uiPriority w:val="99"/>
    <w:semiHidden/>
    <w:unhideWhenUsed/>
    <w:rsid w:val="00F35C72"/>
  </w:style>
  <w:style w:customStyle="1" w:styleId="Reetkatablice5" w:type="table">
    <w:name w:val="Rešetka tablice5"/>
    <w:basedOn w:val="Obinatablica"/>
    <w:next w:val="Reetkatablice"/>
    <w:uiPriority w:val="59"/>
    <w:rsid w:val="00F35C7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" w:type="table">
    <w:name w:val="Rešetka tablice12"/>
    <w:basedOn w:val="Obinatablica"/>
    <w:next w:val="Reetkatablice"/>
    <w:uiPriority w:val="59"/>
    <w:rsid w:val="00F35C72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2" w:type="table">
    <w:name w:val="Rešetka tablice22"/>
    <w:basedOn w:val="Obinatablica"/>
    <w:next w:val="Reetkatablice"/>
    <w:uiPriority w:val="59"/>
    <w:rsid w:val="00F35C72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F35C72"/>
  </w:style>
  <w:style w:customStyle="1" w:styleId="Bezpopisa3" w:type="numbering">
    <w:name w:val="Bez popisa3"/>
    <w:next w:val="Bezpopisa"/>
    <w:uiPriority w:val="99"/>
    <w:semiHidden/>
    <w:unhideWhenUsed/>
    <w:rsid w:val="004B329C"/>
  </w:style>
  <w:style w:customStyle="1" w:styleId="Reetkatablice6" w:type="table">
    <w:name w:val="Rešetka tablice6"/>
    <w:basedOn w:val="Obinatablica"/>
    <w:next w:val="Reetkatablice"/>
    <w:uiPriority w:val="59"/>
    <w:rsid w:val="004B329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3" w:type="table">
    <w:name w:val="Rešetka tablice13"/>
    <w:basedOn w:val="Obinatablica"/>
    <w:next w:val="Reetkatablice"/>
    <w:uiPriority w:val="59"/>
    <w:rsid w:val="004B329C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3" w:type="table">
    <w:name w:val="Rešetka tablice23"/>
    <w:basedOn w:val="Obinatablica"/>
    <w:next w:val="Reetkatablice"/>
    <w:uiPriority w:val="59"/>
    <w:rsid w:val="004B329C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3" w:type="numbering">
    <w:name w:val="Bez popisa13"/>
    <w:next w:val="Bezpopisa"/>
    <w:uiPriority w:val="99"/>
    <w:semiHidden/>
    <w:unhideWhenUsed/>
    <w:rsid w:val="004B329C"/>
  </w:style>
  <w:style w:customStyle="1" w:styleId="msonormal0" w:type="paragraph">
    <w:name w:val="msonormal"/>
    <w:basedOn w:val="Normal"/>
    <w:rsid w:val="004B329C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5" w:type="paragraph">
    <w:name w:val="xl65"/>
    <w:basedOn w:val="Normal"/>
    <w:rsid w:val="004B329C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6" w:type="paragraph">
    <w:name w:val="xl66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67" w:type="paragraph">
    <w:name w:val="xl67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68" w:type="paragraph">
    <w:name w:val="xl68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4472C4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69" w:type="paragraph">
    <w:name w:val="xl69"/>
    <w:basedOn w:val="Normal"/>
    <w:rsid w:val="004B329C"/>
    <w:pPr>
      <w:widowControl/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 w:val="24"/>
      <w:szCs w:val="24"/>
    </w:rPr>
  </w:style>
  <w:style w:customStyle="1" w:styleId="xl70" w:type="paragraph">
    <w:name w:val="xl70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74" w:type="paragraph">
    <w:name w:val="xl74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5" w:type="paragraph">
    <w:name w:val="xl75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6" w:type="paragraph">
    <w:name w:val="xl76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77" w:type="paragraph">
    <w:name w:val="xl77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8" w:type="paragraph">
    <w:name w:val="xl78"/>
    <w:basedOn w:val="Normal"/>
    <w:rsid w:val="004B329C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9" w:type="paragraph">
    <w:name w:val="xl79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80" w:type="paragraph">
    <w:name w:val="xl80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1" w:type="paragraph">
    <w:name w:val="xl81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4B329C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DD7EE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GridTableLight" w:type="table">
    <w:name w:val="Grid Table Light"/>
    <w:basedOn w:val="Obinatablica"/>
    <w:uiPriority w:val="40"/>
    <w:rsid w:val="009A448B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30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2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21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9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62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0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9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642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2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5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29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130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972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16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91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St-1942/2018-19</izvorni_sadrzaj>
    <derivirana_varijabla naziv="DomainObject.Oznaka_1">St-1942/2018-19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31</izvorni_sadrzaj>
    <derivirana_varijabla naziv="DomainObject.BrojStranica_1">31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St-1942/2018</izvorni_sadrzaj>
    <derivirana_varijabla naziv="DomainObject.Predmet.OznakaBroj_1">St-1942/2018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SINITECH d.o.o.</izvorni_sadrzaj>
    <derivirana_varijabla naziv="DomainObject.Predmet.ProtustrankaFormated_1">  SINITECH d.o.o.</derivirana_varijabla>
  </DomainObject.Predmet.ProtustrankaFormated>
  <DomainObject.Predmet.ProtustrankaFormatedOIB>
    <izvorni_sadrzaj>  SINITECH d.o.o., OIB 03813303179</izvorni_sadrzaj>
    <derivirana_varijabla naziv="DomainObject.Predmet.ProtustrankaFormatedOIB_1">  SINITECH d.o.o., OIB 03813303179</derivirana_varijabla>
  </DomainObject.Predmet.ProtustrankaFormatedOIB>
  <DomainObject.Predmet.ProtustrankaFormatedWithAdress>
    <izvorni_sadrzaj> SINITECH d.o.o., Dr. Franje Tuđmana 14, 10431 Brezje</izvorni_sadrzaj>
    <derivirana_varijabla naziv="DomainObject.Predmet.ProtustrankaFormatedWithAdress_1"> SINITECH d.o.o., Dr. Franje Tuđmana 14, 10431 Brezje</derivirana_varijabla>
  </DomainObject.Predmet.ProtustrankaFormatedWithAdress>
  <DomainObject.Predmet.ProtustrankaFormatedWithAdressOIB>
    <izvorni_sadrzaj> SINITECH d.o.o., OIB 03813303179, Dr. Franje Tuđmana 14, 10431 Brezje</izvorni_sadrzaj>
    <derivirana_varijabla naziv="DomainObject.Predmet.ProtustrankaFormatedWithAdressOIB_1"> SINITECH d.o.o., OIB 03813303179, Dr. Franje Tuđmana 14, 10431 Brezje</derivirana_varijabla>
  </DomainObject.Predmet.ProtustrankaFormatedWithAdressOIB>
  <DomainObject.Predmet.ProtustrankaWithAdress>
    <izvorni_sadrzaj>SINITECH d.o.o. Dr. Franje Tuđmana 14, 10431 Brezje</izvorni_sadrzaj>
    <derivirana_varijabla naziv="DomainObject.Predmet.ProtustrankaWithAdress_1">SINITECH d.o.o. Dr. Franje Tuđmana 14, 10431 Brezje</derivirana_varijabla>
  </DomainObject.Predmet.ProtustrankaWithAdress>
  <DomainObject.Predmet.ProtustrankaWithAdressOIB>
    <izvorni_sadrzaj>SINITECH d.o.o., OIB 03813303179, Dr. Franje Tuđmana 14, 10431 Brezje</izvorni_sadrzaj>
    <derivirana_varijabla naziv="DomainObject.Predmet.ProtustrankaWithAdressOIB_1">SINITECH d.o.o., OIB 03813303179, Dr. Franje Tuđmana 14, 10431 Brezje</derivirana_varijabla>
  </DomainObject.Predmet.ProtustrankaWithAdressOIB>
  <DomainObject.Predmet.ProtustrankaNazivFormated>
    <izvorni_sadrzaj>SINITECH d.o.o.</izvorni_sadrzaj>
    <derivirana_varijabla naziv="DomainObject.Predmet.ProtustrankaNazivFormated_1">SINITECH d.o.o.</derivirana_varijabla>
  </DomainObject.Predmet.ProtustrankaNazivFormated>
  <DomainObject.Predmet.ProtustrankaNazivFormatedOIB>
    <izvorni_sadrzaj>SINITECH d.o.o., OIB 03813303179</izvorni_sadrzaj>
    <derivirana_varijabla naziv="DomainObject.Predmet.ProtustrankaNazivFormatedOIB_1">SINITECH d.o.o., OIB 03813303179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SINITECH d.o.o.; Nikica Gulin; LASER INŽENJERING d.o.o. za proizvodnju i usluge; Tapflo Gmbh; PORSCHE LEASING društvo s ograničenom odgovornošću za leasing; Endress+Hauser društvo s ograničenom odgovornošću za trgovinu; Raiffeisenbank Austria d.d.; FELLER društvo s ograničenom odgovornošću za proizvodnju, građenje, projektiranje, zastupanje; Slawinski &amp; Co. Gmbh; ELEKTROINŽENJERING BRODAR d.o.o. za proizvodnju, trgovinu i usluge; LEKCIO d.o.o. za poslovno savjetovanje; HABERKORN d.o.o. za proizvodnju, trgovinu i usluge; Financijska agencija; KentBank dioničko društvo; Rail Cargo Logistics - Croatia, međunarodno otpremništvo, društvo s ograničenom odgovornošću</izvorni_sadrzaj>
    <derivirana_varijabla naziv="DomainObject.Predmet.StrankaFormated_1">  SINITECH d.o.o.; Nikica Gulin; LASER INŽENJERING d.o.o. za proizvodnju i usluge; Tapflo Gmbh; PORSCHE LEASING društvo s ograničenom odgovornošću za leasing; Endress+Hauser društvo s ograničenom odgovornošću za trgovinu; Raiffeisenbank Austria d.d.; FELLER društvo s ograničenom odgovornošću za proizvodnju, građenje, projektiranje, zastupanje; Slawinski &amp; Co. Gmbh; ELEKTROINŽENJERING BRODAR d.o.o. za proizvodnju, trgovinu i usluge; LEKCIO d.o.o. za poslovno savjetovanje; HABERKORN d.o.o. za proizvodnju, trgovinu i usluge; Financijska agencija; KentBank dioničko društvo; Rail Cargo Logistics - Croatia, međunarodno otpremništvo, društvo s ograničenom odgovornošću</derivirana_varijabla>
  </DomainObject.Predmet.StrankaFormated>
  <DomainObject.Predmet.StrankaFormatedOIB>
    <izvorni_sadrzaj>  SINITECH d.o.o., OIB 03813303179; Nikica Gulin, OIB 98663782264; LASER INŽENJERING d.o.o. za proizvodnju i usluge, OIB 77170927797; Tapflo Gmbh; PORSCHE LEASING društvo s ograničenom odgovornošću za leasing, OIB 90275854576; Endress+Hauser društvo s ograničenom odgovornošću za trgovinu, OIB 72654500361; Raiffeisenbank Austria d.d., OIB 53056966535; FELLER društvo s ograničenom odgovornošću za proizvodnju, građenje, projektiranje, zastupanje, OIB 95917276599; Slawinski &amp; Co. Gmbh; ELEKTROINŽENJERING BRODAR d.o.o. za proizvodnju, trgovinu i usluge, OIB 21963050893; LEKCIO d.o.o. za poslovno savjetovanje, OIB 18756117876; HABERKORN d.o.o. za proizvodnju, trgovinu i usluge, OIB 25339023257; Financijska agencija, OIB 85821130368; KentBank dioničko društvo, OIB 73656725926; Rail Cargo Logistics - Croatia, međunarodno otpremništvo, društvo s ograničenom odgovornošću, OIB 25444851024</izvorni_sadrzaj>
    <derivirana_varijabla naziv="DomainObject.Predmet.StrankaFormatedOIB_1">  SINITECH d.o.o., OIB 03813303179; Nikica Gulin, OIB 98663782264; LASER INŽENJERING d.o.o. za proizvodnju i usluge, OIB 77170927797; Tapflo Gmbh; PORSCHE LEASING društvo s ograničenom odgovornošću za leasing, OIB 90275854576; Endress+Hauser društvo s ograničenom odgovornošću za trgovinu, OIB 72654500361; Raiffeisenbank Austria d.d., OIB 53056966535; FELLER društvo s ograničenom odgovornošću za proizvodnju, građenje, projektiranje, zastupanje, OIB 95917276599; Slawinski &amp; Co. Gmbh; ELEKTROINŽENJERING BRODAR d.o.o. za proizvodnju, trgovinu i usluge, OIB 21963050893; LEKCIO d.o.o. za poslovno savjetovanje, OIB 18756117876; HABERKORN d.o.o. za proizvodnju, trgovinu i usluge, OIB 25339023257; Financijska agencija, OIB 85821130368; KentBank dioničko društvo, OIB 73656725926; Rail Cargo Logistics - Croatia, međunarodno otpremništvo, društvo s ograničenom odgovornošću, OIB 25444851024</derivirana_varijabla>
  </DomainObject.Predmet.StrankaFormatedOIB>
  <DomainObject.Predmet.StrankaFormatedWithAdress>
    <izvorni_sadrzaj> SINITECH d.o.o., Dr. Franje Tuđmana 14, 10431 Brezje; Nikica Gulin, Domašinečka Ulica 6, 10000 Zagreb; LASER INŽENJERING d.o.o. za proizvodnju i usluge, Sisačka cesta 11, 10000 Zagreb; Tapflo Gmbh, Porshe Strasse 1, Enns; PORSCHE LEASING društvo s ograničenom odgovornošću za leasing, Velimira Škorpika 21, 10000 Zagreb; Endress+Hauser društvo s ograničenom odgovornošću za trgovinu, Jaruščica 23, 10000 Zagreb; Raiffeisenbank Austria d.d., Magazinska cesta 69, 10000 Zagreb; FELLER društvo s ograničenom odgovornošću za proizvodnju, građenje, projektiranje, zastupanje, S. Gregorka 5, 10310 Ivanić-Grad; Slawinski &amp; Co. Gmbh, Industriestrasse 11, Siegen; ELEKTROINŽENJERING BRODAR d.o.o. za proizvodnju, trgovinu i usluge, Samoborska cesta 200, 10436 Rakov Potok; LEKCIO d.o.o. za poslovno savjetovanje, Pavlenski put 11B, 10000 Zagreb; HABERKORN d.o.o. za proizvodnju, trgovinu i usluge, Dr. Franje Tuđmana 16, 10431 Sveta Nedelja; Financijska agencija, Ulica grada Vukovara 70, 10000 Zagreb; KentBank dioničko društvo, Gundulićeva 1, 10000 Zagreb; Rail Cargo Logistics - Croatia, međunarodno otpremništvo, društvo s ograničenom odgovornošću, Radnička cesta 39, 10000 Zagreb</izvorni_sadrzaj>
    <derivirana_varijabla naziv="DomainObject.Predmet.StrankaFormatedWithAdress_1"> SINITECH d.o.o., Dr. Franje Tuđmana 14, 10431 Brezje; Nikica Gulin, Domašinečka Ulica 6, 10000 Zagreb; LASER INŽENJERING d.o.o. za proizvodnju i usluge, Sisačka cesta 11, 10000 Zagreb; Tapflo Gmbh, Porshe Strasse 1, Enns; PORSCHE LEASING društvo s ograničenom odgovornošću za leasing, Velimira Škorpika 21, 10000 Zagreb; Endress+Hauser društvo s ograničenom odgovornošću za trgovinu, Jaruščica 23, 10000 Zagreb; Raiffeisenbank Austria d.d., Magazinska cesta 69, 10000 Zagreb; FELLER društvo s ograničenom odgovornošću za proizvodnju, građenje, projektiranje, zastupanje, S. Gregorka 5, 10310 Ivanić-Grad; Slawinski &amp; Co. Gmbh, Industriestrasse 11, Siegen; ELEKTROINŽENJERING BRODAR d.o.o. za proizvodnju, trgovinu i usluge, Samoborska cesta 200, 10436 Rakov Potok; LEKCIO d.o.o. za poslovno savjetovanje, Pavlenski put 11B, 10000 Zagreb; HABERKORN d.o.o. za proizvodnju, trgovinu i usluge, Dr. Franje Tuđmana 16, 10431 Sveta Nedelja; Financijska agencija, Ulica grada Vukovara 70, 10000 Zagreb; KentBank dioničko društvo, Gundulićeva 1, 10000 Zagreb; Rail Cargo Logistics - Croatia, međunarodno otpremništvo, društvo s ograničenom odgovornošću, Radnička cesta 39, 10000 Zagreb</derivirana_varijabla>
  </DomainObject.Predmet.StrankaFormatedWithAdress>
  <DomainObject.Predmet.StrankaFormatedWithAdressOIB>
    <izvorni_sadrzaj> SINITECH d.o.o., OIB 03813303179, Dr. Franje Tuđmana 14, 10431 Brezje; Nikica Gulin, OIB 98663782264, Domašinečka Ulica 6, 10000 Zagreb; LASER INŽENJERING d.o.o. za proizvodnju i usluge, OIB 77170927797, Sisačka cesta 11, 10000 Zagreb; Tapflo Gmbh, Porshe Strasse 1, Enns; PORSCHE LEASING društvo s ograničenom odgovornošću za leasing, OIB 90275854576, Velimira Škorpika 21, 10000 Zagreb; Endress+Hauser društvo s ograničenom odgovornošću za trgovinu, OIB 72654500361, Jaruščica 23, 10000 Zagreb; Raiffeisenbank Austria d.d., OIB 53056966535, Magazinska cesta 69, 10000 Zagreb; FELLER društvo s ograničenom odgovornošću za proizvodnju, građenje, projektiranje, zastupanje, OIB 95917276599, S. Gregorka 5, 10310 Ivanić-Grad; Slawinski &amp; Co. Gmbh, Industriestrasse 11, Siegen; ELEKTROINŽENJERING BRODAR d.o.o. za proizvodnju, trgovinu i usluge, OIB 21963050893, Samoborska cesta 200, 10436 Rakov Potok; LEKCIO d.o.o. za poslovno savjetovanje, OIB 18756117876, Pavlenski put 11B, 10000 Zagreb; HABERKORN d.o.o. za proizvodnju, trgovinu i usluge, OIB 25339023257, Dr. Franje Tuđmana 16, 10431 Sveta Nedelja; Financijska agencija, OIB 85821130368, Ulica grada Vukovara 70, 10000 Zagreb; KentBank dioničko društvo, OIB 73656725926, Gundulićeva 1, 10000 Zagreb; Rail Cargo Logistics - Croatia, međunarodno otpremništvo, društvo s ograničenom odgovornošću, OIB 25444851024, Radnička cesta 39, 10000 Zagreb</izvorni_sadrzaj>
    <derivirana_varijabla naziv="DomainObject.Predmet.StrankaFormatedWithAdressOIB_1"> SINITECH d.o.o., OIB 03813303179, Dr. Franje Tuđmana 14, 10431 Brezje; Nikica Gulin, OIB 98663782264, Domašinečka Ulica 6, 10000 Zagreb; LASER INŽENJERING d.o.o. za proizvodnju i usluge, OIB 77170927797, Sisačka cesta 11, 10000 Zagreb; Tapflo Gmbh, Porshe Strasse 1, Enns; PORSCHE LEASING društvo s ograničenom odgovornošću za leasing, OIB 90275854576, Velimira Škorpika 21, 10000 Zagreb; Endress+Hauser društvo s ograničenom odgovornošću za trgovinu, OIB 72654500361, Jaruščica 23, 10000 Zagreb; Raiffeisenbank Austria d.d., OIB 53056966535, Magazinska cesta 69, 10000 Zagreb; FELLER društvo s ograničenom odgovornošću za proizvodnju, građenje, projektiranje, zastupanje, OIB 95917276599, S. Gregorka 5, 10310 Ivanić-Grad; Slawinski &amp; Co. Gmbh, Industriestrasse 11, Siegen; ELEKTROINŽENJERING BRODAR d.o.o. za proizvodnju, trgovinu i usluge, OIB 21963050893, Samoborska cesta 200, 10436 Rakov Potok; LEKCIO d.o.o. za poslovno savjetovanje, OIB 18756117876, Pavlenski put 11B, 10000 Zagreb; HABERKORN d.o.o. za proizvodnju, trgovinu i usluge, OIB 25339023257, Dr. Franje Tuđmana 16, 10431 Sveta Nedelja; Financijska agencija, OIB 85821130368, Ulica grada Vukovara 70, 10000 Zagreb; KentBank dioničko društvo, OIB 73656725926, Gundulićeva 1, 10000 Zagreb; Rail Cargo Logistics - Croatia, međunarodno otpremništvo, društvo s ograničenom odgovornošću, OIB 25444851024, Radnička cesta 39, 10000 Zagreb</derivirana_varijabla>
  </DomainObject.Predmet.StrankaFormatedWithAdressOIB>
  <DomainObject.Predmet.StrankaWithAdress>
    <izvorni_sadrzaj>SINITECH d.o.o. Dr. Franje Tuđmana 14,10431 Brezje,Nikica Gulin Domašinečka Ulica 6,10000 Zagreb,LASER INŽENJERING d.o.o. za proizvodnju i usluge Sisačka cesta 11,10000 Zagreb,Tapflo Gmbh Porshe Strasse 1,Enns,PORSCHE LEASING društvo s ograničenom odgovornošću za leasing Velimira Škorpika 21,10000 Zagreb,Endress+Hauser društvo s ograničenom odgovornošću za trgovinu Jaruščica 23,10000 Zagreb,Raiffeisenbank Austria d.d. Magazinska cesta 69,10000 Zagreb,FELLER društvo s ograničenom odgovornošću za proizvodnju, građenje, projektiranje, zastupanje S. Gregorka 5,10310 Ivanić-Grad,Slawinski &amp; Co. Gmbh Industriestrasse 11,Siegen,ELEKTROINŽENJERING BRODAR d.o.o. za proizvodnju, trgovinu i usluge Samoborska cesta 200,10436 Rakov Potok,LEKCIO d.o.o. za poslovno savjetovanje Pavlenski put 11B,10000 Zagreb,HABERKORN d.o.o. za proizvodnju, trgovinu i usluge Dr. Franje Tuđmana 16,10431 Sveta Nedelja,Financijska agencija Ulica grada Vukovara 70,10000 Zagreb,KentBank dioničko društvo Gundulićeva 1,10000 Zagreb,Rail Cargo Logistics - Croatia, međunarodno otpremništvo, društvo s ograničenom odgovornošću Radnička cesta 39,10000 Zagreb</izvorni_sadrzaj>
    <derivirana_varijabla naziv="DomainObject.Predmet.StrankaWithAdress_1">SINITECH d.o.o. Dr. Franje Tuđmana 14,10431 Brezje,Nikica Gulin Domašinečka Ulica 6,10000 Zagreb,LASER INŽENJERING d.o.o. za proizvodnju i usluge Sisačka cesta 11,10000 Zagreb,Tapflo Gmbh Porshe Strasse 1,Enns,PORSCHE LEASING društvo s ograničenom odgovornošću za leasing Velimira Škorpika 21,10000 Zagreb,Endress+Hauser društvo s ograničenom odgovornošću za trgovinu Jaruščica 23,10000 Zagreb,Raiffeisenbank Austria d.d. Magazinska cesta 69,10000 Zagreb,FELLER društvo s ograničenom odgovornošću za proizvodnju, građenje, projektiranje, zastupanje S. Gregorka 5,10310 Ivanić-Grad,Slawinski &amp; Co. Gmbh Industriestrasse 11,Siegen,ELEKTROINŽENJERING BRODAR d.o.o. za proizvodnju, trgovinu i usluge Samoborska cesta 200,10436 Rakov Potok,LEKCIO d.o.o. za poslovno savjetovanje Pavlenski put 11B,10000 Zagreb,HABERKORN d.o.o. za proizvodnju, trgovinu i usluge Dr. Franje Tuđmana 16,10431 Sveta Nedelja,Financijska agencija Ulica grada Vukovara 70,10000 Zagreb,KentBank dioničko društvo Gundulićeva 1,10000 Zagreb,Rail Cargo Logistics - Croatia, međunarodno otpremništvo, društvo s ograničenom odgovornošću Radnička cesta 39,10000 Zagreb</derivirana_varijabla>
  </DomainObject.Predmet.StrankaWithAdress>
  <DomainObject.Predmet.StrankaWithAdressOIB>
    <izvorni_sadrzaj>SINITECH d.o.o., OIB 03813303179, Dr. Franje Tuđmana 14,10431 Brezje,Nikica Gulin, OIB 98663782264, Domašinečka Ulica 6,10000 Zagreb,LASER INŽENJERING d.o.o. za proizvodnju i usluge, OIB 77170927797, Sisačka cesta 11,10000 Zagreb,Tapflo Gmbh, Porshe Strasse 1,Enns,PORSCHE LEASING društvo s ograničenom odgovornošću za leasing, OIB 90275854576, Velimira Škorpika 21,10000 Zagreb,Endress+Hauser društvo s ograničenom odgovornošću za trgovinu, OIB 72654500361, Jaruščica 23,10000 Zagreb,Raiffeisenbank Austria d.d., OIB 53056966535, Magazinska cesta 69,10000 Zagreb,FELLER društvo s ograničenom odgovornošću za proizvodnju, građenje, projektiranje, zastupanje, OIB 95917276599, S. Gregorka 5,10310 Ivanić-Grad,Slawinski &amp; Co. Gmbh, Industriestrasse 11,Siegen,ELEKTROINŽENJERING BRODAR d.o.o. za proizvodnju, trgovinu i usluge, OIB 21963050893, Samoborska cesta 200,10436 Rakov Potok,LEKCIO d.o.o. za poslovno savjetovanje, OIB 18756117876, Pavlenski put 11B,10000 Zagreb,HABERKORN d.o.o. za proizvodnju, trgovinu i usluge, OIB 25339023257, Dr. Franje Tuđmana 16,10431 Sveta Nedelja,Financijska agencija, OIB 85821130368, Ulica grada Vukovara 70,10000 Zagreb,KentBank dioničko društvo, OIB 73656725926, Gundulićeva 1,10000 Zagreb,Rail Cargo Logistics - Croatia, međunarodno otpremništvo, društvo s ograničenom odgovornošću, OIB 25444851024, Radnička cesta 39,10000 Zagreb</izvorni_sadrzaj>
    <derivirana_varijabla naziv="DomainObject.Predmet.StrankaWithAdressOIB_1">SINITECH d.o.o., OIB 03813303179, Dr. Franje Tuđmana 14,10431 Brezje,Nikica Gulin, OIB 98663782264, Domašinečka Ulica 6,10000 Zagreb,LASER INŽENJERING d.o.o. za proizvodnju i usluge, OIB 77170927797, Sisačka cesta 11,10000 Zagreb,Tapflo Gmbh, Porshe Strasse 1,Enns,PORSCHE LEASING društvo s ograničenom odgovornošću za leasing, OIB 90275854576, Velimira Škorpika 21,10000 Zagreb,Endress+Hauser društvo s ograničenom odgovornošću za trgovinu, OIB 72654500361, Jaruščica 23,10000 Zagreb,Raiffeisenbank Austria d.d., OIB 53056966535, Magazinska cesta 69,10000 Zagreb,FELLER društvo s ograničenom odgovornošću za proizvodnju, građenje, projektiranje, zastupanje, OIB 95917276599, S. Gregorka 5,10310 Ivanić-Grad,Slawinski &amp; Co. Gmbh, Industriestrasse 11,Siegen,ELEKTROINŽENJERING BRODAR d.o.o. za proizvodnju, trgovinu i usluge, OIB 21963050893, Samoborska cesta 200,10436 Rakov Potok,LEKCIO d.o.o. za poslovno savjetovanje, OIB 18756117876, Pavlenski put 11B,10000 Zagreb,HABERKORN d.o.o. za proizvodnju, trgovinu i usluge, OIB 25339023257, Dr. Franje Tuđmana 16,10431 Sveta Nedelja,Financijska agencija, OIB 85821130368, Ulica grada Vukovara 70,10000 Zagreb,KentBank dioničko društvo, OIB 73656725926, Gundulićeva 1,10000 Zagreb,Rail Cargo Logistics - Croatia, međunarodno otpremništvo, društvo s ograničenom odgovornošću, OIB 25444851024, Radnička cesta 39,10000 Zagreb</derivirana_varijabla>
  </DomainObject.Predmet.StrankaWithAdressOIB>
  <DomainObject.Predmet.StrankaNazivFormated>
    <izvorni_sadrzaj>SINITECH d.o.o.,Nikica Gulin,LASER INŽENJERING d.o.o. za proizvodnju i usluge,Tapflo Gmbh,PORSCHE LEASING društvo s ograničenom odgovornošću za leasing,Endress+Hauser društvo s ograničenom odgovornošću za trgovinu,Raiffeisenbank Austria d.d.,FELLER društvo s ograničenom odgovornošću za proizvodnju, građenje, projektiranje, zastupanje,Slawinski &amp; Co. Gmbh,ELEKTROINŽENJERING BRODAR d.o.o. za proizvodnju, trgovinu i usluge,LEKCIO d.o.o. za poslovno savjetovanje,HABERKORN d.o.o. za proizvodnju, trgovinu i usluge,Financijska agencija,KentBank dioničko društvo,Rail Cargo Logistics - Croatia, međunarodno otpremništvo, društvo s ograničenom odgovornošću</izvorni_sadrzaj>
    <derivirana_varijabla naziv="DomainObject.Predmet.StrankaNazivFormated_1">SINITECH d.o.o.,Nikica Gulin,LASER INŽENJERING d.o.o. za proizvodnju i usluge,Tapflo Gmbh,PORSCHE LEASING društvo s ograničenom odgovornošću za leasing,Endress+Hauser društvo s ograničenom odgovornošću za trgovinu,Raiffeisenbank Austria d.d.,FELLER društvo s ograničenom odgovornošću za proizvodnju, građenje, projektiranje, zastupanje,Slawinski &amp; Co. Gmbh,ELEKTROINŽENJERING BRODAR d.o.o. za proizvodnju, trgovinu i usluge,LEKCIO d.o.o. za poslovno savjetovanje,HABERKORN d.o.o. za proizvodnju, trgovinu i usluge,Financijska agencija,KentBank dioničko društvo,Rail Cargo Logistics - Croatia, međunarodno otpremništvo, društvo s ograničenom odgovornošću</derivirana_varijabla>
  </DomainObject.Predmet.StrankaNazivFormated>
  <DomainObject.Predmet.StrankaNazivFormatedOIB>
    <izvorni_sadrzaj>SINITECH d.o.o., OIB 03813303179,Nikica Gulin, OIB 98663782264,LASER INŽENJERING d.o.o. za proizvodnju i usluge, OIB 77170927797,Tapflo Gmbh,PORSCHE LEASING društvo s ograničenom odgovornošću za leasing, OIB 90275854576,Endress+Hauser društvo s ograničenom odgovornošću za trgovinu, OIB 72654500361,Raiffeisenbank Austria d.d., OIB 53056966535,FELLER društvo s ograničenom odgovornošću za proizvodnju, građenje, projektiranje, zastupanje, OIB 95917276599,Slawinski &amp; Co. Gmbh,ELEKTROINŽENJERING BRODAR d.o.o. za proizvodnju, trgovinu i usluge, OIB 21963050893,LEKCIO d.o.o. za poslovno savjetovanje, OIB 18756117876,HABERKORN d.o.o. za proizvodnju, trgovinu i usluge, OIB 25339023257,Financijska agencija, OIB 85821130368,KentBank dioničko društvo, OIB 73656725926,Rail Cargo Logistics - Croatia, međunarodno otpremništvo, društvo s ograničenom odgovornošću, OIB 25444851024</izvorni_sadrzaj>
    <derivirana_varijabla naziv="DomainObject.Predmet.StrankaNazivFormatedOIB_1">SINITECH d.o.o., OIB 03813303179,Nikica Gulin, OIB 98663782264,LASER INŽENJERING d.o.o. za proizvodnju i usluge, OIB 77170927797,Tapflo Gmbh,PORSCHE LEASING društvo s ograničenom odgovornošću za leasing, OIB 90275854576,Endress+Hauser društvo s ograničenom odgovornošću za trgovinu, OIB 72654500361,Raiffeisenbank Austria d.d., OIB 53056966535,FELLER društvo s ograničenom odgovornošću za proizvodnju, građenje, projektiranje, zastupanje, OIB 95917276599,Slawinski &amp; Co. Gmbh,ELEKTROINŽENJERING BRODAR d.o.o. za proizvodnju, trgovinu i usluge, OIB 21963050893,LEKCIO d.o.o. za poslovno savjetovanje, OIB 18756117876,HABERKORN d.o.o. za proizvodnju, trgovinu i usluge, OIB 25339023257,Financijska agencija, OIB 85821130368,KentBank dioničko društvo, OIB 73656725926,Rail Cargo Logistics - Croatia, međunarodno otpremništvo, društvo s ograničenom odgovornošću, OIB 25444851024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SINITECH d.o.o.</item>
      <item>Nikica Gulin</item>
      <item>LASER INŽENJERING d.o.o. za proizvodnju i usluge</item>
      <item>Tapflo Gmbh</item>
      <item>PORSCHE LEASING društvo s ograničenom odgovornošću za leasing</item>
      <item>Endress+Hauser društvo s ograničenom odgovornošću za trgovinu</item>
      <item>Raiffeisenbank Austria d.d.</item>
      <item>FELLER društvo s ograničenom odgovornošću za proizvodnju, građenje, projektiranje, zastupanje</item>
      <item>Slawinski &amp; Co. Gmbh</item>
      <item>ELEKTROINŽENJERING BRODAR d.o.o. za proizvodnju, trgovinu i usluge</item>
      <item>LEKCIO d.o.o. za poslovno savjetovanje</item>
      <item>HABERKORN d.o.o. za proizvodnju, trgovinu i usluge</item>
      <item>Financijska agencija</item>
      <item>KentBank dioničko društvo</item>
      <item>Rail Cargo Logistics - Croatia, međunarodno otpremništvo, društvo s ograničenom odgovornošću</item>
    </izvorni_sadrzaj>
    <derivirana_varijabla naziv="DomainObject.Predmet.StrankaListFormated_1">
      <item>SINITECH d.o.o.</item>
      <item>Nikica Gulin</item>
      <item>LASER INŽENJERING d.o.o. za proizvodnju i usluge</item>
      <item>Tapflo Gmbh</item>
      <item>PORSCHE LEASING društvo s ograničenom odgovornošću za leasing</item>
      <item>Endress+Hauser društvo s ograničenom odgovornošću za trgovinu</item>
      <item>Raiffeisenbank Austria d.d.</item>
      <item>FELLER društvo s ograničenom odgovornošću za proizvodnju, građenje, projektiranje, zastupanje</item>
      <item>Slawinski &amp; Co. Gmbh</item>
      <item>ELEKTROINŽENJERING BRODAR d.o.o. za proizvodnju, trgovinu i usluge</item>
      <item>LEKCIO d.o.o. za poslovno savjetovanje</item>
      <item>HABERKORN d.o.o. za proizvodnju, trgovinu i usluge</item>
      <item>Financijska agencija</item>
      <item>KentBank dioničko društvo</item>
      <item>Rail Cargo Logistics - Croatia, međunarodno otpremništvo, društvo s ograničenom odgovornošću</item>
    </derivirana_varijabla>
  </DomainObject.Predmet.StrankaListFormated>
  <DomainObject.Predmet.StrankaListFormatedOIB>
    <izvorni_sadrzaj>
      <item>SINITECH d.o.o., OIB 03813303179</item>
      <item>Nikica Gulin, OIB 98663782264</item>
      <item>LASER INŽENJERING d.o.o. za proizvodnju i usluge, OIB 77170927797</item>
      <item>Tapflo Gmbh</item>
      <item>PORSCHE LEASING društvo s ograničenom odgovornošću za leasing, OIB 90275854576</item>
      <item>Endress+Hauser društvo s ograničenom odgovornošću za trgovinu, OIB 72654500361</item>
      <item>Raiffeisenbank Austria d.d., OIB 53056966535</item>
      <item>FELLER društvo s ograničenom odgovornošću za proizvodnju, građenje, projektiranje, zastupanje, OIB 95917276599</item>
      <item>Slawinski &amp; Co. Gmbh</item>
      <item>ELEKTROINŽENJERING BRODAR d.o.o. za proizvodnju, trgovinu i usluge, OIB 21963050893</item>
      <item>LEKCIO d.o.o. za poslovno savjetovanje, OIB 18756117876</item>
      <item>HABERKORN d.o.o. za proizvodnju, trgovinu i usluge, OIB 25339023257</item>
      <item>Financijska agencija, OIB 85821130368</item>
      <item>KentBank dioničko društvo, OIB 73656725926</item>
      <item>Rail Cargo Logistics - Croatia, međunarodno otpremništvo, društvo s ograničenom odgovornošću, OIB 25444851024</item>
    </izvorni_sadrzaj>
    <derivirana_varijabla naziv="DomainObject.Predmet.StrankaListFormatedOIB_1">
      <item>SINITECH d.o.o., OIB 03813303179</item>
      <item>Nikica Gulin, OIB 98663782264</item>
      <item>LASER INŽENJERING d.o.o. za proizvodnju i usluge, OIB 77170927797</item>
      <item>Tapflo Gmbh</item>
      <item>PORSCHE LEASING društvo s ograničenom odgovornošću za leasing, OIB 90275854576</item>
      <item>Endress+Hauser društvo s ograničenom odgovornošću za trgovinu, OIB 72654500361</item>
      <item>Raiffeisenbank Austria d.d., OIB 53056966535</item>
      <item>FELLER društvo s ograničenom odgovornošću za proizvodnju, građenje, projektiranje, zastupanje, OIB 95917276599</item>
      <item>Slawinski &amp; Co. Gmbh</item>
      <item>ELEKTROINŽENJERING BRODAR d.o.o. za proizvodnju, trgovinu i usluge, OIB 21963050893</item>
      <item>LEKCIO d.o.o. za poslovno savjetovanje, OIB 18756117876</item>
      <item>HABERKORN d.o.o. za proizvodnju, trgovinu i usluge, OIB 25339023257</item>
      <item>Financijska agencija, OIB 85821130368</item>
      <item>KentBank dioničko društvo, OIB 73656725926</item>
      <item>Rail Cargo Logistics - Croatia, međunarodno otpremništvo, društvo s ograničenom odgovornošću, OIB 25444851024</item>
    </derivirana_varijabla>
  </DomainObject.Predmet.StrankaListFormatedOIB>
  <DomainObject.Predmet.StrankaListFormatedWithAdress>
    <izvorni_sadrzaj>
      <item>SINITECH d.o.o., Dr. Franje Tuđmana 14, 10431 Brezje</item>
      <item>Nikica Gulin, Domašinečka Ulica 6, 10000 Zagreb</item>
      <item>LASER INŽENJERING d.o.o. za proizvodnju i usluge, Sisačka cesta 11, 10000 Zagreb</item>
      <item>Tapflo Gmbh, Porshe Strasse 1, Enns</item>
      <item>PORSCHE LEASING društvo s ograničenom odgovornošću za leasing, Velimira Škorpika 21, 10000 Zagreb</item>
      <item>Endress+Hauser društvo s ograničenom odgovornošću za trgovinu, Jaruščica 23, 10000 Zagreb</item>
      <item>Raiffeisenbank Austria d.d., Magazinska cesta 69, 10000 Zagreb</item>
      <item>FELLER društvo s ograničenom odgovornošću za proizvodnju, građenje, projektiranje, zastupanje, S. Gregorka 5, 10310 Ivanić-Grad</item>
      <item>Slawinski &amp; Co. Gmbh, Industriestrasse 11, Siegen</item>
      <item>ELEKTROINŽENJERING BRODAR d.o.o. za proizvodnju, trgovinu i usluge, Samoborska cesta 200, 10436 Rakov Potok</item>
      <item>LEKCIO d.o.o. za poslovno savjetovanje, Pavlenski put 11B, 10000 Zagreb</item>
      <item>HABERKORN d.o.o. za proizvodnju, trgovinu i usluge, Dr. Franje Tuđmana 16, 10431 Sveta Nedelja</item>
      <item>Financijska agencija, Ulica grada Vukovara 70, 10000 Zagreb</item>
      <item>KentBank dioničko društvo, Gundulićeva 1, 10000 Zagreb</item>
      <item>Rail Cargo Logistics - Croatia, međunarodno otpremništvo, društvo s ograničenom odgovornošću, Radnička cesta 39, 10000 Zagreb</item>
    </izvorni_sadrzaj>
    <derivirana_varijabla naziv="DomainObject.Predmet.StrankaListFormatedWithAdress_1">
      <item>SINITECH d.o.o., Dr. Franje Tuđmana 14, 10431 Brezje</item>
      <item>Nikica Gulin, Domašinečka Ulica 6, 10000 Zagreb</item>
      <item>LASER INŽENJERING d.o.o. za proizvodnju i usluge, Sisačka cesta 11, 10000 Zagreb</item>
      <item>Tapflo Gmbh, Porshe Strasse 1, Enns</item>
      <item>PORSCHE LEASING društvo s ograničenom odgovornošću za leasing, Velimira Škorpika 21, 10000 Zagreb</item>
      <item>Endress+Hauser društvo s ograničenom odgovornošću za trgovinu, Jaruščica 23, 10000 Zagreb</item>
      <item>Raiffeisenbank Austria d.d., Magazinska cesta 69, 10000 Zagreb</item>
      <item>FELLER društvo s ograničenom odgovornošću za proizvodnju, građenje, projektiranje, zastupanje, S. Gregorka 5, 10310 Ivanić-Grad</item>
      <item>Slawinski &amp; Co. Gmbh, Industriestrasse 11, Siegen</item>
      <item>ELEKTROINŽENJERING BRODAR d.o.o. za proizvodnju, trgovinu i usluge, Samoborska cesta 200, 10436 Rakov Potok</item>
      <item>LEKCIO d.o.o. za poslovno savjetovanje, Pavlenski put 11B, 10000 Zagreb</item>
      <item>HABERKORN d.o.o. za proizvodnju, trgovinu i usluge, Dr. Franje Tuđmana 16, 10431 Sveta Nedelja</item>
      <item>Financijska agencija, Ulica grada Vukovara 70, 10000 Zagreb</item>
      <item>KentBank dioničko društvo, Gundulićeva 1, 10000 Zagreb</item>
      <item>Rail Cargo Logistics - Croatia, međunarodno otpremništvo, društvo s ograničenom odgovornošću, Radnička cesta 39, 10000 Zagreb</item>
    </derivirana_varijabla>
  </DomainObject.Predmet.StrankaListFormatedWithAdress>
  <DomainObject.Predmet.StrankaListFormatedWithAdressOIB>
    <izvorni_sadrzaj>
      <item>SINITECH d.o.o., OIB 03813303179, Dr. Franje Tuđmana 14, 10431 Brezje</item>
      <item>Nikica Gulin, OIB 98663782264, Domašinečka Ulica 6, 10000 Zagreb</item>
      <item>LASER INŽENJERING d.o.o. za proizvodnju i usluge, OIB 77170927797, Sisačka cesta 11, 10000 Zagreb</item>
      <item>Tapflo Gmbh, Porshe Strasse 1, Enns</item>
      <item>PORSCHE LEASING društvo s ograničenom odgovornošću za leasing, OIB 90275854576, Velimira Škorpika 21, 10000 Zagreb</item>
      <item>Endress+Hauser društvo s ograničenom odgovornošću za trgovinu, OIB 72654500361, Jaruščica 23, 10000 Zagreb</item>
      <item>Raiffeisenbank Austria d.d., OIB 53056966535, Magazinska cesta 69, 10000 Zagreb</item>
      <item>FELLER društvo s ograničenom odgovornošću za proizvodnju, građenje, projektiranje, zastupanje, OIB 95917276599, S. Gregorka 5, 10310 Ivanić-Grad</item>
      <item>Slawinski &amp; Co. Gmbh, Industriestrasse 11, Siegen</item>
      <item>ELEKTROINŽENJERING BRODAR d.o.o. za proizvodnju, trgovinu i usluge, OIB 21963050893, Samoborska cesta 200, 10436 Rakov Potok</item>
      <item>LEKCIO d.o.o. za poslovno savjetovanje, OIB 18756117876, Pavlenski put 11B, 10000 Zagreb</item>
      <item>HABERKORN d.o.o. za proizvodnju, trgovinu i usluge, OIB 25339023257, Dr. Franje Tuđmana 16, 10431 Sveta Nedelja</item>
      <item>Financijska agencija, OIB 85821130368, Ulica grada Vukovara 70, 10000 Zagreb</item>
      <item>KentBank dioničko društvo, OIB 73656725926, Gundulićeva 1, 10000 Zagreb</item>
      <item>Rail Cargo Logistics - Croatia, međunarodno otpremništvo, društvo s ograničenom odgovornošću, OIB 25444851024, Radnička cesta 39, 10000 Zagreb</item>
    </izvorni_sadrzaj>
    <derivirana_varijabla naziv="DomainObject.Predmet.StrankaListFormatedWithAdressOIB_1">
      <item>SINITECH d.o.o., OIB 03813303179, Dr. Franje Tuđmana 14, 10431 Brezje</item>
      <item>Nikica Gulin, OIB 98663782264, Domašinečka Ulica 6, 10000 Zagreb</item>
      <item>LASER INŽENJERING d.o.o. za proizvodnju i usluge, OIB 77170927797, Sisačka cesta 11, 10000 Zagreb</item>
      <item>Tapflo Gmbh, Porshe Strasse 1, Enns</item>
      <item>PORSCHE LEASING društvo s ograničenom odgovornošću za leasing, OIB 90275854576, Velimira Škorpika 21, 10000 Zagreb</item>
      <item>Endress+Hauser društvo s ograničenom odgovornošću za trgovinu, OIB 72654500361, Jaruščica 23, 10000 Zagreb</item>
      <item>Raiffeisenbank Austria d.d., OIB 53056966535, Magazinska cesta 69, 10000 Zagreb</item>
      <item>FELLER društvo s ograničenom odgovornošću za proizvodnju, građenje, projektiranje, zastupanje, OIB 95917276599, S. Gregorka 5, 10310 Ivanić-Grad</item>
      <item>Slawinski &amp; Co. Gmbh, Industriestrasse 11, Siegen</item>
      <item>ELEKTROINŽENJERING BRODAR d.o.o. za proizvodnju, trgovinu i usluge, OIB 21963050893, Samoborska cesta 200, 10436 Rakov Potok</item>
      <item>LEKCIO d.o.o. za poslovno savjetovanje, OIB 18756117876, Pavlenski put 11B, 10000 Zagreb</item>
      <item>HABERKORN d.o.o. za proizvodnju, trgovinu i usluge, OIB 25339023257, Dr. Franje Tuđmana 16, 10431 Sveta Nedelja</item>
      <item>Financijska agencija, OIB 85821130368, Ulica grada Vukovara 70, 10000 Zagreb</item>
      <item>KentBank dioničko društvo, OIB 73656725926, Gundulićeva 1, 10000 Zagreb</item>
      <item>Rail Cargo Logistics - Croatia, međunarodno otpremništvo, društvo s ograničenom odgovornošću, OIB 25444851024, Radnička cesta 39, 10000 Zagreb</item>
    </derivirana_varijabla>
  </DomainObject.Predmet.StrankaListFormatedWithAdressOIB>
  <DomainObject.Predmet.StrankaListNazivFormated>
    <izvorni_sadrzaj>
      <item>SINITECH d.o.o.</item>
      <item>Nikica Gulin</item>
      <item>LASER INŽENJERING d.o.o. za proizvodnju i usluge</item>
      <item>Tapflo Gmbh</item>
      <item>PORSCHE LEASING društvo s ograničenom odgovornošću za leasing</item>
      <item>Endress+Hauser društvo s ograničenom odgovornošću za trgovinu</item>
      <item>Raiffeisenbank Austria d.d.</item>
      <item>FELLER društvo s ograničenom odgovornošću za proizvodnju, građenje, projektiranje, zastupanje</item>
      <item>Slawinski &amp; Co. Gmbh</item>
      <item>ELEKTROINŽENJERING BRODAR d.o.o. za proizvodnju, trgovinu i usluge</item>
      <item>LEKCIO d.o.o. za poslovno savjetovanje</item>
      <item>HABERKORN d.o.o. za proizvodnju, trgovinu i usluge</item>
      <item>Financijska agencija</item>
      <item>KentBank dioničko društvo</item>
      <item>Rail Cargo Logistics - Croatia, međunarodno otpremništvo, društvo s ograničenom odgovornošću</item>
    </izvorni_sadrzaj>
    <derivirana_varijabla naziv="DomainObject.Predmet.StrankaListNazivFormated_1">
      <item>SINITECH d.o.o.</item>
      <item>Nikica Gulin</item>
      <item>LASER INŽENJERING d.o.o. za proizvodnju i usluge</item>
      <item>Tapflo Gmbh</item>
      <item>PORSCHE LEASING društvo s ograničenom odgovornošću za leasing</item>
      <item>Endress+Hauser društvo s ograničenom odgovornošću za trgovinu</item>
      <item>Raiffeisenbank Austria d.d.</item>
      <item>FELLER društvo s ograničenom odgovornošću za proizvodnju, građenje, projektiranje, zastupanje</item>
      <item>Slawinski &amp; Co. Gmbh</item>
      <item>ELEKTROINŽENJERING BRODAR d.o.o. za proizvodnju, trgovinu i usluge</item>
      <item>LEKCIO d.o.o. za poslovno savjetovanje</item>
      <item>HABERKORN d.o.o. za proizvodnju, trgovinu i usluge</item>
      <item>Financijska agencija</item>
      <item>KentBank dioničko društvo</item>
      <item>Rail Cargo Logistics - Croatia, međunarodno otpremništvo, društvo s ograničenom odgovornošću</item>
    </derivirana_varijabla>
  </DomainObject.Predmet.StrankaListNazivFormated>
  <DomainObject.Predmet.StrankaListNazivFormatedOIB>
    <izvorni_sadrzaj>
      <item>SINITECH d.o.o., OIB 03813303179</item>
      <item>Nikica Gulin, OIB 98663782264</item>
      <item>LASER INŽENJERING d.o.o. za proizvodnju i usluge, OIB 77170927797</item>
      <item>Tapflo Gmbh</item>
      <item>PORSCHE LEASING društvo s ograničenom odgovornošću za leasing, OIB 90275854576</item>
      <item>Endress+Hauser društvo s ograničenom odgovornošću za trgovinu, OIB 72654500361</item>
      <item>Raiffeisenbank Austria d.d., OIB 53056966535</item>
      <item>FELLER društvo s ograničenom odgovornošću za proizvodnju, građenje, projektiranje, zastupanje, OIB 95917276599</item>
      <item>Slawinski &amp; Co. Gmbh</item>
      <item>ELEKTROINŽENJERING BRODAR d.o.o. za proizvodnju, trgovinu i usluge, OIB 21963050893</item>
      <item>LEKCIO d.o.o. za poslovno savjetovanje, OIB 18756117876</item>
      <item>HABERKORN d.o.o. za proizvodnju, trgovinu i usluge, OIB 25339023257</item>
      <item>Financijska agencija, OIB 85821130368</item>
      <item>KentBank dioničko društvo, OIB 73656725926</item>
      <item>Rail Cargo Logistics - Croatia, međunarodno otpremništvo, društvo s ograničenom odgovornošću, OIB 25444851024</item>
    </izvorni_sadrzaj>
    <derivirana_varijabla naziv="DomainObject.Predmet.StrankaListNazivFormatedOIB_1">
      <item>SINITECH d.o.o., OIB 03813303179</item>
      <item>Nikica Gulin, OIB 98663782264</item>
      <item>LASER INŽENJERING d.o.o. za proizvodnju i usluge, OIB 77170927797</item>
      <item>Tapflo Gmbh</item>
      <item>PORSCHE LEASING društvo s ograničenom odgovornošću za leasing, OIB 90275854576</item>
      <item>Endress+Hauser društvo s ograničenom odgovornošću za trgovinu, OIB 72654500361</item>
      <item>Raiffeisenbank Austria d.d., OIB 53056966535</item>
      <item>FELLER društvo s ograničenom odgovornošću za proizvodnju, građenje, projektiranje, zastupanje, OIB 95917276599</item>
      <item>Slawinski &amp; Co. Gmbh</item>
      <item>ELEKTROINŽENJERING BRODAR d.o.o. za proizvodnju, trgovinu i usluge, OIB 21963050893</item>
      <item>LEKCIO d.o.o. za poslovno savjetovanje, OIB 18756117876</item>
      <item>HABERKORN d.o.o. za proizvodnju, trgovinu i usluge, OIB 25339023257</item>
      <item>Financijska agencija, OIB 85821130368</item>
      <item>KentBank dioničko društvo, OIB 73656725926</item>
      <item>Rail Cargo Logistics - Croatia, međunarodno otpremništvo, društvo s ograničenom odgovornošću, OIB 25444851024</item>
    </derivirana_varijabla>
  </DomainObject.Predmet.StrankaListNazivFormatedOIB>
  <DomainObject.Predmet.ProtuStrankaListFormated>
    <izvorni_sadrzaj>
      <item>SINITECH d.o.o.</item>
    </izvorni_sadrzaj>
    <derivirana_varijabla naziv="DomainObject.Predmet.ProtuStrankaListFormated_1">
      <item>SINITECH d.o.o.</item>
    </derivirana_varijabla>
  </DomainObject.Predmet.ProtuStrankaListFormated>
  <DomainObject.Predmet.ProtuStrankaListFormatedOIB>
    <izvorni_sadrzaj>
      <item>SINITECH d.o.o., OIB 03813303179</item>
    </izvorni_sadrzaj>
    <derivirana_varijabla naziv="DomainObject.Predmet.ProtuStrankaListFormatedOIB_1">
      <item>SINITECH d.o.o., OIB 03813303179</item>
    </derivirana_varijabla>
  </DomainObject.Predmet.ProtuStrankaListFormatedOIB>
  <DomainObject.Predmet.ProtuStrankaListFormatedWithAdress>
    <izvorni_sadrzaj>
      <item>SINITECH d.o.o., Dr. Franje Tuđmana 14, 10431 Brezje</item>
    </izvorni_sadrzaj>
    <derivirana_varijabla naziv="DomainObject.Predmet.ProtuStrankaListFormatedWithAdress_1">
      <item>SINITECH d.o.o., Dr. Franje Tuđmana 14, 10431 Brezje</item>
    </derivirana_varijabla>
  </DomainObject.Predmet.ProtuStrankaListFormatedWithAdress>
  <DomainObject.Predmet.ProtuStrankaListFormatedWithAdressOIB>
    <izvorni_sadrzaj>
      <item>SINITECH d.o.o., OIB 03813303179, Dr. Franje Tuđmana 14, 10431 Brezje</item>
    </izvorni_sadrzaj>
    <derivirana_varijabla naziv="DomainObject.Predmet.ProtuStrankaListFormatedWithAdressOIB_1">
      <item>SINITECH d.o.o., OIB 03813303179, Dr. Franje Tuđmana 14, 10431 Brezje</item>
    </derivirana_varijabla>
  </DomainObject.Predmet.ProtuStrankaListFormatedWithAdressOIB>
  <DomainObject.Predmet.ProtuStrankaListNazivFormated>
    <izvorni_sadrzaj>
      <item>SINITECH d.o.o.</item>
    </izvorni_sadrzaj>
    <derivirana_varijabla naziv="DomainObject.Predmet.ProtuStrankaListNazivFormated_1">
      <item>SINITECH d.o.o.</item>
    </derivirana_varijabla>
  </DomainObject.Predmet.ProtuStrankaListNazivFormated>
  <DomainObject.Predmet.ProtuStrankaListNazivFormatedOIB>
    <izvorni_sadrzaj>
      <item>SINITECH d.o.o., OIB 03813303179</item>
    </izvorni_sadrzaj>
    <derivirana_varijabla naziv="DomainObject.Predmet.ProtuStrankaListNazivFormatedOIB_1">
      <item>SINITECH d.o.o., OIB 03813303179</item>
    </derivirana_varijabla>
  </DomainObject.Predmet.ProtuStrankaListNazivFormatedOIB>
  <DomainObject.Predmet.OstaliListFormated>
    <izvorni_sadrzaj>
      <item>Ivo Žiža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</izvorni_sadrzaj>
    <derivirana_varijabla naziv="DomainObject.Predmet.OstaliListFormated_1">
      <item>Ivo Žiža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</derivirana_varijabla>
  </DomainObject.Predmet.OstaliListFormated>
  <DomainObject.Predmet.OstaliListFormatedOIB>
    <izvorni_sadrzaj>
      <item>Ivo Žiža, OIB 08163835361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</izvorni_sadrzaj>
    <derivirana_varijabla naziv="DomainObject.Predmet.OstaliListFormatedOIB_1">
      <item>Ivo Žiža, OIB 08163835361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</derivirana_varijabla>
  </DomainObject.Predmet.OstaliListFormatedOIB>
  <DomainObject.Predmet.OstaliListFormatedWithAdress>
    <izvorni_sadrzaj>
      <item>Ivo Žiža, Vinogradi L. 53, 42230 Vinogradi Ludbreški</item>
      <item>Marko Krpan, Boškovićeva 16, 10000 Zagreb</item>
      <item>Miše &amp; Pavić d.o.o., Petrinjska 48, 10000 Zagreb</item>
      <item>Boris Jukić, Cesatčeva 5, 10000 Zagreb</item>
      <item>Županijsko državno odvjetništvo u Velikoj Gorici</item>
      <item>Marko Praljak, Radnička cesta 37b, 10000 Zagreb</item>
      <item>Davor Kurilić, Fra Andrije Kačića MIošića 9A, 10000 Zagreb</item>
      <item>Ivan Oršolić, Smičiklasova 18, 10000 Zagreb</item>
      <item>Tatjana Žarković, Martićeva 45, 10000 Zagreb</item>
    </izvorni_sadrzaj>
    <derivirana_varijabla naziv="DomainObject.Predmet.OstaliListFormatedWithAdress_1">
      <item>Ivo Žiža, Vinogradi L. 53, 42230 Vinogradi Ludbreški</item>
      <item>Marko Krpan, Boškovićeva 16, 10000 Zagreb</item>
      <item>Miše &amp; Pavić d.o.o., Petrinjska 48, 10000 Zagreb</item>
      <item>Boris Jukić, Cesatčeva 5, 10000 Zagreb</item>
      <item>Županijsko državno odvjetništvo u Velikoj Gorici</item>
      <item>Marko Praljak, Radnička cesta 37b, 10000 Zagreb</item>
      <item>Davor Kurilić, Fra Andrije Kačića MIošića 9A, 10000 Zagreb</item>
      <item>Ivan Oršolić, Smičiklasova 18, 10000 Zagreb</item>
      <item>Tatjana Žarković, Martićeva 45, 10000 Zagreb</item>
    </derivirana_varijabla>
  </DomainObject.Predmet.OstaliListFormatedWithAdress>
  <DomainObject.Predmet.OstaliListFormatedWithAdressOIB>
    <izvorni_sadrzaj>
      <item>Ivo Žiža, OIB 08163835361, Vinogradi L. 53, 42230 Vinogradi Ludbreški</item>
      <item>Marko Krpan, Boškovićeva 16, 10000 Zagreb</item>
      <item>Miše &amp; Pavić d.o.o., Petrinjska 48, 10000 Zagreb</item>
      <item>Boris Jukić, Cesatčeva 5, 10000 Zagreb</item>
      <item>Županijsko državno odvjetništvo u Velikoj Gorici</item>
      <item>Marko Praljak, Radnička cesta 37b, 10000 Zagreb</item>
      <item>Davor Kurilić, Fra Andrije Kačića MIošića 9A, 10000 Zagreb</item>
      <item>Ivan Oršolić, Smičiklasova 18, 10000 Zagreb</item>
      <item>Tatjana Žarković, Martićeva 45, 10000 Zagreb</item>
    </izvorni_sadrzaj>
    <derivirana_varijabla naziv="DomainObject.Predmet.OstaliListFormatedWithAdressOIB_1">
      <item>Ivo Žiža, OIB 08163835361, Vinogradi L. 53, 42230 Vinogradi Ludbreški</item>
      <item>Marko Krpan, Boškovićeva 16, 10000 Zagreb</item>
      <item>Miše &amp; Pavić d.o.o., Petrinjska 48, 10000 Zagreb</item>
      <item>Boris Jukić, Cesatčeva 5, 10000 Zagreb</item>
      <item>Županijsko državno odvjetništvo u Velikoj Gorici</item>
      <item>Marko Praljak, Radnička cesta 37b, 10000 Zagreb</item>
      <item>Davor Kurilić, Fra Andrije Kačića MIošića 9A, 10000 Zagreb</item>
      <item>Ivan Oršolić, Smičiklasova 18, 10000 Zagreb</item>
      <item>Tatjana Žarković, Martićeva 45, 10000 Zagreb</item>
    </derivirana_varijabla>
  </DomainObject.Predmet.OstaliListFormatedWithAdressOIB>
  <DomainObject.Predmet.OstaliListNazivFormated>
    <izvorni_sadrzaj>
      <item>Ivo Žiža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</izvorni_sadrzaj>
    <derivirana_varijabla naziv="DomainObject.Predmet.OstaliListNazivFormated_1">
      <item>Ivo Žiža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</derivirana_varijabla>
  </DomainObject.Predmet.OstaliListNazivFormated>
  <DomainObject.Predmet.OstaliListNazivFormatedOIB>
    <izvorni_sadrzaj>
      <item>Ivo Žiža, OIB 08163835361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</izvorni_sadrzaj>
    <derivirana_varijabla naziv="DomainObject.Predmet.OstaliListNazivFormatedOIB_1">
      <item>Ivo Žiža, OIB 08163835361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St-1942/2018-19</izvorni_sadrzaj>
    <derivirana_varijabla naziv="DomainObject.PoslovniBrojDokumenta_1">St-1942/2018-19</derivirana_varijabla>
  </DomainObject.PoslovniBrojDokumenta>
  <DomainObject.Predmet.StrankaIDrugi>
    <izvorni_sadrzaj>SINITECH d.o.o. i dr.</izvorni_sadrzaj>
    <derivirana_varijabla naziv="DomainObject.Predmet.StrankaIDrugi_1">SINITECH d.o.o. i dr.</derivirana_varijabla>
  </DomainObject.Predmet.StrankaIDrugi>
  <DomainObject.Predmet.ProtustrankaIDrugi>
    <izvorni_sadrzaj>SINITECH d.o.o.</izvorni_sadrzaj>
    <derivirana_varijabla naziv="DomainObject.Predmet.ProtustrankaIDrugi_1">SINITECH d.o.o.</derivirana_varijabla>
  </DomainObject.Predmet.ProtustrankaIDrugi>
  <DomainObject.Predmet.StrankaIDrugiAdressOIB>
    <izvorni_sadrzaj>SINITECH d.o.o., OIB 03813303179, Dr. Franje Tuđmana 14, 10431 Brezje i dr.</izvorni_sadrzaj>
    <derivirana_varijabla naziv="DomainObject.Predmet.StrankaIDrugiAdressOIB_1">SINITECH d.o.o., OIB 03813303179, Dr. Franje Tuđmana 14, 10431 Brezje i dr.</derivirana_varijabla>
  </DomainObject.Predmet.StrankaIDrugiAdressOIB>
  <DomainObject.Predmet.ProtustrankaIDrugiAdressOIB>
    <izvorni_sadrzaj>SINITECH d.o.o., OIB 03813303179, Dr. Franje Tuđmana 14, 10431 Brezje</izvorni_sadrzaj>
    <derivirana_varijabla naziv="DomainObject.Predmet.ProtustrankaIDrugiAdressOIB_1">SINITECH d.o.o., OIB 03813303179, Dr. Franje Tuđmana 14,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SINITECH d.o.o.</item>
      <item>SINITECH d.o.o.</item>
      <item>Nikica Gulin</item>
      <item>Ivo Žiža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  <item>LASER INŽENJERING d.o.o. za proizvodnju i usluge</item>
      <item>Tapflo Gmbh</item>
      <item>PORSCHE LEASING društvo s ograničenom odgovornošću za leasing</item>
      <item>Endress+Hauser društvo s ograničenom odgovornošću za trgovinu</item>
      <item>Raiffeisenbank Austria d.d.</item>
      <item>FELLER društvo s ograničenom odgovornošću za proizvodnju, građenje, projektiranje, zastupanje</item>
      <item>Slawinski &amp; Co. Gmbh</item>
      <item>ELEKTROINŽENJERING BRODAR d.o.o. za proizvodnju, trgovinu i usluge</item>
      <item>LEKCIO d.o.o. za poslovno savjetovanje</item>
      <item>HABERKORN d.o.o. za proizvodnju, trgovinu i usluge</item>
      <item>Financijska agencija</item>
      <item>KentBank dioničko društvo</item>
      <item>Rail Cargo Logistics - Croatia, međunarodno otpremništvo, društvo s ograničenom odgovornošću</item>
    </izvorni_sadrzaj>
    <derivirana_varijabla naziv="DomainObject.Predmet.SudioniciListNaziv_1">
      <item>SINITECH d.o.o.</item>
      <item>SINITECH d.o.o.</item>
      <item>Nikica Gulin</item>
      <item>Ivo Žiža</item>
      <item>Marko Krpan</item>
      <item>Miše &amp; Pavić d.o.o.</item>
      <item>Boris Jukić</item>
      <item>Županijsko državno odvjetništvo u Velikoj Gorici</item>
      <item>Marko Praljak</item>
      <item>Davor Kurilić</item>
      <item>Ivan Oršolić</item>
      <item>Tatjana Žarković</item>
      <item>LASER INŽENJERING d.o.o. za proizvodnju i usluge</item>
      <item>Tapflo Gmbh</item>
      <item>PORSCHE LEASING društvo s ograničenom odgovornošću za leasing</item>
      <item>Endress+Hauser društvo s ograničenom odgovornošću za trgovinu</item>
      <item>Raiffeisenbank Austria d.d.</item>
      <item>FELLER društvo s ograničenom odgovornošću za proizvodnju, građenje, projektiranje, zastupanje</item>
      <item>Slawinski &amp; Co. Gmbh</item>
      <item>ELEKTROINŽENJERING BRODAR d.o.o. za proizvodnju, trgovinu i usluge</item>
      <item>LEKCIO d.o.o. za poslovno savjetovanje</item>
      <item>HABERKORN d.o.o. za proizvodnju, trgovinu i usluge</item>
      <item>Financijska agencija</item>
      <item>KentBank dioničko društvo</item>
      <item>Rail Cargo Logistics - Croatia, međunarodno otpremništvo, društvo s ograničenom odgovornošću</item>
    </derivirana_varijabla>
  </DomainObject.Predmet.SudioniciListNaziv>
  <DomainObject.Predmet.SudioniciListAdressOIB>
    <izvorni_sadrzaj>
      <item>SINITECH d.o.o., OIB 03813303179, Dr. Franje Tuđmana 14,10431 Brezje</item>
      <item>SINITECH d.o.o., OIB 03813303179, Dr. Franje Tuđmana 14,10431 Brezje</item>
      <item>Nikica Gulin, OIB 98663782264, Domašinečka Ulica 6,10000 Zagreb</item>
      <item>Ivo Žiža, OIB 08163835361, Vinogradi L. 53,42230 Vinogradi Ludbreški</item>
      <item>Marko Krpan, Boškovićeva 16,10000 Zagreb</item>
      <item>Miše &amp; Pavić d.o.o., Petrinjska 48,10000 Zagreb</item>
      <item>Boris Jukić, Cesatčeva 5,10000 Zagreb</item>
      <item>Županijsko državno odvjetništvo u Velikoj Gorici</item>
      <item>Marko Praljak, Radnička cesta 37b,10000 Zagreb</item>
      <item>Davor Kurilić, Fra Andrije Kačića MIošića 9A,10000 Zagreb</item>
      <item>Ivan Oršolić, Smičiklasova 18,10000 Zagreb</item>
      <item>Tatjana Žarković, Martićeva 45,10000 Zagreb</item>
      <item>LASER INŽENJERING d.o.o. za proizvodnju i usluge, OIB 77170927797, Sisačka cesta 11,10000 Zagreb</item>
      <item>Tapflo Gmbh, Porshe Strasse 1,Enns</item>
      <item>PORSCHE LEASING društvo s ograničenom odgovornošću za leasing, OIB 90275854576, Velimira Škorpika 21,10000 Zagreb</item>
      <item>Endress+Hauser društvo s ograničenom odgovornošću za trgovinu, OIB 72654500361, Jaruščica 23,10000 Zagreb</item>
      <item>Raiffeisenbank Austria d.d., OIB 53056966535, Magazinska cesta 69,10000 Zagreb</item>
      <item>FELLER društvo s ograničenom odgovornošću za proizvodnju, građenje, projektiranje, zastupanje, OIB 95917276599, S. Gregorka 5,10310 Ivanić-Grad</item>
      <item>Slawinski &amp; Co. Gmbh, Industriestrasse 11,Siegen</item>
      <item>ELEKTROINŽENJERING BRODAR d.o.o. za proizvodnju, trgovinu i usluge, OIB 21963050893, Samoborska cesta 200,10436 Rakov Potok</item>
      <item>LEKCIO d.o.o. za poslovno savjetovanje, OIB 18756117876, Pavlenski put 11B,10000 Zagreb</item>
      <item>HABERKORN d.o.o. za proizvodnju, trgovinu i usluge, OIB 25339023257, Dr. Franje Tuđmana 16,10431 Sveta Nedelja</item>
      <item>Financijska agencija, OIB 85821130368, Ulica grada Vukovara 70,10000 Zagreb</item>
      <item>KentBank dioničko društvo, OIB 73656725926, Gundulićeva 1,10000 Zagreb</item>
      <item>Rail Cargo Logistics - Croatia, međunarodno otpremništvo, društvo s ograničenom odgovornošću, OIB 25444851024, Radnička cesta 39,10000 Zagreb</item>
    </izvorni_sadrzaj>
    <derivirana_varijabla naziv="DomainObject.Predmet.SudioniciListAdressOIB_1">
      <item>SINITECH d.o.o., OIB 03813303179, Dr. Franje Tuđmana 14,10431 Brezje</item>
      <item>SINITECH d.o.o., OIB 03813303179, Dr. Franje Tuđmana 14,10431 Brezje</item>
      <item>Nikica Gulin, OIB 98663782264, Domašinečka Ulica 6,10000 Zagreb</item>
      <item>Ivo Žiža, OIB 08163835361, Vinogradi L. 53,42230 Vinogradi Ludbreški</item>
      <item>Marko Krpan, Boškovićeva 16,10000 Zagreb</item>
      <item>Miše &amp; Pavić d.o.o., Petrinjska 48,10000 Zagreb</item>
      <item>Boris Jukić, Cesatčeva 5,10000 Zagreb</item>
      <item>Županijsko državno odvjetništvo u Velikoj Gorici</item>
      <item>Marko Praljak, Radnička cesta 37b,10000 Zagreb</item>
      <item>Davor Kurilić, Fra Andrije Kačića MIošića 9A,10000 Zagreb</item>
      <item>Ivan Oršolić, Smičiklasova 18,10000 Zagreb</item>
      <item>Tatjana Žarković, Martićeva 45,10000 Zagreb</item>
      <item>LASER INŽENJERING d.o.o. za proizvodnju i usluge, OIB 77170927797, Sisačka cesta 11,10000 Zagreb</item>
      <item>Tapflo Gmbh, Porshe Strasse 1,Enns</item>
      <item>PORSCHE LEASING društvo s ograničenom odgovornošću za leasing, OIB 90275854576, Velimira Škorpika 21,10000 Zagreb</item>
      <item>Endress+Hauser društvo s ograničenom odgovornošću za trgovinu, OIB 72654500361, Jaruščica 23,10000 Zagreb</item>
      <item>Raiffeisenbank Austria d.d., OIB 53056966535, Magazinska cesta 69,10000 Zagreb</item>
      <item>FELLER društvo s ograničenom odgovornošću za proizvodnju, građenje, projektiranje, zastupanje, OIB 95917276599, S. Gregorka 5,10310 Ivanić-Grad</item>
      <item>Slawinski &amp; Co. Gmbh, Industriestrasse 11,Siegen</item>
      <item>ELEKTROINŽENJERING BRODAR d.o.o. za proizvodnju, trgovinu i usluge, OIB 21963050893, Samoborska cesta 200,10436 Rakov Potok</item>
      <item>LEKCIO d.o.o. za poslovno savjetovanje, OIB 18756117876, Pavlenski put 11B,10000 Zagreb</item>
      <item>HABERKORN d.o.o. za proizvodnju, trgovinu i usluge, OIB 25339023257, Dr. Franje Tuđmana 16,10431 Sveta Nedelja</item>
      <item>Financijska agencija, OIB 85821130368, Ulica grada Vukovara 70,10000 Zagreb</item>
      <item>KentBank dioničko društvo, OIB 73656725926, Gundulićeva 1,10000 Zagreb</item>
      <item>Rail Cargo Logistics - Croatia, međunarodno otpremništvo, društvo s ograničenom odgovornošću, OIB 25444851024, Radnička cesta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03813303179</item>
      <item>, OIB 03813303179</item>
      <item>, OIB 98663782264</item>
      <item>, OIB 08163835361</item>
      <item>, OIB null</item>
      <item>, OIB null</item>
      <item>, OIB null</item>
      <item>, OIB null</item>
      <item>, OIB null</item>
      <item>, OIB null</item>
      <item>, OIB null</item>
      <item>, OIB null</item>
      <item>, OIB 77170927797</item>
      <item>, OIB null</item>
      <item>, OIB 90275854576</item>
      <item>, OIB 72654500361</item>
      <item>, OIB 53056966535</item>
      <item>, OIB 95917276599</item>
      <item>, OIB null</item>
      <item>, OIB 21963050893</item>
      <item>, OIB 18756117876</item>
      <item>, OIB 25339023257</item>
      <item>, OIB 85821130368</item>
      <item>, OIB 73656725926</item>
      <item>, OIB 25444851024</item>
    </izvorni_sadrzaj>
    <derivirana_varijabla naziv="DomainObject.Predmet.SudioniciListNazivOIB_1">
      <item>, OIB 03813303179</item>
      <item>, OIB 03813303179</item>
      <item>, OIB 98663782264</item>
      <item>, OIB 08163835361</item>
      <item>, OIB null</item>
      <item>, OIB null</item>
      <item>, OIB null</item>
      <item>, OIB null</item>
      <item>, OIB null</item>
      <item>, OIB null</item>
      <item>, OIB null</item>
      <item>, OIB null</item>
      <item>, OIB 77170927797</item>
      <item>, OIB null</item>
      <item>, OIB 90275854576</item>
      <item>, OIB 72654500361</item>
      <item>, OIB 53056966535</item>
      <item>, OIB 95917276599</item>
      <item>, OIB null</item>
      <item>, OIB 21963050893</item>
      <item>, OIB 18756117876</item>
      <item>, OIB 25339023257</item>
      <item>, OIB 85821130368</item>
      <item>, OIB 73656725926</item>
      <item>, OIB 25444851024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7D3E6-E4B7-42D3-BC9B-91A47C738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31</properties:Pages>
  <properties:Words>10043</properties:Words>
  <properties:Characters>58019</properties:Characters>
  <properties:Lines>5296</properties:Lines>
  <properties:Paragraphs>2050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2019-01-23T10:14:00Z</dcterms:created>
  <dc:creator>ilukac</dc:creator>
  <cp:lastModifiedBy>Mirjana Gašparić</cp:lastModifiedBy>
  <cp:lastPrinted>2019-02-18T12:28:00Z</cp:lastPrinted>
  <dcterms:modified xmlns:xsi="http://www.w3.org/2001/XMLSchema-instance" xsi:type="dcterms:W3CDTF">2019-02-18T12:29:00Z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St-1942/2018-19 / Odluka - Rješenje - utvrđene i osporene tražbine (St-1942-2018_Rj._o_utvrđenim_i_osporenim_tražbina_čl.50.SZ_odbačaj_nepravovremene_prijave_PREDSTEČAJNA.sz_odbačaj_nepravovremene_prijave_predstečajna)</vt:lpwstr>
  </prop:property>
  <prop:property name="CC_coloring" pid="4" fmtid="{D5CDD505-2E9C-101B-9397-08002B2CF9AE}">
    <vt:bool>false</vt:bool>
  </prop:property>
  <prop:property name="BrojStranica" pid="5" fmtid="{D5CDD505-2E9C-101B-9397-08002B2CF9AE}">
    <vt:i4>31</vt:i4>
  </prop:property>
</prop:Properties>
</file>