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aa322" w14:paraId="ebaa322" w:rsidRDefault="00646579" w:rsidP="00646579" w:rsidR="00646579">
      <w:pPr>
        <w:jc w:val="right"/>
        <w15:collapsed w:val="false"/>
      </w:pPr>
      <w:bookmarkStart w:name="_GoBack" w:id="0"/>
      <w:bookmarkEnd w:id="0"/>
      <w:r>
        <w:t>13 St-641/11-272</w:t>
      </w:r>
    </w:p>
    <w:p w:rsidRDefault="00646579" w:rsidP="00646579" w:rsidR="00646579">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46579" w:rsidP="00646579" w:rsidR="00646579" w:rsidRPr="00D21A2C"/>
    <w:p w:rsidRDefault="00646579" w:rsidP="00646579" w:rsidR="00646579" w:rsidRPr="00B82754">
      <w:pPr>
        <w:ind w:hanging="720" w:left="360"/>
        <w:rPr>
          <w:b/>
        </w:rPr>
      </w:pPr>
      <w:r w:rsidRPr="00B82754">
        <w:rPr>
          <w:b/>
        </w:rPr>
        <w:t xml:space="preserve">     REPUBLIKA HRVATSKA</w:t>
      </w:r>
    </w:p>
    <w:p w:rsidRDefault="00646579" w:rsidP="00646579" w:rsidR="00646579" w:rsidRPr="00282FC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46579" w:rsidP="00646579" w:rsidR="00646579"/>
    <w:p w:rsidRDefault="004134D2" w:rsidP="00646579" w:rsidR="004134D2"/>
    <w:p w:rsidRDefault="00646579" w:rsidP="00646579" w:rsidR="00646579" w:rsidRPr="0073374B">
      <w:pPr>
        <w:jc w:val="center"/>
      </w:pPr>
      <w:r>
        <w:t xml:space="preserve">R E P U B L I K A    H R V A T S K </w:t>
      </w:r>
      <w:r w:rsidRPr="0073374B">
        <w:t>A</w:t>
      </w:r>
      <w:r>
        <w:t xml:space="preserve"> </w:t>
      </w:r>
    </w:p>
    <w:p w:rsidRDefault="00646579" w:rsidP="00646579" w:rsidR="00646579" w:rsidRPr="0073374B">
      <w:pPr>
        <w:pStyle w:val="Naslov1"/>
        <w:rPr>
          <w:b w:val="false"/>
        </w:rPr>
      </w:pPr>
      <w:r w:rsidRPr="0073374B">
        <w:rPr>
          <w:b w:val="false"/>
        </w:rPr>
        <w:t>R J E Š E N J E</w:t>
      </w:r>
    </w:p>
    <w:p w:rsidRDefault="00646579" w:rsidP="00646579" w:rsidR="00646579"/>
    <w:p w:rsidRDefault="00646579" w:rsidP="00646579" w:rsidR="00646579">
      <w:pPr>
        <w:jc w:val="both"/>
      </w:pPr>
    </w:p>
    <w:p w:rsidRDefault="00646579" w:rsidP="009C12FA" w:rsidR="00791ED6">
      <w:pPr>
        <w:ind w:firstLine="708"/>
        <w:jc w:val="both"/>
      </w:pPr>
      <w:r>
        <w:t xml:space="preserve">Trgovački sud u Osijeku, po stečajnom sucu Jadranki Herman, u stečajnom postupku  nad dužnikom MIO Metalska industrija d.d. u stečaju, Osijek, Vukovarska 219 a, MBS 030008027, OIB 95914381631, dana 13. prosinca 2016.            </w:t>
      </w:r>
    </w:p>
    <w:p w:rsidRDefault="00646579" w:rsidP="00646579" w:rsidR="00646579">
      <w:pPr>
        <w:jc w:val="both"/>
      </w:pPr>
    </w:p>
    <w:p w:rsidRDefault="009C12FA" w:rsidP="00646579" w:rsidR="009C12FA">
      <w:pPr>
        <w:jc w:val="both"/>
      </w:pPr>
    </w:p>
    <w:p w:rsidRDefault="00646579" w:rsidP="00646579" w:rsidR="00646579" w:rsidRPr="00282FCC">
      <w:pPr>
        <w:jc w:val="center"/>
        <w:rPr>
          <w:bCs/>
        </w:rPr>
      </w:pPr>
      <w:r w:rsidRPr="00AE7D8E">
        <w:rPr>
          <w:bCs/>
        </w:rPr>
        <w:t>r i j e š i o   j e</w:t>
      </w:r>
    </w:p>
    <w:p w:rsidRDefault="00075F66" w:rsidP="00C2390C" w:rsidR="00075F66"/>
    <w:p w:rsidRDefault="00075F66" w:rsidP="00C2390C" w:rsidR="00075F66"/>
    <w:p w:rsidRDefault="00AE22BB" w:rsidP="00871F26" w:rsidR="00302CF0">
      <w:pPr>
        <w:ind w:left="708"/>
        <w:jc w:val="both"/>
      </w:pPr>
      <w:r w:rsidRPr="00AE22BB">
        <w:rPr>
          <w:b/>
        </w:rPr>
        <w:t>I</w:t>
      </w:r>
      <w:r>
        <w:t xml:space="preserve"> </w:t>
      </w:r>
      <w:r w:rsidR="00F57FC7">
        <w:t>Kupcu</w:t>
      </w:r>
      <w:r w:rsidR="00B71E6D">
        <w:t xml:space="preserve"> </w:t>
      </w:r>
      <w:r w:rsidR="00646579">
        <w:rPr>
          <w:bCs/>
        </w:rPr>
        <w:t>Eurometal d.o.o. Osijek, Vukovarska cesta 219/a</w:t>
      </w:r>
      <w:r w:rsidR="009334C9">
        <w:rPr>
          <w:bCs/>
        </w:rPr>
        <w:t>,</w:t>
      </w:r>
      <w:r w:rsidR="00646579">
        <w:rPr>
          <w:bCs/>
        </w:rPr>
        <w:t xml:space="preserve"> OIB 80158323421</w:t>
      </w:r>
      <w:r w:rsidR="004B53D5">
        <w:t>,</w:t>
      </w:r>
      <w:r w:rsidR="00D91B1D">
        <w:t xml:space="preserve"> </w:t>
      </w:r>
      <w:r w:rsidR="00871F26">
        <w:t>dosuđuju</w:t>
      </w:r>
      <w:r w:rsidR="00397238">
        <w:t xml:space="preserve"> se</w:t>
      </w:r>
      <w:r w:rsidR="00871F26">
        <w:t xml:space="preserve"> nekretnine</w:t>
      </w:r>
      <w:r w:rsidR="004701E1">
        <w:t xml:space="preserve"> stečajnog dužnika</w:t>
      </w:r>
      <w:r w:rsidR="00646579">
        <w:t xml:space="preserve"> MIO Metalska industrija d.d. u stečaju, Osijek, Vukovarska 219 a, MBS 030008027, OIB 95914381631</w:t>
      </w:r>
      <w:r w:rsidR="00871F26">
        <w:rPr>
          <w:bCs/>
        </w:rPr>
        <w:t xml:space="preserve">, </w:t>
      </w:r>
      <w:r w:rsidR="004701E1">
        <w:rPr>
          <w:bCs/>
        </w:rPr>
        <w:t xml:space="preserve"> </w:t>
      </w:r>
      <w:r w:rsidR="007E6CEA">
        <w:t>i to</w:t>
      </w:r>
      <w:r w:rsidR="00397238">
        <w:t>:</w:t>
      </w:r>
    </w:p>
    <w:p w:rsidRDefault="00646579" w:rsidP="00871F26" w:rsidR="00646579">
      <w:pPr>
        <w:ind w:left="708"/>
        <w:jc w:val="both"/>
      </w:pPr>
    </w:p>
    <w:p w:rsidRDefault="00453CB3" w:rsidP="009C12FA" w:rsidR="00646579" w:rsidRPr="009C12FA">
      <w:pPr>
        <w:numPr>
          <w:ilvl w:val="0"/>
          <w:numId w:val="8"/>
        </w:numPr>
        <w:jc w:val="both"/>
        <w:rPr>
          <w:color w:val="000000"/>
        </w:rPr>
      </w:pPr>
      <w:r>
        <w:rPr>
          <w:color w:val="000000"/>
        </w:rPr>
        <w:t>Upisane</w:t>
      </w:r>
      <w:r w:rsidR="00646579">
        <w:rPr>
          <w:color w:val="000000"/>
        </w:rPr>
        <w:t xml:space="preserve"> u zk.ul. 16831 k.o. Osijek kčbr. 10145/1 u naravi ljevaonica i ekonomsko dvorište, Ulica Vukovarska površine 4861 m2, etažno vlasništvo s neodređenim dijelovima</w:t>
      </w:r>
    </w:p>
    <w:p w:rsidRDefault="00646579" w:rsidP="00646579" w:rsidR="00646579">
      <w:pPr>
        <w:ind w:left="1065"/>
        <w:jc w:val="both"/>
        <w:rPr>
          <w:color w:val="000000"/>
        </w:rPr>
      </w:pPr>
      <w:r>
        <w:rPr>
          <w:color w:val="000000"/>
        </w:rPr>
        <w:t>a)poduložak 3, Etaža 0/0</w:t>
      </w:r>
    </w:p>
    <w:p w:rsidRDefault="00646579" w:rsidP="00646579" w:rsidR="00646579">
      <w:pPr>
        <w:ind w:left="1065"/>
        <w:jc w:val="both"/>
        <w:rPr>
          <w:color w:val="000000"/>
        </w:rPr>
      </w:pPr>
      <w:r>
        <w:rPr>
          <w:color w:val="000000"/>
        </w:rPr>
        <w:t>Poslovni prostor III obojan žutom bojom koji se sastoji od ureda sa 117,00 m2, sanitarnog čvora sa 12,31 m2, sanitarnog čvora sa 16,95 m2, ureda sa 7,80 m2, sanitarnog čvora sa 8,25 m2, sanitarnog čvora sa 51,78 m2, hodnika sa 81,70 m2, ureda sa 29,17 m2, sanitarnog čvora sa 9,98 m2, ureda sa 210,80 m2, ukupne površine 536,74 m2.</w:t>
      </w:r>
    </w:p>
    <w:p w:rsidRDefault="00646579" w:rsidP="00646579" w:rsidR="00646579">
      <w:pPr>
        <w:ind w:left="1065"/>
        <w:jc w:val="both"/>
        <w:rPr>
          <w:color w:val="000000"/>
        </w:rPr>
      </w:pPr>
    </w:p>
    <w:p w:rsidRDefault="00646579" w:rsidP="00646579" w:rsidR="00646579">
      <w:pPr>
        <w:ind w:left="1065"/>
        <w:jc w:val="both"/>
        <w:rPr>
          <w:color w:val="000000"/>
        </w:rPr>
      </w:pPr>
      <w:r>
        <w:rPr>
          <w:color w:val="000000"/>
        </w:rPr>
        <w:t>b)poduložak 4, Etaža 0/0</w:t>
      </w:r>
    </w:p>
    <w:p w:rsidRDefault="00646579" w:rsidP="00646579" w:rsidR="00646579">
      <w:pPr>
        <w:ind w:left="1065"/>
        <w:jc w:val="both"/>
        <w:rPr>
          <w:color w:val="000000"/>
        </w:rPr>
      </w:pPr>
      <w:r>
        <w:rPr>
          <w:color w:val="000000"/>
        </w:rPr>
        <w:t>Poslovni prostor V obojan zelenom bojom koji se sastoji od ureda sa 162,04 m2, sanitarnog čvora sa 7,80 m2, sanitarnog čvora sa 8,25 m2, ureda sa 67,61 m2, sanitarnog čvora sa 12,20 m2, sanitarnog čvora sa 7,80 m2, hodnika sa 52,46 m2, ureda sa 124,96 m2, ureda sa 101,73 m2, ukupne površine 544,85 m2.</w:t>
      </w:r>
    </w:p>
    <w:p w:rsidRDefault="00646579" w:rsidP="00646579" w:rsidR="00646579" w:rsidRPr="00453CB3">
      <w:pPr>
        <w:jc w:val="both"/>
        <w:rPr>
          <w:b/>
          <w:color w:val="000000"/>
        </w:rPr>
      </w:pPr>
      <w:r>
        <w:rPr>
          <w:color w:val="000000"/>
        </w:rPr>
        <w:t xml:space="preserve"> </w:t>
      </w:r>
      <w:r w:rsidR="00453CB3">
        <w:rPr>
          <w:color w:val="000000"/>
        </w:rPr>
        <w:tab/>
        <w:t xml:space="preserve">      </w:t>
      </w:r>
      <w:r w:rsidR="00453CB3" w:rsidRPr="00453CB3">
        <w:rPr>
          <w:b/>
          <w:color w:val="000000"/>
        </w:rPr>
        <w:t>za kupovninu u iznosu od 236.489,00 kn.</w:t>
      </w:r>
    </w:p>
    <w:p w:rsidRDefault="00646579" w:rsidP="00646579" w:rsidR="00646579">
      <w:pPr>
        <w:jc w:val="both"/>
        <w:rPr>
          <w:color w:val="000000"/>
        </w:rPr>
      </w:pPr>
    </w:p>
    <w:p w:rsidRDefault="00453CB3" w:rsidP="00646579" w:rsidR="00646579">
      <w:pPr>
        <w:numPr>
          <w:ilvl w:val="0"/>
          <w:numId w:val="8"/>
        </w:numPr>
        <w:jc w:val="both"/>
        <w:rPr>
          <w:color w:val="000000"/>
        </w:rPr>
      </w:pPr>
      <w:r>
        <w:rPr>
          <w:color w:val="000000"/>
        </w:rPr>
        <w:t>Upisane</w:t>
      </w:r>
      <w:r w:rsidR="00646579">
        <w:rPr>
          <w:color w:val="000000"/>
        </w:rPr>
        <w:t xml:space="preserve"> u zk.ul. 10093 k.o. Osijek </w:t>
      </w:r>
    </w:p>
    <w:p w:rsidRDefault="00453CB3" w:rsidP="00453CB3" w:rsidR="00646579">
      <w:pPr>
        <w:ind w:left="1416"/>
        <w:jc w:val="both"/>
        <w:rPr>
          <w:color w:val="000000"/>
        </w:rPr>
      </w:pPr>
      <w:r>
        <w:rPr>
          <w:color w:val="000000"/>
        </w:rPr>
        <w:t xml:space="preserve">-     </w:t>
      </w:r>
      <w:r w:rsidR="00646579">
        <w:rPr>
          <w:color w:val="000000"/>
        </w:rPr>
        <w:t xml:space="preserve">kčbr. 10145/20 u naravi hala I – IV i skladište zapaljivih materijala, površine 9531 </w:t>
      </w:r>
      <w:r>
        <w:rPr>
          <w:color w:val="000000"/>
        </w:rPr>
        <w:t xml:space="preserve">  </w:t>
      </w:r>
      <w:r w:rsidR="00646579">
        <w:rPr>
          <w:color w:val="000000"/>
        </w:rPr>
        <w:t>m2.</w:t>
      </w:r>
    </w:p>
    <w:p w:rsidRDefault="00453CB3" w:rsidP="00791ED6" w:rsidR="00791ED6">
      <w:pPr>
        <w:ind w:firstLine="705"/>
        <w:jc w:val="both"/>
        <w:rPr>
          <w:b/>
          <w:color w:val="000000"/>
        </w:rPr>
      </w:pPr>
      <w:r>
        <w:rPr>
          <w:color w:val="000000"/>
        </w:rPr>
        <w:t xml:space="preserve">      </w:t>
      </w:r>
      <w:r w:rsidRPr="00453CB3">
        <w:rPr>
          <w:b/>
          <w:color w:val="000000"/>
        </w:rPr>
        <w:t>za kupovninu u iznosu od 2.431.147,00 kn.</w:t>
      </w:r>
    </w:p>
    <w:p w:rsidRDefault="00646579" w:rsidP="00791ED6" w:rsidR="00646579">
      <w:pPr>
        <w:jc w:val="both"/>
        <w:rPr>
          <w:color w:val="000000"/>
        </w:rPr>
      </w:pPr>
    </w:p>
    <w:p w:rsidRDefault="00453CB3" w:rsidP="009C12FA" w:rsidR="009C12FA">
      <w:pPr>
        <w:numPr>
          <w:ilvl w:val="0"/>
          <w:numId w:val="8"/>
        </w:numPr>
        <w:jc w:val="both"/>
        <w:rPr>
          <w:color w:val="000000"/>
        </w:rPr>
      </w:pPr>
      <w:r>
        <w:rPr>
          <w:color w:val="000000"/>
        </w:rPr>
        <w:t>Upisane</w:t>
      </w:r>
      <w:r w:rsidR="00646579">
        <w:rPr>
          <w:color w:val="000000"/>
        </w:rPr>
        <w:t xml:space="preserve"> u zk.ul. 20320 k.o. Osijek kčbr. 10145/2 u naravi upravna zgrada broj 219 A, industrijska zgrada kaliona, industrijska zgrada sačmarenje, industrijska zgrada, garaža, garaža, gospodarska zgrada porta, gospodarska zgrada kotlovnica, gospodarska zgrada kotlovnica, gospodarska zgrada hidroforska stanica, </w:t>
      </w:r>
    </w:p>
    <w:p w:rsidRDefault="009C12FA" w:rsidP="009C12FA" w:rsidR="009C12FA">
      <w:pPr>
        <w:ind w:left="1065"/>
        <w:jc w:val="both"/>
        <w:rPr>
          <w:color w:val="000000"/>
        </w:rPr>
      </w:pPr>
    </w:p>
    <w:p w:rsidRDefault="009C12FA" w:rsidP="009C12FA" w:rsidR="009C12FA" w:rsidRPr="009C12FA">
      <w:pPr>
        <w:ind w:left="705"/>
        <w:jc w:val="center"/>
        <w:rPr>
          <w:color w:val="000000"/>
        </w:rPr>
      </w:pPr>
      <w:r w:rsidRPr="009C12FA">
        <w:rPr>
          <w:color w:val="000000"/>
        </w:rPr>
        <w:t>2</w:t>
      </w:r>
    </w:p>
    <w:p w:rsidRDefault="009C12FA" w:rsidP="009C12FA" w:rsidR="009C12FA">
      <w:pPr>
        <w:pStyle w:val="Odlomakpopisa"/>
        <w:ind w:left="1065"/>
        <w:jc w:val="right"/>
      </w:pPr>
      <w:r>
        <w:t>13 St-641/11-272</w:t>
      </w:r>
    </w:p>
    <w:p w:rsidRDefault="009C12FA" w:rsidP="009C12FA" w:rsidR="009C12FA">
      <w:pPr>
        <w:ind w:left="1065"/>
        <w:jc w:val="both"/>
        <w:rPr>
          <w:color w:val="000000"/>
        </w:rPr>
      </w:pPr>
    </w:p>
    <w:p w:rsidRDefault="009C12FA" w:rsidP="009C12FA" w:rsidR="009C12FA">
      <w:pPr>
        <w:ind w:left="1065"/>
        <w:jc w:val="both"/>
        <w:rPr>
          <w:color w:val="000000"/>
        </w:rPr>
      </w:pPr>
    </w:p>
    <w:p w:rsidRDefault="009C12FA" w:rsidP="009C12FA" w:rsidR="009C12FA">
      <w:pPr>
        <w:ind w:left="1065"/>
        <w:jc w:val="both"/>
        <w:rPr>
          <w:color w:val="000000"/>
        </w:rPr>
      </w:pPr>
    </w:p>
    <w:p w:rsidRDefault="00646579" w:rsidP="009C12FA" w:rsidR="00646579" w:rsidRPr="009C12FA">
      <w:pPr>
        <w:ind w:left="1065"/>
        <w:jc w:val="both"/>
        <w:rPr>
          <w:color w:val="000000"/>
        </w:rPr>
      </w:pPr>
      <w:r>
        <w:rPr>
          <w:color w:val="000000"/>
        </w:rPr>
        <w:t xml:space="preserve">gospodarska zgrada kompresorska stanica, gospodarska zgrada, pumpna stanica, </w:t>
      </w:r>
      <w:r w:rsidRPr="009C12FA">
        <w:rPr>
          <w:color w:val="000000"/>
        </w:rPr>
        <w:t>dvorišna zgrada, trafostanica, trafostanica, izgrađeno zemljište, izgrađeno zemljište, izgrađeno zemljište, zemljište pod građevinama, put, parkiralište, gospodarsko dvorište Vukovarska cesta, ukupne površine 41675 m2, a od toga : gospodarsko dvorište 22575 m2, zemljište pod građevinama 55 m2, izgrađeno zemljište 886 m2, izgrađeno zemljište 1111 m2, izgrađeno zemljište 19 m2, put 11026 m2, parkiralište 2263 m2, garaža 70 m2, garaža 453 m2, trafostanica 13 m2, trafostanica 20 m2, dvorišna zgrada 45 m2, pumpna stanica 25 m2, gospodarska zgrada 30 m2, gospodarska zgrada kompresorska stanica 73 m2, gospodarska zgrada hidroforska stanica  16 m2, gospodarska zgrada kotlovnica 10 m2, gospodarska zgrada kotlovnica 188 m2, gospodarska zgrada porta 253 m2, upravna zgrada 704 m2, industrijska zgrada 1033 m2, industrijska zgrada sačmarenje 246 m2, industrijska zgrada kaliona 561 m2.</w:t>
      </w:r>
    </w:p>
    <w:p w:rsidRDefault="00D91B1D" w:rsidP="00453CB3" w:rsidR="00D91B1D" w:rsidRPr="004134D2">
      <w:pPr>
        <w:ind w:firstLine="3" w:left="1062"/>
        <w:jc w:val="both"/>
        <w:rPr>
          <w:b/>
        </w:rPr>
      </w:pPr>
      <w:r w:rsidRPr="004134D2">
        <w:rPr>
          <w:b/>
        </w:rPr>
        <w:t xml:space="preserve">za kupovninu u iznosu od </w:t>
      </w:r>
      <w:r w:rsidR="004134D2" w:rsidRPr="004134D2">
        <w:rPr>
          <w:b/>
        </w:rPr>
        <w:t xml:space="preserve">3.829.431,00 </w:t>
      </w:r>
      <w:r w:rsidRPr="004134D2">
        <w:rPr>
          <w:b/>
        </w:rPr>
        <w:t>kn.</w:t>
      </w:r>
    </w:p>
    <w:p w:rsidRDefault="00D91B1D" w:rsidP="00D91B1D" w:rsidR="00D91B1D" w:rsidRPr="00E128B5">
      <w:pPr>
        <w:ind w:left="705"/>
        <w:jc w:val="both"/>
      </w:pPr>
    </w:p>
    <w:p w:rsidRDefault="00AE22BB" w:rsidP="00BE6CAD" w:rsidR="00515457">
      <w:pPr>
        <w:ind w:left="708"/>
        <w:jc w:val="both"/>
      </w:pPr>
      <w:r w:rsidRPr="00AE22BB">
        <w:rPr>
          <w:b/>
        </w:rPr>
        <w:t>II</w:t>
      </w:r>
      <w:r>
        <w:t xml:space="preserve"> </w:t>
      </w:r>
      <w:r w:rsidR="00F80EB9">
        <w:t>Kupac</w:t>
      </w:r>
      <w:r w:rsidR="004134D2">
        <w:t xml:space="preserve"> </w:t>
      </w:r>
      <w:r w:rsidR="004134D2">
        <w:rPr>
          <w:bCs/>
        </w:rPr>
        <w:t>Eurometal d.o.o. Osijek, Vukovarska cesta 219/a</w:t>
      </w:r>
      <w:r w:rsidR="009334C9">
        <w:rPr>
          <w:bCs/>
        </w:rPr>
        <w:t>,</w:t>
      </w:r>
      <w:r w:rsidR="004134D2">
        <w:rPr>
          <w:bCs/>
        </w:rPr>
        <w:t xml:space="preserve"> OIB 80158323421</w:t>
      </w:r>
      <w:r w:rsidR="00D91B1D">
        <w:t xml:space="preserve">, </w:t>
      </w:r>
      <w:r w:rsidR="00F80EB9">
        <w:t xml:space="preserve"> </w:t>
      </w:r>
      <w:r w:rsidR="00357636">
        <w:t xml:space="preserve">koji </w:t>
      </w:r>
      <w:r w:rsidR="00F57FC7">
        <w:t xml:space="preserve"> je razlučni vjerovnik i  koji se namiruje iz kupovnine nije dužan uplatiti kupovninu u </w:t>
      </w:r>
      <w:r w:rsidR="009334C9">
        <w:t xml:space="preserve">ukupnom </w:t>
      </w:r>
      <w:r w:rsidR="00F57FC7">
        <w:t>iznosu od</w:t>
      </w:r>
      <w:r w:rsidR="00871F26">
        <w:t xml:space="preserve"> </w:t>
      </w:r>
      <w:r w:rsidR="00D91B1D">
        <w:t xml:space="preserve"> </w:t>
      </w:r>
      <w:r w:rsidR="009334C9">
        <w:t>6.497.067,00</w:t>
      </w:r>
      <w:r w:rsidR="004134D2">
        <w:t xml:space="preserve"> </w:t>
      </w:r>
      <w:r w:rsidR="004701E1">
        <w:t xml:space="preserve">kn, </w:t>
      </w:r>
      <w:r w:rsidR="00515457">
        <w:t>s obzirom da će se isti iznos prebiti s tražbinom kupca kao ra</w:t>
      </w:r>
      <w:r w:rsidR="009334C9">
        <w:t>zlučnog vjerovnika na predmetnim nekretninama</w:t>
      </w:r>
      <w:r w:rsidR="00515457">
        <w:t xml:space="preserve">. </w:t>
      </w:r>
      <w:r w:rsidR="004134D2">
        <w:t xml:space="preserve"> </w:t>
      </w:r>
    </w:p>
    <w:p w:rsidRDefault="00AE22BB" w:rsidP="00AE22BB" w:rsidR="00AE22BB">
      <w:pPr>
        <w:ind w:left="1065"/>
        <w:jc w:val="both"/>
      </w:pPr>
    </w:p>
    <w:p w:rsidRDefault="00AE22BB" w:rsidP="00140EA9" w:rsidR="008B38AD">
      <w:pPr>
        <w:ind w:left="708"/>
        <w:jc w:val="both"/>
      </w:pPr>
      <w:r w:rsidRPr="00AE22BB">
        <w:rPr>
          <w:b/>
        </w:rPr>
        <w:t>III</w:t>
      </w:r>
      <w:r>
        <w:t xml:space="preserve"> </w:t>
      </w:r>
      <w:r w:rsidR="00F80EB9">
        <w:t xml:space="preserve">Kupac </w:t>
      </w:r>
      <w:r w:rsidR="00357636">
        <w:t xml:space="preserve"> </w:t>
      </w:r>
      <w:r w:rsidR="004134D2">
        <w:rPr>
          <w:bCs/>
        </w:rPr>
        <w:t>Eurometal d.o.o. Osijek, Vukovarska cesta 219/a</w:t>
      </w:r>
      <w:r w:rsidR="009334C9">
        <w:rPr>
          <w:bCs/>
        </w:rPr>
        <w:t>,</w:t>
      </w:r>
      <w:r w:rsidR="004134D2">
        <w:rPr>
          <w:bCs/>
        </w:rPr>
        <w:t xml:space="preserve"> OIB 80158323421</w:t>
      </w:r>
      <w:r w:rsidR="003F0249">
        <w:t xml:space="preserve">, </w:t>
      </w:r>
      <w:r w:rsidR="00F80EB9">
        <w:t xml:space="preserve">dužan je </w:t>
      </w:r>
      <w:r w:rsidR="00140EA9">
        <w:t>u</w:t>
      </w:r>
      <w:r w:rsidR="00AF417C">
        <w:t>platiti iznos</w:t>
      </w:r>
      <w:r w:rsidR="00140EA9">
        <w:t xml:space="preserve"> od</w:t>
      </w:r>
      <w:r w:rsidR="00515457">
        <w:t xml:space="preserve"> </w:t>
      </w:r>
      <w:r w:rsidR="009334C9">
        <w:t>535.564,65</w:t>
      </w:r>
      <w:r w:rsidR="00AF417C">
        <w:t xml:space="preserve"> </w:t>
      </w:r>
      <w:r w:rsidR="00140EA9">
        <w:t xml:space="preserve">kn </w:t>
      </w:r>
      <w:r w:rsidR="008B38AD">
        <w:t>za podmirenje troškova stečajnog postupka (troškovi utvrđenja tražbine i troš</w:t>
      </w:r>
      <w:r w:rsidR="00871F26">
        <w:t>kov</w:t>
      </w:r>
      <w:r w:rsidR="00AF417C">
        <w:t xml:space="preserve">i unovčenja) </w:t>
      </w:r>
      <w:r w:rsidR="003B0C94">
        <w:t xml:space="preserve">na račun Trgovačkog suda u Osijeku </w:t>
      </w:r>
      <w:r w:rsidR="008B38AD">
        <w:t xml:space="preserve">broj </w:t>
      </w:r>
      <w:r w:rsidR="003B0C94">
        <w:t>HR31 2390 0011 3000 0020 0</w:t>
      </w:r>
      <w:r w:rsidR="009334C9">
        <w:t xml:space="preserve"> s pozivom na  broj HR05 272-641-2011</w:t>
      </w:r>
      <w:r w:rsidR="003B0C94">
        <w:t>.</w:t>
      </w:r>
    </w:p>
    <w:p w:rsidRDefault="009A1DEE" w:rsidP="00386B5D" w:rsidR="009A1DEE">
      <w:pPr>
        <w:jc w:val="both"/>
      </w:pPr>
    </w:p>
    <w:p w:rsidRDefault="00AE22BB" w:rsidP="009A1DEE" w:rsidR="00A93BC2">
      <w:pPr>
        <w:ind w:left="708"/>
        <w:jc w:val="both"/>
      </w:pPr>
      <w:r w:rsidRPr="00AE22BB">
        <w:rPr>
          <w:b/>
        </w:rPr>
        <w:t>IV</w:t>
      </w:r>
      <w:r>
        <w:t xml:space="preserve">  </w:t>
      </w:r>
      <w:r w:rsidR="00F57FC7">
        <w:t>Određuje se upis prava vlasništva u korist kupca na dosuđenim nekretninama, na</w:t>
      </w:r>
      <w:r w:rsidR="00E128B5">
        <w:t>kon pravomoćnosti o</w:t>
      </w:r>
      <w:r w:rsidR="004A36EC">
        <w:t xml:space="preserve">vog rješenja i nakon što kupac </w:t>
      </w:r>
      <w:r w:rsidR="00E128B5">
        <w:t>plati iznos navede</w:t>
      </w:r>
      <w:r w:rsidR="006D3191">
        <w:t xml:space="preserve">n u točki III </w:t>
      </w:r>
      <w:r w:rsidR="004A36EC">
        <w:t xml:space="preserve"> ovog rješenja.</w:t>
      </w:r>
    </w:p>
    <w:p w:rsidRDefault="00A93BC2" w:rsidP="009A1DEE" w:rsidR="00A93BC2"/>
    <w:p w:rsidRDefault="00AE22BB" w:rsidP="00BE6CAD" w:rsidR="00336218">
      <w:pPr>
        <w:ind w:left="708"/>
        <w:jc w:val="both"/>
      </w:pPr>
      <w:r w:rsidRPr="00AE22BB">
        <w:rPr>
          <w:b/>
        </w:rPr>
        <w:t>V</w:t>
      </w:r>
      <w:r>
        <w:t xml:space="preserve"> </w:t>
      </w:r>
      <w:r w:rsidR="00336218">
        <w:t>Nalaže se zemljišno knji</w:t>
      </w:r>
      <w:r w:rsidR="00411F1E">
        <w:t>žnom</w:t>
      </w:r>
      <w:r w:rsidR="006D3191">
        <w:t xml:space="preserve"> odjelu </w:t>
      </w:r>
      <w:r w:rsidR="003B0C94">
        <w:t>Općinskog suda u Osijeku</w:t>
      </w:r>
      <w:r w:rsidR="00D91B1D">
        <w:t xml:space="preserve"> i</w:t>
      </w:r>
      <w:r w:rsidR="00336218">
        <w:t>zvršiti upis prava vlasništva te brisanje prava i tereta na temelju pravomoćnog rješenja o dosudi i potvrde ovog suda da je kupac položio kupovninu ili da je oslobođen plaćanja iste.</w:t>
      </w:r>
    </w:p>
    <w:p w:rsidRDefault="00791B31" w:rsidP="004134D2" w:rsidR="00791B31"/>
    <w:p w:rsidRDefault="00AE22BB" w:rsidP="00386B5D" w:rsidR="00386B5D">
      <w:pPr>
        <w:ind w:left="708"/>
        <w:jc w:val="both"/>
      </w:pPr>
      <w:r w:rsidRPr="00AE22BB">
        <w:rPr>
          <w:b/>
        </w:rPr>
        <w:t>VI</w:t>
      </w:r>
      <w:r>
        <w:t xml:space="preserve"> </w:t>
      </w:r>
      <w:r w:rsidR="00336218">
        <w:t>Nekretnine iz točke</w:t>
      </w:r>
      <w:r w:rsidR="00CC6783">
        <w:t xml:space="preserve"> I</w:t>
      </w:r>
      <w:r w:rsidR="00397238">
        <w:t xml:space="preserve"> ovog rj</w:t>
      </w:r>
      <w:r w:rsidR="007E6CEA">
        <w:t>e</w:t>
      </w:r>
      <w:r w:rsidR="00E128B5">
        <w:t>šenja predat</w:t>
      </w:r>
      <w:r w:rsidR="00397238">
        <w:t xml:space="preserve"> će se kupcu </w:t>
      </w:r>
      <w:r w:rsidR="00336218">
        <w:t xml:space="preserve">zaključkom o predaji nekretnina </w:t>
      </w:r>
      <w:r w:rsidR="00397238">
        <w:t>nakon</w:t>
      </w:r>
      <w:r w:rsidR="00336218">
        <w:t xml:space="preserve"> što ovo rješenje postane  pravomoćn</w:t>
      </w:r>
      <w:r w:rsidR="00E128B5">
        <w:t>o</w:t>
      </w:r>
      <w:r w:rsidR="00397238">
        <w:t xml:space="preserve"> i nakon  što</w:t>
      </w:r>
      <w:r w:rsidR="007E6CEA">
        <w:t xml:space="preserve"> kupac</w:t>
      </w:r>
      <w:r w:rsidR="006D3191">
        <w:t xml:space="preserve"> </w:t>
      </w:r>
      <w:r w:rsidR="00397238">
        <w:t>plati iznos</w:t>
      </w:r>
      <w:r w:rsidR="00CC6783">
        <w:t xml:space="preserve"> iz točke III ovog rješenja</w:t>
      </w:r>
      <w:r w:rsidR="006D3191">
        <w:t>.</w:t>
      </w:r>
    </w:p>
    <w:p w:rsidRDefault="00386B5D" w:rsidP="00386B5D" w:rsidR="00386B5D">
      <w:pPr>
        <w:ind w:left="1065"/>
        <w:jc w:val="center"/>
      </w:pPr>
    </w:p>
    <w:p w:rsidRDefault="00AE22BB" w:rsidP="00A93BC2" w:rsidR="00386B5D">
      <w:pPr>
        <w:ind w:left="708"/>
        <w:jc w:val="both"/>
      </w:pPr>
      <w:r w:rsidRPr="00AE22BB">
        <w:rPr>
          <w:b/>
        </w:rPr>
        <w:t>VII</w:t>
      </w:r>
      <w:r w:rsidR="004A36EC">
        <w:rPr>
          <w:b/>
        </w:rPr>
        <w:t xml:space="preserve"> </w:t>
      </w:r>
      <w:r w:rsidR="007D3A38">
        <w:t>Nakon pravomoćnosti ovog rješenja izvršit će se prijeboj kupovnine s potraživanjem koje kupac, kao razlučni vjerovnik, ima u stečajnom postupku dužnika – prodavatelja.</w:t>
      </w:r>
    </w:p>
    <w:p w:rsidRDefault="007D3A38" w:rsidP="006D3191" w:rsidR="007D3A38">
      <w:pPr>
        <w:ind w:left="1065"/>
        <w:jc w:val="both"/>
      </w:pPr>
    </w:p>
    <w:p w:rsidRDefault="00BE6CAD" w:rsidP="00BE6CAD" w:rsidR="007D3A38" w:rsidRPr="007D3A38">
      <w:pPr>
        <w:jc w:val="both"/>
        <w:rPr>
          <w:b/>
        </w:rPr>
      </w:pPr>
      <w:r>
        <w:rPr>
          <w:b/>
        </w:rPr>
        <w:tab/>
      </w:r>
      <w:r w:rsidR="007D3A38" w:rsidRPr="007D3A38">
        <w:rPr>
          <w:b/>
        </w:rPr>
        <w:t>VIII</w:t>
      </w:r>
      <w:r w:rsidR="007D3A38">
        <w:rPr>
          <w:b/>
        </w:rPr>
        <w:t xml:space="preserve"> </w:t>
      </w:r>
      <w:r w:rsidR="007D3A38">
        <w:t xml:space="preserve">Ovo rješenje će se objaviti na </w:t>
      </w:r>
      <w:r w:rsidR="00F643DF">
        <w:t>e-</w:t>
      </w:r>
      <w:r w:rsidR="007D3A38">
        <w:t>oglasnoj ploči suda.</w:t>
      </w:r>
    </w:p>
    <w:p w:rsidRDefault="00AE22BB" w:rsidP="00AE22BB" w:rsidR="00AE22BB">
      <w:pPr>
        <w:ind w:firstLine="3" w:left="1062"/>
        <w:jc w:val="both"/>
      </w:pPr>
    </w:p>
    <w:p w:rsidRDefault="007D3A38" w:rsidP="00BE6CAD" w:rsidR="00C2390C">
      <w:pPr>
        <w:ind w:left="708"/>
        <w:jc w:val="both"/>
      </w:pPr>
      <w:r>
        <w:rPr>
          <w:b/>
        </w:rPr>
        <w:t>IX</w:t>
      </w:r>
      <w:r w:rsidR="00AE22BB" w:rsidRPr="00AE22BB">
        <w:rPr>
          <w:b/>
        </w:rPr>
        <w:t xml:space="preserve"> </w:t>
      </w:r>
      <w:r w:rsidR="00075F66">
        <w:t>Nalaže se zemljišno knjiž</w:t>
      </w:r>
      <w:r w:rsidR="00411F1E">
        <w:t xml:space="preserve">nom odjelu Općinskog </w:t>
      </w:r>
      <w:r w:rsidR="00075F66">
        <w:t xml:space="preserve">suda </w:t>
      </w:r>
      <w:r w:rsidR="00F643DF">
        <w:t xml:space="preserve">u Osijeku </w:t>
      </w:r>
      <w:r w:rsidR="00075F66">
        <w:t>zabilježiti u zemljišnim knjigama dosudu</w:t>
      </w:r>
      <w:r w:rsidR="00CC6783">
        <w:t xml:space="preserve"> nekretnina navedenih u točki I</w:t>
      </w:r>
      <w:r w:rsidR="00075F66">
        <w:t xml:space="preserve"> ovog rješenja. </w:t>
      </w:r>
    </w:p>
    <w:p w:rsidRDefault="00C2390C" w:rsidP="00C2390C" w:rsidR="00C2390C"/>
    <w:p w:rsidRDefault="009C12FA" w:rsidP="009C12FA" w:rsidR="009C12FA" w:rsidRPr="009C12FA">
      <w:pPr>
        <w:ind w:left="705"/>
        <w:jc w:val="center"/>
        <w:rPr>
          <w:color w:val="000000"/>
        </w:rPr>
      </w:pPr>
      <w:r>
        <w:rPr>
          <w:color w:val="000000"/>
        </w:rPr>
        <w:lastRenderedPageBreak/>
        <w:t>3</w:t>
      </w:r>
    </w:p>
    <w:p w:rsidRDefault="009C12FA" w:rsidP="00676909" w:rsidR="009C12FA">
      <w:pPr>
        <w:pStyle w:val="Odlomakpopisa"/>
        <w:ind w:left="1065"/>
        <w:jc w:val="right"/>
      </w:pPr>
      <w:r>
        <w:t>13 St-641/11-272</w:t>
      </w:r>
    </w:p>
    <w:p w:rsidRDefault="00AE22BB" w:rsidP="00C2390C" w:rsidR="00AE22BB"/>
    <w:p w:rsidRDefault="00C2390C" w:rsidP="009C12FA" w:rsidR="00C2390C">
      <w:pPr>
        <w:jc w:val="center"/>
      </w:pPr>
      <w:r w:rsidRPr="004134D2">
        <w:t>Obrazloženje</w:t>
      </w:r>
    </w:p>
    <w:p w:rsidRDefault="009C12FA" w:rsidP="009C12FA" w:rsidR="009C12FA">
      <w:pPr>
        <w:jc w:val="center"/>
      </w:pPr>
    </w:p>
    <w:p w:rsidRDefault="009C12FA" w:rsidP="009C12FA" w:rsidR="009C12FA" w:rsidRPr="009C12FA">
      <w:pPr>
        <w:jc w:val="center"/>
      </w:pPr>
    </w:p>
    <w:p w:rsidRDefault="00885D88" w:rsidP="00885D88" w:rsidR="00411F1E">
      <w:pPr>
        <w:jc w:val="both"/>
      </w:pPr>
      <w:r>
        <w:tab/>
      </w:r>
      <w:r w:rsidR="00075F66">
        <w:t>Nekretnine stečajno</w:t>
      </w:r>
      <w:r w:rsidR="00CC6783">
        <w:t>g dužnika navedene pod točkom I</w:t>
      </w:r>
      <w:r w:rsidR="00075F66">
        <w:t xml:space="preserve"> ovog rješenja prodavale su se u ovom stečajnom postupku na prijedlog stečajnog upravitelja temeljem odr</w:t>
      </w:r>
      <w:r w:rsidR="00F643DF">
        <w:t xml:space="preserve">edbe članka </w:t>
      </w:r>
      <w:r w:rsidR="00416A20">
        <w:t>164. Stečajnog zakona,</w:t>
      </w:r>
      <w:r w:rsidR="00075F66">
        <w:t xml:space="preserve"> uz odgovarajuću primjenu odredaba pravila o ovrsi na nekretninama. </w:t>
      </w:r>
    </w:p>
    <w:p w:rsidRDefault="00411F1E" w:rsidP="00885D88" w:rsidR="00411F1E">
      <w:pPr>
        <w:jc w:val="both"/>
      </w:pPr>
    </w:p>
    <w:p w:rsidRDefault="00075F66" w:rsidP="00885D88" w:rsidR="00075F66">
      <w:pPr>
        <w:jc w:val="both"/>
      </w:pPr>
      <w:r>
        <w:tab/>
        <w:t xml:space="preserve">Na usmenoj  </w:t>
      </w:r>
      <w:r w:rsidR="00411F1E">
        <w:t>j</w:t>
      </w:r>
      <w:r w:rsidR="00A93BC2">
        <w:t xml:space="preserve">avnoj dražbi održanoj </w:t>
      </w:r>
      <w:r w:rsidR="00277A78">
        <w:t>8. prosinca 2016.</w:t>
      </w:r>
      <w:r>
        <w:t xml:space="preserve"> godine kao jedini kupac, ponuditelj, </w:t>
      </w:r>
      <w:r w:rsidR="00A93BC2">
        <w:t xml:space="preserve">za nekretnine navedene pod točkom I ovog rješenja, </w:t>
      </w:r>
      <w:r w:rsidR="00885D88">
        <w:t xml:space="preserve">sudjelovao je </w:t>
      </w:r>
      <w:r>
        <w:t>razlučni vjerovnik</w:t>
      </w:r>
      <w:r w:rsidR="006D3191">
        <w:t xml:space="preserve"> </w:t>
      </w:r>
      <w:r w:rsidR="00277A78">
        <w:rPr>
          <w:bCs/>
        </w:rPr>
        <w:t>Eurometal d.o.o. Osijek, Vukovarska cesta 219/a</w:t>
      </w:r>
      <w:r w:rsidR="003F0249">
        <w:t xml:space="preserve">, </w:t>
      </w:r>
      <w:r>
        <w:t>koji se namiruje iz kupovnine i čij</w:t>
      </w:r>
      <w:r w:rsidR="00AF417C">
        <w:t>a</w:t>
      </w:r>
      <w:r w:rsidR="00D91B1D">
        <w:t xml:space="preserve"> je </w:t>
      </w:r>
      <w:r w:rsidR="00AF417C">
        <w:t xml:space="preserve"> tr</w:t>
      </w:r>
      <w:r w:rsidR="00D91B1D">
        <w:t>ažbina veća od kupovnine.</w:t>
      </w:r>
    </w:p>
    <w:p w:rsidRDefault="00AE22BB" w:rsidP="00885D88" w:rsidR="00AE22BB">
      <w:pPr>
        <w:jc w:val="both"/>
      </w:pPr>
    </w:p>
    <w:p w:rsidRDefault="00277A78" w:rsidP="00B6211A" w:rsidR="00B6211A">
      <w:pPr>
        <w:ind w:firstLine="708"/>
        <w:jc w:val="both"/>
      </w:pPr>
      <w:r>
        <w:t>Temeljem odredbe članka 98.</w:t>
      </w:r>
      <w:r w:rsidR="00B6211A">
        <w:t xml:space="preserve"> do 101. Ovršnog zakona (Narodne novine broj 57/96, 29/99, 42/00, 173/03, 194/03, 151/04, 88/05, 121/05, 67/08, 139/10, 112/12, 25/13 i 93/14) odlučeno je kao u izreci ovog rješenja.  </w:t>
      </w:r>
    </w:p>
    <w:p w:rsidRDefault="00B6211A" w:rsidP="00B6211A" w:rsidR="00B6211A">
      <w:pPr>
        <w:ind w:firstLine="708"/>
        <w:jc w:val="both"/>
      </w:pPr>
    </w:p>
    <w:p w:rsidRDefault="00B6211A" w:rsidP="00855681" w:rsidR="002B535D">
      <w:pPr>
        <w:ind w:firstLine="708"/>
        <w:jc w:val="both"/>
      </w:pPr>
      <w:r>
        <w:t xml:space="preserve">Troškove stečajnog postupka prema prijedlogu stečajnog upravitelja, čine: troškovi utvrđenja tražbine u paušalnom iznosu od 5 % što iznosi </w:t>
      </w:r>
      <w:r w:rsidR="00277A78">
        <w:t>324.853,33</w:t>
      </w:r>
      <w:r w:rsidR="005D38AB">
        <w:t xml:space="preserve"> kn i troškovi unovčenja u </w:t>
      </w:r>
      <w:r w:rsidR="001B6AF0">
        <w:t xml:space="preserve">ukupnom iznosu od </w:t>
      </w:r>
      <w:r w:rsidR="00277A78">
        <w:t xml:space="preserve">210.711,32 </w:t>
      </w:r>
      <w:r w:rsidR="001B6AF0">
        <w:t>kn</w:t>
      </w:r>
      <w:r w:rsidR="00855681">
        <w:t xml:space="preserve"> </w:t>
      </w:r>
      <w:r w:rsidR="005D38AB">
        <w:t>a koje čine</w:t>
      </w:r>
      <w:r>
        <w:t xml:space="preserve"> </w:t>
      </w:r>
      <w:r w:rsidR="007757C0">
        <w:t>srazmjeran dio troška</w:t>
      </w:r>
      <w:r>
        <w:t xml:space="preserve"> </w:t>
      </w:r>
      <w:r w:rsidR="00635938">
        <w:t xml:space="preserve">oglašavanja </w:t>
      </w:r>
      <w:r w:rsidR="008A13EF">
        <w:t xml:space="preserve">prodaje </w:t>
      </w:r>
      <w:r w:rsidR="007757C0">
        <w:t xml:space="preserve"> u iznosu od 17.558,72 kn (</w:t>
      </w:r>
      <w:r w:rsidR="008A13EF">
        <w:t>2</w:t>
      </w:r>
      <w:r w:rsidR="007757C0">
        <w:t xml:space="preserve">9,66 </w:t>
      </w:r>
      <w:r w:rsidR="008A13EF">
        <w:t>%</w:t>
      </w:r>
      <w:r w:rsidR="007757C0">
        <w:t xml:space="preserve"> od 59.200,00 kn za </w:t>
      </w:r>
      <w:r w:rsidR="008A13EF">
        <w:t>šesnaest oglasa x 3.700,00</w:t>
      </w:r>
      <w:r w:rsidR="003C5387">
        <w:t xml:space="preserve"> kn</w:t>
      </w:r>
      <w:r w:rsidR="008A13EF">
        <w:t xml:space="preserve"> = 59.200,00 kn</w:t>
      </w:r>
      <w:r w:rsidR="00635938">
        <w:t>), trošak</w:t>
      </w:r>
      <w:r w:rsidR="002B535D">
        <w:t xml:space="preserve"> nagrade stečajnog upravitelj, za unovčenje predmetnih nekretnina,</w:t>
      </w:r>
      <w:r w:rsidR="007757C0">
        <w:t xml:space="preserve"> u</w:t>
      </w:r>
      <w:r w:rsidR="002B535D">
        <w:t xml:space="preserve"> bruto iznosu od 193.152,60 kn.</w:t>
      </w:r>
    </w:p>
    <w:p w:rsidRDefault="00791B31" w:rsidP="002B535D" w:rsidR="00791B31"/>
    <w:p w:rsidRDefault="00F643DF" w:rsidP="0027590A" w:rsidR="00DA6D88">
      <w:pPr>
        <w:ind w:firstLine="708"/>
        <w:jc w:val="both"/>
      </w:pPr>
      <w:r>
        <w:t>Temeljem odredbe članka</w:t>
      </w:r>
      <w:r w:rsidR="00A93BC2">
        <w:t xml:space="preserve"> 170.</w:t>
      </w:r>
      <w:r w:rsidR="0027590A">
        <w:t xml:space="preserve"> Stav 1. I 2. </w:t>
      </w:r>
      <w:r w:rsidR="00A93BC2">
        <w:t xml:space="preserve"> Stečajnog zakona (Narodne novine broj  44/96, 29/99, 129/00</w:t>
      </w:r>
      <w:r>
        <w:t>, 123/03, 82/06, 116/10, 25/12,</w:t>
      </w:r>
      <w:r w:rsidR="00A93BC2">
        <w:t xml:space="preserve"> 133/12</w:t>
      </w:r>
      <w:r w:rsidR="0027590A">
        <w:t xml:space="preserve"> u vezi s člankom 441. Stečajnog zakona Narodne novine 71/15</w:t>
      </w:r>
      <w:r w:rsidR="00A93BC2">
        <w:t xml:space="preserve">) riješeno je kao pod točkom III ovog rješenja, te je kupac obvezan na uplatu na ime troškova stečajnog postupka ukupnog iznosa od </w:t>
      </w:r>
      <w:r w:rsidR="00791ED6">
        <w:t xml:space="preserve"> 535.564,65 </w:t>
      </w:r>
      <w:r w:rsidR="00A93BC2">
        <w:t xml:space="preserve">kn. </w:t>
      </w:r>
      <w:r w:rsidR="009A1DEE">
        <w:t xml:space="preserve"> </w:t>
      </w:r>
    </w:p>
    <w:p w:rsidRDefault="00DA6D88" w:rsidP="00AE22BB" w:rsidR="00DA6D88">
      <w:pPr>
        <w:ind w:left="1425"/>
        <w:jc w:val="center"/>
      </w:pPr>
    </w:p>
    <w:p w:rsidRDefault="00075F66" w:rsidP="009A1DEE" w:rsidR="00AE22BB" w:rsidRPr="009A1DEE">
      <w:pPr>
        <w:ind w:firstLine="708"/>
        <w:jc w:val="both"/>
      </w:pPr>
      <w:r>
        <w:t>Nakon pravomoćnosti ovog rješenja o dosudi i nakon št</w:t>
      </w:r>
      <w:r w:rsidR="006D3191">
        <w:t xml:space="preserve">o kupac </w:t>
      </w:r>
      <w:r w:rsidR="00CC6783">
        <w:t>plati iznos iz točke III</w:t>
      </w:r>
      <w:r>
        <w:t xml:space="preserve"> ovog rješenja, na i</w:t>
      </w:r>
      <w:r w:rsidR="007D3A38">
        <w:t>me troško</w:t>
      </w:r>
      <w:r w:rsidR="0027590A">
        <w:t>va stečajnog postupka</w:t>
      </w:r>
      <w:r w:rsidR="007D3A38">
        <w:t xml:space="preserve">, </w:t>
      </w:r>
      <w:r>
        <w:t>sud će posebnim zaključkom odrediti da se nekr</w:t>
      </w:r>
      <w:r w:rsidR="00CC6783">
        <w:t xml:space="preserve">etnina iz točke I </w:t>
      </w:r>
      <w:r>
        <w:t xml:space="preserve"> ovog rješenja preda kupcu – razlučnom vjerovniku.</w:t>
      </w:r>
    </w:p>
    <w:p w:rsidRDefault="009A1DEE" w:rsidP="009C12FA" w:rsidR="009A1DEE">
      <w:pPr>
        <w:rPr>
          <w:b/>
        </w:rPr>
      </w:pPr>
    </w:p>
    <w:p w:rsidRDefault="00357636" w:rsidP="009C12FA" w:rsidR="00AE22BB">
      <w:pPr>
        <w:jc w:val="center"/>
      </w:pPr>
      <w:r>
        <w:t xml:space="preserve">U Osijeku </w:t>
      </w:r>
      <w:r w:rsidR="004134D2">
        <w:t xml:space="preserve">13. prosinac 2016. </w:t>
      </w:r>
    </w:p>
    <w:p w:rsidRDefault="00075F66" w:rsidP="009C1BD4" w:rsidR="00C2390C">
      <w:r>
        <w:t>Zapisničar</w:t>
      </w:r>
    </w:p>
    <w:p w:rsidRDefault="00075F66" w:rsidP="00075F66" w:rsidR="00075F66">
      <w:r>
        <w:t>Maja Kocijan</w:t>
      </w:r>
    </w:p>
    <w:p w:rsidRDefault="00C2390C" w:rsidP="00C2390C" w:rsidR="00C2390C">
      <w:r>
        <w:tab/>
      </w:r>
      <w:r>
        <w:tab/>
      </w:r>
      <w:r>
        <w:tab/>
      </w:r>
      <w:r>
        <w:tab/>
      </w:r>
      <w:r>
        <w:tab/>
      </w:r>
      <w:r>
        <w:tab/>
      </w:r>
      <w:r>
        <w:tab/>
      </w:r>
      <w:r>
        <w:tab/>
        <w:t>STEČAJNI SUDAC</w:t>
      </w:r>
    </w:p>
    <w:p w:rsidRDefault="00C2390C" w:rsidP="00C2390C" w:rsidR="00C2390C">
      <w:r>
        <w:tab/>
      </w:r>
      <w:r>
        <w:tab/>
      </w:r>
      <w:r>
        <w:tab/>
      </w:r>
      <w:r>
        <w:tab/>
      </w:r>
      <w:r>
        <w:tab/>
      </w:r>
      <w:r>
        <w:tab/>
      </w:r>
      <w:r>
        <w:tab/>
      </w:r>
      <w:r>
        <w:tab/>
        <w:t xml:space="preserve">    Jadranka Herman</w:t>
      </w:r>
    </w:p>
    <w:p w:rsidRDefault="00BB62ED" w:rsidP="00C2390C" w:rsidR="00BB62ED"/>
    <w:p w:rsidRDefault="00075F66" w:rsidR="007A4540">
      <w:r>
        <w:t>UPUTA O PRAVNOM LIJEKU:</w:t>
      </w:r>
    </w:p>
    <w:p w:rsidRDefault="00075F66" w:rsidP="009C12FA" w:rsidR="00AE22BB">
      <w:pPr>
        <w:jc w:val="both"/>
      </w:pPr>
      <w:r>
        <w:t>Protiv ovog rješenja može  se uložiti žalba Visokom trgovačkom sudu Republike Hrvatske u  roku od 8 dana. Žalba se ulaže ovog sudu pismeno u 3 primjerka.</w:t>
      </w:r>
    </w:p>
    <w:p w:rsidRDefault="00DA6D88" w:rsidR="00DA6D88"/>
    <w:p w:rsidRDefault="00075F66" w:rsidR="00075F66" w:rsidRPr="00676909">
      <w:pPr>
        <w:rPr>
          <w:sz w:val="22"/>
          <w:szCs w:val="22"/>
        </w:rPr>
      </w:pPr>
      <w:r w:rsidRPr="00676909">
        <w:rPr>
          <w:sz w:val="22"/>
          <w:szCs w:val="22"/>
        </w:rPr>
        <w:t>DNA:</w:t>
      </w:r>
    </w:p>
    <w:p w:rsidRDefault="00417A37" w:rsidP="00075F66" w:rsidR="00075F66" w:rsidRPr="00676909">
      <w:pPr>
        <w:numPr>
          <w:ilvl w:val="0"/>
          <w:numId w:val="3"/>
        </w:numPr>
        <w:rPr>
          <w:sz w:val="22"/>
          <w:szCs w:val="22"/>
        </w:rPr>
      </w:pPr>
      <w:r w:rsidRPr="00676909">
        <w:rPr>
          <w:sz w:val="22"/>
          <w:szCs w:val="22"/>
        </w:rPr>
        <w:t>s</w:t>
      </w:r>
      <w:r w:rsidR="00075F66" w:rsidRPr="00676909">
        <w:rPr>
          <w:sz w:val="22"/>
          <w:szCs w:val="22"/>
        </w:rPr>
        <w:t>tečajni upravitelj</w:t>
      </w:r>
      <w:r w:rsidR="004134D2" w:rsidRPr="00676909">
        <w:rPr>
          <w:sz w:val="22"/>
          <w:szCs w:val="22"/>
        </w:rPr>
        <w:t xml:space="preserve"> Nada Gagro</w:t>
      </w:r>
    </w:p>
    <w:p w:rsidRDefault="00417A37" w:rsidP="00417A37" w:rsidR="007D3A38" w:rsidRPr="00676909">
      <w:pPr>
        <w:numPr>
          <w:ilvl w:val="0"/>
          <w:numId w:val="3"/>
        </w:numPr>
        <w:jc w:val="both"/>
        <w:rPr>
          <w:sz w:val="22"/>
          <w:szCs w:val="22"/>
        </w:rPr>
      </w:pPr>
      <w:r w:rsidRPr="00676909">
        <w:rPr>
          <w:sz w:val="22"/>
          <w:szCs w:val="22"/>
        </w:rPr>
        <w:t>k</w:t>
      </w:r>
      <w:r w:rsidR="00791B31" w:rsidRPr="00676909">
        <w:rPr>
          <w:sz w:val="22"/>
          <w:szCs w:val="22"/>
        </w:rPr>
        <w:t xml:space="preserve">upac, razlučni vjerovnik </w:t>
      </w:r>
      <w:r w:rsidR="00A93BC2" w:rsidRPr="00676909">
        <w:rPr>
          <w:sz w:val="22"/>
          <w:szCs w:val="22"/>
        </w:rPr>
        <w:t xml:space="preserve">– </w:t>
      </w:r>
      <w:r w:rsidR="004134D2" w:rsidRPr="00676909">
        <w:rPr>
          <w:bCs/>
          <w:sz w:val="22"/>
          <w:szCs w:val="22"/>
        </w:rPr>
        <w:t xml:space="preserve">Eurometal d.o.o. Osijek, Vukovarska cesta 219/a </w:t>
      </w:r>
    </w:p>
    <w:p w:rsidRDefault="00417A37" w:rsidP="00417A37" w:rsidR="00417A37" w:rsidRPr="00676909">
      <w:pPr>
        <w:numPr>
          <w:ilvl w:val="0"/>
          <w:numId w:val="3"/>
        </w:numPr>
        <w:jc w:val="both"/>
        <w:rPr>
          <w:sz w:val="22"/>
          <w:szCs w:val="22"/>
        </w:rPr>
      </w:pPr>
      <w:r w:rsidRPr="00676909">
        <w:rPr>
          <w:sz w:val="22"/>
          <w:szCs w:val="22"/>
        </w:rPr>
        <w:t>razlučni vjerovnik RH MF PU po ŽDO Osijek</w:t>
      </w:r>
    </w:p>
    <w:p w:rsidRDefault="009A1DEE" w:rsidP="00075F66" w:rsidR="009A1DEE" w:rsidRPr="00676909">
      <w:pPr>
        <w:numPr>
          <w:ilvl w:val="0"/>
          <w:numId w:val="3"/>
        </w:numPr>
        <w:rPr>
          <w:sz w:val="22"/>
          <w:szCs w:val="22"/>
        </w:rPr>
      </w:pPr>
      <w:r w:rsidRPr="00676909">
        <w:rPr>
          <w:sz w:val="22"/>
          <w:szCs w:val="22"/>
        </w:rPr>
        <w:t>ZK</w:t>
      </w:r>
      <w:r w:rsidR="00D91B1D" w:rsidRPr="00676909">
        <w:rPr>
          <w:sz w:val="22"/>
          <w:szCs w:val="22"/>
        </w:rPr>
        <w:t xml:space="preserve"> odjel </w:t>
      </w:r>
      <w:r w:rsidR="00417A37" w:rsidRPr="00676909">
        <w:rPr>
          <w:sz w:val="22"/>
          <w:szCs w:val="22"/>
        </w:rPr>
        <w:t>Općinskog suda  u  Osijeku</w:t>
      </w:r>
    </w:p>
    <w:p w:rsidRDefault="00D91B1D" w:rsidP="00D91B1D" w:rsidR="009A1DEE" w:rsidRPr="00676909">
      <w:pPr>
        <w:numPr>
          <w:ilvl w:val="0"/>
          <w:numId w:val="3"/>
        </w:numPr>
        <w:rPr>
          <w:sz w:val="22"/>
          <w:szCs w:val="22"/>
        </w:rPr>
      </w:pPr>
      <w:r w:rsidRPr="00676909">
        <w:rPr>
          <w:sz w:val="22"/>
          <w:szCs w:val="22"/>
        </w:rPr>
        <w:t>RH MF Porezna u</w:t>
      </w:r>
      <w:r w:rsidR="00417A37" w:rsidRPr="00676909">
        <w:rPr>
          <w:sz w:val="22"/>
          <w:szCs w:val="22"/>
        </w:rPr>
        <w:t>prava Područni ured Osijek</w:t>
      </w:r>
    </w:p>
    <w:p w:rsidRDefault="00417A37" w:rsidP="00417A37" w:rsidR="00075F66" w:rsidRPr="00676909">
      <w:pPr>
        <w:numPr>
          <w:ilvl w:val="0"/>
          <w:numId w:val="3"/>
        </w:numPr>
        <w:rPr>
          <w:sz w:val="22"/>
          <w:szCs w:val="22"/>
        </w:rPr>
      </w:pPr>
      <w:r w:rsidRPr="00676909">
        <w:rPr>
          <w:sz w:val="22"/>
          <w:szCs w:val="22"/>
        </w:rPr>
        <w:t>e-o</w:t>
      </w:r>
      <w:r w:rsidR="00075F66" w:rsidRPr="00676909">
        <w:rPr>
          <w:sz w:val="22"/>
          <w:szCs w:val="22"/>
        </w:rPr>
        <w:t>glasna ploča</w:t>
      </w:r>
    </w:p>
    <w:p w:rsidRDefault="00791ED6" w:rsidP="00A93BC2" w:rsidR="00075F66" w:rsidRPr="00676909">
      <w:pPr>
        <w:numPr>
          <w:ilvl w:val="0"/>
          <w:numId w:val="3"/>
        </w:numPr>
        <w:rPr>
          <w:sz w:val="22"/>
          <w:szCs w:val="22"/>
        </w:rPr>
      </w:pPr>
      <w:r w:rsidRPr="00676909">
        <w:rPr>
          <w:sz w:val="22"/>
          <w:szCs w:val="22"/>
        </w:rPr>
        <w:t>kal. 13/1/17</w:t>
      </w:r>
    </w:p>
    <w:sectPr w:rsidSect="00676909" w:rsidR="00075F66" w:rsidRPr="00676909">
      <w:headerReference w:type="default" r:id="rId11"/>
      <w:footerReference w:type="default" r:id="rId12"/>
      <w:pgSz w:h="16838" w:w="11906"/>
      <w:pgMar w:gutter="0" w:footer="708" w:header="708" w:left="1417" w:bottom="568"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06B" w:rsidP="007D3A38" w:rsidR="00AB406B">
      <w:r>
        <w:separator/>
      </w:r>
    </w:p>
  </w:endnote>
  <w:endnote w:id="0" w:type="continuationSeparator">
    <w:p w:rsidRDefault="00AB406B" w:rsidP="007D3A38" w:rsidR="00AB40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6C5" w:rsidR="004D16C5">
    <w:pPr>
      <w:pStyle w:val="Podnoje"/>
      <w:jc w:val="center"/>
    </w:pPr>
  </w:p>
  <w:p w:rsidRDefault="007D3A38" w:rsidR="007D3A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06B" w:rsidP="007D3A38" w:rsidR="00AB406B">
      <w:r>
        <w:separator/>
      </w:r>
    </w:p>
  </w:footnote>
  <w:footnote w:id="0" w:type="continuationSeparator">
    <w:p w:rsidRDefault="00AB406B" w:rsidP="007D3A38" w:rsidR="00AB40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A38" w:rsidP="004D16C5" w:rsidR="007D3A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42B2098"/>
    <w:multiLevelType w:val="hybridMultilevel"/>
    <w:tmpl w:val="64B85722"/>
    <w:lvl w:tplc="AE36019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80C6521"/>
    <w:multiLevelType w:val="hybridMultilevel"/>
    <w:tmpl w:val="04E079AE"/>
    <w:lvl w:tplc="737CEFEE" w:ilvl="0">
      <w:numFmt w:val="bullet"/>
      <w:lvlText w:val="-"/>
      <w:lvlJc w:val="left"/>
      <w:pPr>
        <w:ind w:hanging="360" w:left="1425"/>
      </w:pPr>
      <w:rPr>
        <w:rFonts w:cs="Times New Roman" w:eastAsia="Times New Roman" w:hAnsi="Times New Roman" w:ascii="Times New Roman" w:hint="default"/>
        <w:b/>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47F12B8E"/>
    <w:multiLevelType w:val="hybridMultilevel"/>
    <w:tmpl w:val="78C80506"/>
    <w:lvl w:tplc="8D0228AA"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4AF848F5"/>
    <w:multiLevelType w:val="hybridMultilevel"/>
    <w:tmpl w:val="5E36C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AF1661C"/>
    <w:multiLevelType w:val="hybridMultilevel"/>
    <w:tmpl w:val="3A181F76"/>
    <w:lvl w:tplc="B59E161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EE527C6"/>
    <w:multiLevelType w:val="hybridMultilevel"/>
    <w:tmpl w:val="A2229028"/>
    <w:lvl w:tplc="485AF6F8" w:ilvl="0">
      <w:start w:val="1"/>
      <w:numFmt w:val="decimal"/>
      <w:lvlText w:val="%1."/>
      <w:lvlJc w:val="left"/>
      <w:pPr>
        <w:tabs>
          <w:tab w:pos="1065" w:val="num"/>
        </w:tabs>
        <w:ind w:hanging="360" w:left="1065"/>
      </w:pPr>
      <w:rPr>
        <w:rFonts w:hint="default"/>
      </w:rPr>
    </w:lvl>
    <w:lvl w:tplc="BAE0955E"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4"/>
  </w:num>
  <w:num w:numId="3">
    <w:abstractNumId w:val="7"/>
  </w:num>
  <w:num w:numId="4">
    <w:abstractNumId w:val="5"/>
  </w:num>
  <w:num w:numId="5">
    <w:abstractNumId w:val="2"/>
  </w:num>
  <w:num w:numId="6">
    <w:abstractNumId w:val="3"/>
  </w:num>
  <w:num w:numId="7">
    <w:abstractNumId w:val="1"/>
  </w:num>
  <w:num w:numId="8">
    <w:abstractNumId w:val="8"/>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35864"/>
    <w:rsid w:val="00036441"/>
    <w:rsid w:val="0004469B"/>
    <w:rsid w:val="00045B65"/>
    <w:rsid w:val="000477CD"/>
    <w:rsid w:val="00050860"/>
    <w:rsid w:val="000535EA"/>
    <w:rsid w:val="00064D86"/>
    <w:rsid w:val="00074A89"/>
    <w:rsid w:val="00075F66"/>
    <w:rsid w:val="00077C9D"/>
    <w:rsid w:val="00091B4B"/>
    <w:rsid w:val="000952E4"/>
    <w:rsid w:val="000B0EBD"/>
    <w:rsid w:val="000C79BD"/>
    <w:rsid w:val="000D0569"/>
    <w:rsid w:val="000D1D93"/>
    <w:rsid w:val="000E762A"/>
    <w:rsid w:val="000F61EA"/>
    <w:rsid w:val="00102060"/>
    <w:rsid w:val="00125C3A"/>
    <w:rsid w:val="00140EA9"/>
    <w:rsid w:val="001437B2"/>
    <w:rsid w:val="00173F18"/>
    <w:rsid w:val="00175FEE"/>
    <w:rsid w:val="00177EC7"/>
    <w:rsid w:val="001973FB"/>
    <w:rsid w:val="001A4683"/>
    <w:rsid w:val="001B49A2"/>
    <w:rsid w:val="001B5F20"/>
    <w:rsid w:val="001B6AF0"/>
    <w:rsid w:val="001C6FD0"/>
    <w:rsid w:val="001C73F4"/>
    <w:rsid w:val="001C7F1E"/>
    <w:rsid w:val="001D28D3"/>
    <w:rsid w:val="001E07B5"/>
    <w:rsid w:val="001E375C"/>
    <w:rsid w:val="001E44A1"/>
    <w:rsid w:val="002018F2"/>
    <w:rsid w:val="00204C74"/>
    <w:rsid w:val="002063E3"/>
    <w:rsid w:val="00220ADF"/>
    <w:rsid w:val="0025000D"/>
    <w:rsid w:val="00255758"/>
    <w:rsid w:val="002605DA"/>
    <w:rsid w:val="0026362E"/>
    <w:rsid w:val="00266DEB"/>
    <w:rsid w:val="00267D26"/>
    <w:rsid w:val="00273D8A"/>
    <w:rsid w:val="0027590A"/>
    <w:rsid w:val="00277A78"/>
    <w:rsid w:val="002827D3"/>
    <w:rsid w:val="0028507D"/>
    <w:rsid w:val="002A03A6"/>
    <w:rsid w:val="002A2AF5"/>
    <w:rsid w:val="002A36D6"/>
    <w:rsid w:val="002B535D"/>
    <w:rsid w:val="002B7AFF"/>
    <w:rsid w:val="002D2610"/>
    <w:rsid w:val="002D7681"/>
    <w:rsid w:val="002F4AAF"/>
    <w:rsid w:val="002F66FE"/>
    <w:rsid w:val="00302CF0"/>
    <w:rsid w:val="003069C0"/>
    <w:rsid w:val="00320C64"/>
    <w:rsid w:val="00326DF4"/>
    <w:rsid w:val="003276D7"/>
    <w:rsid w:val="003337A6"/>
    <w:rsid w:val="00334297"/>
    <w:rsid w:val="00336218"/>
    <w:rsid w:val="00342079"/>
    <w:rsid w:val="0035269A"/>
    <w:rsid w:val="00357636"/>
    <w:rsid w:val="003612A7"/>
    <w:rsid w:val="00375C7E"/>
    <w:rsid w:val="00377B6C"/>
    <w:rsid w:val="003822DC"/>
    <w:rsid w:val="003832CA"/>
    <w:rsid w:val="003841E4"/>
    <w:rsid w:val="00386B5D"/>
    <w:rsid w:val="003879D1"/>
    <w:rsid w:val="003924AF"/>
    <w:rsid w:val="00397238"/>
    <w:rsid w:val="003A56C0"/>
    <w:rsid w:val="003A610E"/>
    <w:rsid w:val="003B0C94"/>
    <w:rsid w:val="003B1074"/>
    <w:rsid w:val="003C01DF"/>
    <w:rsid w:val="003C5387"/>
    <w:rsid w:val="003D02B1"/>
    <w:rsid w:val="003E3CB4"/>
    <w:rsid w:val="003E7C98"/>
    <w:rsid w:val="003F0249"/>
    <w:rsid w:val="00411F1E"/>
    <w:rsid w:val="004134D2"/>
    <w:rsid w:val="0041638D"/>
    <w:rsid w:val="00416A20"/>
    <w:rsid w:val="00417A37"/>
    <w:rsid w:val="00421D71"/>
    <w:rsid w:val="00423F56"/>
    <w:rsid w:val="004351D0"/>
    <w:rsid w:val="00436570"/>
    <w:rsid w:val="00447CD5"/>
    <w:rsid w:val="00453CB3"/>
    <w:rsid w:val="004638F5"/>
    <w:rsid w:val="0046632E"/>
    <w:rsid w:val="004701E1"/>
    <w:rsid w:val="00476EB4"/>
    <w:rsid w:val="00482F57"/>
    <w:rsid w:val="0048747B"/>
    <w:rsid w:val="004934F0"/>
    <w:rsid w:val="004A1198"/>
    <w:rsid w:val="004A36EC"/>
    <w:rsid w:val="004A6F2C"/>
    <w:rsid w:val="004B490A"/>
    <w:rsid w:val="004B53D5"/>
    <w:rsid w:val="004C3969"/>
    <w:rsid w:val="004D16C5"/>
    <w:rsid w:val="004D5A26"/>
    <w:rsid w:val="004E1973"/>
    <w:rsid w:val="004E3082"/>
    <w:rsid w:val="004E466C"/>
    <w:rsid w:val="004E6341"/>
    <w:rsid w:val="004F18B6"/>
    <w:rsid w:val="004F5FE8"/>
    <w:rsid w:val="0050598D"/>
    <w:rsid w:val="00515457"/>
    <w:rsid w:val="005159C5"/>
    <w:rsid w:val="00527620"/>
    <w:rsid w:val="005317E1"/>
    <w:rsid w:val="00534964"/>
    <w:rsid w:val="0053545A"/>
    <w:rsid w:val="005437AE"/>
    <w:rsid w:val="00550133"/>
    <w:rsid w:val="00556098"/>
    <w:rsid w:val="00556390"/>
    <w:rsid w:val="005578ED"/>
    <w:rsid w:val="00590DAB"/>
    <w:rsid w:val="005931E7"/>
    <w:rsid w:val="005B1166"/>
    <w:rsid w:val="005B59B6"/>
    <w:rsid w:val="005C01B9"/>
    <w:rsid w:val="005C0D35"/>
    <w:rsid w:val="005C19B4"/>
    <w:rsid w:val="005C301A"/>
    <w:rsid w:val="005D2A79"/>
    <w:rsid w:val="005D38AB"/>
    <w:rsid w:val="005D7EC1"/>
    <w:rsid w:val="005E0CFB"/>
    <w:rsid w:val="005E3576"/>
    <w:rsid w:val="00613D0A"/>
    <w:rsid w:val="006204E2"/>
    <w:rsid w:val="006207DD"/>
    <w:rsid w:val="00632865"/>
    <w:rsid w:val="00633654"/>
    <w:rsid w:val="00635938"/>
    <w:rsid w:val="006372FF"/>
    <w:rsid w:val="00644281"/>
    <w:rsid w:val="00646579"/>
    <w:rsid w:val="00652724"/>
    <w:rsid w:val="00666402"/>
    <w:rsid w:val="00676909"/>
    <w:rsid w:val="0069656A"/>
    <w:rsid w:val="00697B97"/>
    <w:rsid w:val="006A6EBE"/>
    <w:rsid w:val="006A78B6"/>
    <w:rsid w:val="006B29B9"/>
    <w:rsid w:val="006B5168"/>
    <w:rsid w:val="006C36CE"/>
    <w:rsid w:val="006C4FDF"/>
    <w:rsid w:val="006D3191"/>
    <w:rsid w:val="006D79A2"/>
    <w:rsid w:val="006E1D7F"/>
    <w:rsid w:val="006F4D5A"/>
    <w:rsid w:val="00711561"/>
    <w:rsid w:val="007140EF"/>
    <w:rsid w:val="00723543"/>
    <w:rsid w:val="0073010A"/>
    <w:rsid w:val="007346EA"/>
    <w:rsid w:val="00734726"/>
    <w:rsid w:val="00742078"/>
    <w:rsid w:val="00766D29"/>
    <w:rsid w:val="0077329E"/>
    <w:rsid w:val="007757C0"/>
    <w:rsid w:val="0078009A"/>
    <w:rsid w:val="00791B31"/>
    <w:rsid w:val="00791ED6"/>
    <w:rsid w:val="00796AED"/>
    <w:rsid w:val="007A4540"/>
    <w:rsid w:val="007A5699"/>
    <w:rsid w:val="007C4F97"/>
    <w:rsid w:val="007C73C4"/>
    <w:rsid w:val="007D3A38"/>
    <w:rsid w:val="007E6CEA"/>
    <w:rsid w:val="007E7376"/>
    <w:rsid w:val="00817C66"/>
    <w:rsid w:val="008246BF"/>
    <w:rsid w:val="00855681"/>
    <w:rsid w:val="00860129"/>
    <w:rsid w:val="00871F26"/>
    <w:rsid w:val="00875548"/>
    <w:rsid w:val="008774D2"/>
    <w:rsid w:val="00880AA6"/>
    <w:rsid w:val="00885D88"/>
    <w:rsid w:val="008A13EF"/>
    <w:rsid w:val="008A2050"/>
    <w:rsid w:val="008A224F"/>
    <w:rsid w:val="008A32E9"/>
    <w:rsid w:val="008A66B9"/>
    <w:rsid w:val="008B38AD"/>
    <w:rsid w:val="008C7029"/>
    <w:rsid w:val="00901EF5"/>
    <w:rsid w:val="00906CA5"/>
    <w:rsid w:val="00912CF5"/>
    <w:rsid w:val="00915DBD"/>
    <w:rsid w:val="009334C9"/>
    <w:rsid w:val="00933614"/>
    <w:rsid w:val="00937840"/>
    <w:rsid w:val="00945681"/>
    <w:rsid w:val="009525D4"/>
    <w:rsid w:val="00956A4A"/>
    <w:rsid w:val="0096676C"/>
    <w:rsid w:val="00980452"/>
    <w:rsid w:val="00980E4D"/>
    <w:rsid w:val="009A1DEE"/>
    <w:rsid w:val="009A412B"/>
    <w:rsid w:val="009B40D7"/>
    <w:rsid w:val="009B46D8"/>
    <w:rsid w:val="009C12FA"/>
    <w:rsid w:val="009C1900"/>
    <w:rsid w:val="009C1BD4"/>
    <w:rsid w:val="009C670C"/>
    <w:rsid w:val="009E0575"/>
    <w:rsid w:val="009E5D6D"/>
    <w:rsid w:val="009F390F"/>
    <w:rsid w:val="00A04789"/>
    <w:rsid w:val="00A07CA2"/>
    <w:rsid w:val="00A307CD"/>
    <w:rsid w:val="00A405B5"/>
    <w:rsid w:val="00A46436"/>
    <w:rsid w:val="00A52FEA"/>
    <w:rsid w:val="00A57AB7"/>
    <w:rsid w:val="00A8702F"/>
    <w:rsid w:val="00A93BC2"/>
    <w:rsid w:val="00AA6B6E"/>
    <w:rsid w:val="00AB406B"/>
    <w:rsid w:val="00AB7B53"/>
    <w:rsid w:val="00AD0FA2"/>
    <w:rsid w:val="00AE1830"/>
    <w:rsid w:val="00AE22BB"/>
    <w:rsid w:val="00AF417C"/>
    <w:rsid w:val="00B24B41"/>
    <w:rsid w:val="00B24E86"/>
    <w:rsid w:val="00B323C2"/>
    <w:rsid w:val="00B3324D"/>
    <w:rsid w:val="00B50062"/>
    <w:rsid w:val="00B618D8"/>
    <w:rsid w:val="00B6211A"/>
    <w:rsid w:val="00B64E78"/>
    <w:rsid w:val="00B67389"/>
    <w:rsid w:val="00B71E6D"/>
    <w:rsid w:val="00B768F3"/>
    <w:rsid w:val="00B819DA"/>
    <w:rsid w:val="00B82540"/>
    <w:rsid w:val="00B95B20"/>
    <w:rsid w:val="00BB58EC"/>
    <w:rsid w:val="00BB62ED"/>
    <w:rsid w:val="00BE33FF"/>
    <w:rsid w:val="00BE6CAD"/>
    <w:rsid w:val="00C01522"/>
    <w:rsid w:val="00C11CE3"/>
    <w:rsid w:val="00C2016D"/>
    <w:rsid w:val="00C20BA0"/>
    <w:rsid w:val="00C231C7"/>
    <w:rsid w:val="00C2390C"/>
    <w:rsid w:val="00C267E5"/>
    <w:rsid w:val="00C55E76"/>
    <w:rsid w:val="00C613DB"/>
    <w:rsid w:val="00C73D0E"/>
    <w:rsid w:val="00CA01EF"/>
    <w:rsid w:val="00CB1660"/>
    <w:rsid w:val="00CC6783"/>
    <w:rsid w:val="00CE0EE4"/>
    <w:rsid w:val="00CF3ECC"/>
    <w:rsid w:val="00CF63EE"/>
    <w:rsid w:val="00D212DB"/>
    <w:rsid w:val="00D23251"/>
    <w:rsid w:val="00D24D2F"/>
    <w:rsid w:val="00D71423"/>
    <w:rsid w:val="00D8515D"/>
    <w:rsid w:val="00D91B1D"/>
    <w:rsid w:val="00D97782"/>
    <w:rsid w:val="00DA146A"/>
    <w:rsid w:val="00DA4636"/>
    <w:rsid w:val="00DA4790"/>
    <w:rsid w:val="00DA6D88"/>
    <w:rsid w:val="00DC1616"/>
    <w:rsid w:val="00DC16F3"/>
    <w:rsid w:val="00DE356D"/>
    <w:rsid w:val="00DE5F69"/>
    <w:rsid w:val="00E128B5"/>
    <w:rsid w:val="00E14ED4"/>
    <w:rsid w:val="00E23AF8"/>
    <w:rsid w:val="00E36E0F"/>
    <w:rsid w:val="00E60C19"/>
    <w:rsid w:val="00E64467"/>
    <w:rsid w:val="00E96356"/>
    <w:rsid w:val="00EA028A"/>
    <w:rsid w:val="00EC0019"/>
    <w:rsid w:val="00EC5CD3"/>
    <w:rsid w:val="00ED3942"/>
    <w:rsid w:val="00ED4C16"/>
    <w:rsid w:val="00EF0F9D"/>
    <w:rsid w:val="00F040DB"/>
    <w:rsid w:val="00F13005"/>
    <w:rsid w:val="00F1584D"/>
    <w:rsid w:val="00F46E60"/>
    <w:rsid w:val="00F57FC7"/>
    <w:rsid w:val="00F6215D"/>
    <w:rsid w:val="00F643DF"/>
    <w:rsid w:val="00F734CA"/>
    <w:rsid w:val="00F73514"/>
    <w:rsid w:val="00F80EB9"/>
    <w:rsid w:val="00F82537"/>
    <w:rsid w:val="00F83779"/>
    <w:rsid w:val="00FC2CAD"/>
    <w:rsid w:val="00FD5D80"/>
    <w:rsid w:val="00FE0CCA"/>
    <w:rsid w:val="00FE6041"/>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E6CEA"/>
    <w:pPr>
      <w:jc w:val="both"/>
    </w:pPr>
  </w:style>
  <w:style w:styleId="Zaglavlje" w:type="paragraph">
    <w:name w:val="header"/>
    <w:basedOn w:val="Normal"/>
    <w:link w:val="ZaglavljeChar"/>
    <w:rsid w:val="007D3A38"/>
    <w:pPr>
      <w:tabs>
        <w:tab w:pos="4536" w:val="center"/>
        <w:tab w:pos="9072" w:val="right"/>
      </w:tabs>
    </w:pPr>
  </w:style>
  <w:style w:customStyle="true"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true"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cs="Tahoma" w:hAnsi="Tahoma" w:ascii="Tahoma"/>
      <w:sz w:val="16"/>
      <w:szCs w:val="16"/>
    </w:rPr>
  </w:style>
  <w:style w:customStyle="true" w:styleId="TekstbaloniaChar" w:type="character">
    <w:name w:val="Tekst balončića Char"/>
    <w:link w:val="Tekstbalonia"/>
    <w:rsid w:val="00386B5D"/>
    <w:rPr>
      <w:rFonts w:cs="Tahoma" w:hAnsi="Tahoma" w:asci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space="0" w:sz="0" w:color="auto" w:val="none"/>
      <w:shd w:fill="auto" w:color="auto" w:val="clear"/>
    </w:rPr>
  </w:style>
  <w:style w:customStyle="true" w:styleId="eSPISCCParagraphDefaultFont" w:type="character">
    <w:name w:val="eSPIS_CC_Paragraph Default Font"/>
    <w:basedOn w:val="Zadanifontodlomka"/>
    <w:rsid w:val="00201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8F2"/>
    <w:rPr>
      <w:bdr w:space="0" w:sz="0" w:color="auto" w:val="none"/>
      <w:shd w:fill="FFFFCC" w:color="auto" w:val="clear"/>
      <w:lang w:val="hr-HR"/>
    </w:rPr>
  </w:style>
  <w:style w:customStyle="true" w:styleId="PozadinaSvijetloCrvena" w:type="character">
    <w:name w:val="Pozadina_SvijetloCrvena"/>
    <w:basedOn w:val="eSPISCCParagraphDefaultFont"/>
    <w:rsid w:val="00201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8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E6CEA"/>
    <w:pPr>
      <w:jc w:val="both"/>
    </w:pPr>
  </w:style>
  <w:style w:styleId="Zaglavlje" w:type="paragraph">
    <w:name w:val="header"/>
    <w:basedOn w:val="Normal"/>
    <w:link w:val="ZaglavljeChar"/>
    <w:rsid w:val="007D3A38"/>
    <w:pPr>
      <w:tabs>
        <w:tab w:pos="4536" w:val="center"/>
        <w:tab w:pos="9072" w:val="right"/>
      </w:tabs>
    </w:pPr>
  </w:style>
  <w:style w:customStyle="1"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1"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ascii="Tahoma" w:cs="Tahoma" w:hAnsi="Tahoma"/>
      <w:sz w:val="16"/>
      <w:szCs w:val="16"/>
    </w:rPr>
  </w:style>
  <w:style w:customStyle="1" w:styleId="TekstbaloniaChar" w:type="character">
    <w:name w:val="Tekst balončića Char"/>
    <w:link w:val="Tekstbalonia"/>
    <w:rsid w:val="00386B5D"/>
    <w:rPr>
      <w:rFonts w:ascii="Tahoma" w:cs="Tahoma" w:hAns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color="auto" w:space="0" w:sz="0" w:val="none"/>
      <w:shd w:color="auto" w:fill="auto" w:val="clear"/>
    </w:rPr>
  </w:style>
  <w:style w:customStyle="1" w:styleId="eSPISCCParagraphDefaultFont" w:type="character">
    <w:name w:val="eSPIS_CC_Paragraph Default Font"/>
    <w:basedOn w:val="Zadanifontodlomka"/>
    <w:rsid w:val="00201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8F2"/>
    <w:rPr>
      <w:bdr w:color="auto" w:space="0" w:sz="0" w:val="none"/>
      <w:shd w:color="auto" w:fill="FFFFCC" w:val="clear"/>
      <w:lang w:val="hr-HR"/>
    </w:rPr>
  </w:style>
  <w:style w:customStyle="1" w:styleId="PozadinaSvijetloCrvena" w:type="character">
    <w:name w:val="Pozadina_SvijetloCrvena"/>
    <w:basedOn w:val="eSPISCCParagraphDefaultFont"/>
    <w:rsid w:val="00201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8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St-641/2011</izvorni_sadrzaj>
    <derivirana_varijabla naziv="DomainObject.Predmet.OznakaBroj_1">St-641/2011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MIO Metalska industrija, d.d.</izvorni_sadrzaj>
    <derivirana_varijabla naziv="DomainObject.Predmet.ProtustrankaFormated_1">  MIO Metalska industrija, d.d.</derivirana_varijabla>
  </DomainObject.Predmet.ProtustrankaFormated>
  <DomainObject.Predmet.ProtustrankaFormatedOIB>
    <izvorni_sadrzaj>  MIO Metalska industrija, d.d., OIB 95914381631</izvorni_sadrzaj>
    <derivirana_varijabla naziv="DomainObject.Predmet.ProtustrankaFormatedOIB_1">  MIO Metalska industrija, d.d., OIB 95914381631</derivirana_varijabla>
  </DomainObject.Predmet.ProtustrankaFormatedOIB>
  <DomainObject.Predmet.ProtustrankaFormatedWithAdress>
    <izvorni_sadrzaj> MIO Metalska industrija, d.d., Vukovarska 219/a, Osijek</izvorni_sadrzaj>
    <derivirana_varijabla naziv="DomainObject.Predmet.ProtustrankaFormatedWithAdress_1"> MIO Metalska industrija, d.d., Vukovarska 219/a, Osijek</derivirana_varijabla>
  </DomainObject.Predmet.ProtustrankaFormatedWithAdress>
  <DomainObject.Predmet.ProtustrankaFormatedWithAdressOIB>
    <izvorni_sadrzaj> MIO Metalska industrija, d.d., OIB 95914381631, Vukovarska 219/a, Osijek</izvorni_sadrzaj>
    <derivirana_varijabla naziv="DomainObject.Predmet.ProtustrankaFormatedWithAdressOIB_1"> MIO Metalska industrija, d.d., OIB 95914381631, Vukovarska 219/a, Osijek</derivirana_varijabla>
  </DomainObject.Predmet.ProtustrankaFormatedWithAdressOIB>
  <DomainObject.Predmet.ProtustrankaWithAdress>
    <izvorni_sadrzaj>MIO Metalska industrija, d.d. Vukovarska 219/a, Osijek</izvorni_sadrzaj>
    <derivirana_varijabla naziv="DomainObject.Predmet.ProtustrankaWithAdress_1">MIO Metalska industrija, d.d. Vukovarska 219/a, Osijek</derivirana_varijabla>
  </DomainObject.Predmet.ProtustrankaWithAdress>
  <DomainObject.Predmet.ProtustrankaWithAdressOIB>
    <izvorni_sadrzaj>MIO Metalska industrija, d.d., OIB 95914381631, Vukovarska 219/a, Osijek</izvorni_sadrzaj>
    <derivirana_varijabla naziv="DomainObject.Predmet.ProtustrankaWithAdressOIB_1">MIO Metalska industrija, d.d., OIB 95914381631, Vukovarska 219/a, Osijek</derivirana_varijabla>
  </DomainObject.Predmet.ProtustrankaWithAdressOIB>
  <DomainObject.Predmet.ProtustrankaNazivFormated>
    <izvorni_sadrzaj>MIO Metalska industrija, d.d.</izvorni_sadrzaj>
    <derivirana_varijabla naziv="DomainObject.Predmet.ProtustrankaNazivFormated_1">MIO Metalska industrija, d.d.</derivirana_varijabla>
  </DomainObject.Predmet.ProtustrankaNazivFormated>
  <DomainObject.Predmet.ProtustrankaNazivFormatedOIB>
    <izvorni_sadrzaj>MIO Metalska industrija, d.d., OIB 95914381631</izvorni_sadrzaj>
    <derivirana_varijabla naziv="DomainObject.Predmet.ProtustrankaNazivFormatedOIB_1">MIO Metalska industrija, d.d., OIB 95914381631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ODVJETNIČTVO U OSIJEKU</izvorni_sadrzaj>
    <derivirana_varijabla naziv="DomainObject.Predmet.StrankaFormated_1">  RH MF PU PODRUČNI URED OSIJEK zastupanog po punomoćniku ŽUPANIJSKO DRŽAVNO ODVJETNIČTVO U OSIJEKU</derivirana_varijabla>
  </DomainObject.Predmet.StrankaFormated>
  <DomainObject.Predmet.StrankaFormatedOIB>
    <izvorni_sadrzaj>  RH MF PU PODRUČNI URED OSIJEK zastupanog po punomoćniku ŽUPANIJSKO DRŽAVNO ODVJETNIČTVO U OSIJEKU</izvorni_sadrzaj>
    <derivirana_varijabla naziv="DomainObject.Predmet.StrankaFormatedOIB_1">  RH MF PU PODRUČNI URED OSIJEK zastupanog po punomoćniku ŽUPANIJSKO DRŽAVNO ODVJETNIČTVO U OSIJEKU</derivirana_varijabla>
  </DomainObject.Predmet.StrankaFormatedOIB>
  <DomainObject.Predmet.StrankaFormatedWithAdress>
    <izvorni_sadrzaj> RH MF PU PODRUČNI URED OSIJEK zastupanog po punomoćniku ŽUPANIJSKO DRŽAVNO ODVJETNIČTVO U OSIJEKU</izvorni_sadrzaj>
    <derivirana_varijabla naziv="DomainObject.Predmet.StrankaFormatedWithAdress_1"> RH MF PU PODRUČNI URED OSIJEK zastupanog po punomoćniku ŽUPANIJSKO DRŽAVNO ODVJETNIČTVO U OSIJEKU</derivirana_varijabla>
  </DomainObject.Predmet.StrankaFormatedWithAdress>
  <DomainObject.Predmet.StrankaFormatedWithAdressOIB>
    <izvorni_sadrzaj> RH MF PU PODRUČNI URED OSIJEK zastupanog po punomoćniku ŽUPANIJSKO DRŽAVNO ODVJETNIČTVO U OSIJEKU</izvorni_sadrzaj>
    <derivirana_varijabla naziv="DomainObject.Predmet.StrankaFormatedWithAdressOIB_1"> RH MF PU PODRUČNI URED OSIJEK zastupanog po punomoćniku ŽUPANIJSKO DRŽAVNO ODVJETNIČTVO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izvorni_sadrzaj>
    <derivirana_varijabla naziv="DomainObject.Predmet.StrankaWithAdressOIB_1">RH MF PU PODRUČNI URED OSIJEK</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izvorni_sadrzaj>
    <derivirana_varijabla naziv="DomainObject.Predmet.StrankaNazivFormatedOIB_1">RH MF PU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OSIJEK zastupanog po punomoćniku ŽUPANIJSKO DRŽAVNO ODVJETNIČTVO U OSIJEKU</item>
    </izvorni_sadrzaj>
    <derivirana_varijabla naziv="DomainObject.Predmet.StrankaListFormated_1">
      <item>RH MF PU PODRUČNI URED OSIJEK zastupanog po punomoćniku ŽUPANIJSKO DRŽAVNO ODVJETNIČTVO U OSIJEKU</item>
    </derivirana_varijabla>
  </DomainObject.Predmet.StrankaListFormated>
  <DomainObject.Predmet.StrankaListFormatedOIB>
    <izvorni_sadrzaj>
      <item>RH MF PU PODRUČNI URED OSIJEK zastupanog po punomoćniku ŽUPANIJSKO DRŽAVNO ODVJETNIČTVO U OSIJEKU</item>
    </izvorni_sadrzaj>
    <derivirana_varijabla naziv="DomainObject.Predmet.StrankaListFormatedOIB_1">
      <item>RH MF PU PODRUČNI URED OSIJEK zastupanog po punomoćniku ŽUPANIJSKO DRŽAVNO ODVJETNIČTVO U OSIJEKU</item>
    </derivirana_varijabla>
  </DomainObject.Predmet.StrankaListFormatedOIB>
  <DomainObject.Predmet.StrankaListFormatedWithAdress>
    <izvorni_sadrzaj>
      <item>RH MF PU PODRUČNI URED OSIJEK zastupanog po punomoćniku ŽUPANIJSKO DRŽAVNO ODVJETNIČTVO U OSIJEKU</item>
    </izvorni_sadrzaj>
    <derivirana_varijabla naziv="DomainObject.Predmet.StrankaListFormatedWithAdress_1">
      <item>RH MF PU PODRUČNI URED OSIJEK zastupanog po punomoćniku ŽUPANIJSKO DRŽAVNO ODVJETNIČTVO U OSIJEKU</item>
    </derivirana_varijabla>
  </DomainObject.Predmet.StrankaListFormatedWithAdress>
  <DomainObject.Predmet.StrankaListFormatedWithAdressOIB>
    <izvorni_sadrzaj>
      <item>RH MF PU PODRUČNI URED OSIJEK zastupanog po punomoćniku ŽUPANIJSKO DRŽAVNO ODVJETNIČTVO U OSIJEKU</item>
    </izvorni_sadrzaj>
    <derivirana_varijabla naziv="DomainObject.Predmet.StrankaListFormatedWithAdressOIB_1">
      <item>RH MF PU PODRUČNI URED OSIJEK zastupanog po punomoćniku ŽUPANIJSKO DRŽAVNO ODVJETNIČTVO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item>
    </izvorni_sadrzaj>
    <derivirana_varijabla naziv="DomainObject.Predmet.StrankaListNazivFormatedOIB_1">
      <item>RH MF PU PODRUČNI URED OSIJEK</item>
    </derivirana_varijabla>
  </DomainObject.Predmet.StrankaListNazivFormatedOIB>
  <DomainObject.Predmet.ProtuStrankaListFormated>
    <izvorni_sadrzaj>
      <item>MIO Metalska industrija, d.d.</item>
    </izvorni_sadrzaj>
    <derivirana_varijabla naziv="DomainObject.Predmet.ProtuStrankaListFormated_1">
      <item>MIO Metalska industrija, d.d.</item>
    </derivirana_varijabla>
  </DomainObject.Predmet.ProtuStrankaListFormated>
  <DomainObject.Predmet.ProtuStrankaListFormatedOIB>
    <izvorni_sadrzaj>
      <item>MIO Metalska industrija, d.d., OIB 95914381631</item>
    </izvorni_sadrzaj>
    <derivirana_varijabla naziv="DomainObject.Predmet.ProtuStrankaListFormatedOIB_1">
      <item>MIO Metalska industrija, d.d., OIB 95914381631</item>
    </derivirana_varijabla>
  </DomainObject.Predmet.ProtuStrankaListFormatedOIB>
  <DomainObject.Predmet.ProtuStrankaListFormatedWithAdress>
    <izvorni_sadrzaj>
      <item>MIO Metalska industrija, d.d., Vukovarska 219/a, Osijek</item>
    </izvorni_sadrzaj>
    <derivirana_varijabla naziv="DomainObject.Predmet.ProtuStrankaListFormatedWithAdress_1">
      <item>MIO Metalska industrija, d.d., Vukovarska 219/a, Osijek</item>
    </derivirana_varijabla>
  </DomainObject.Predmet.ProtuStrankaListFormatedWithAdress>
  <DomainObject.Predmet.ProtuStrankaListFormatedWithAdressOIB>
    <izvorni_sadrzaj>
      <item>MIO Metalska industrija, d.d., OIB 95914381631, Vukovarska 219/a, Osijek</item>
    </izvorni_sadrzaj>
    <derivirana_varijabla naziv="DomainObject.Predmet.ProtuStrankaListFormatedWithAdressOIB_1">
      <item>MIO Metalska industrija, d.d., OIB 95914381631, Vukovarska 219/a, Osijek</item>
    </derivirana_varijabla>
  </DomainObject.Predmet.ProtuStrankaListFormatedWithAdressOIB>
  <DomainObject.Predmet.ProtuStrankaListNazivFormated>
    <izvorni_sadrzaj>
      <item>MIO Metalska industrija, d.d.</item>
    </izvorni_sadrzaj>
    <derivirana_varijabla naziv="DomainObject.Predmet.ProtuStrankaListNazivFormated_1">
      <item>MIO Metalska industrija, d.d.</item>
    </derivirana_varijabla>
  </DomainObject.Predmet.ProtuStrankaListNazivFormated>
  <DomainObject.Predmet.ProtuStrankaListNazivFormatedOIB>
    <izvorni_sadrzaj>
      <item>MIO Metalska industrija, d.d., OIB 95914381631</item>
    </izvorni_sadrzaj>
    <derivirana_varijabla naziv="DomainObject.Predmet.ProtuStrankaListNazivFormatedOIB_1">
      <item>MIO Metalska industrija, d.d., OIB 95914381631</item>
    </derivirana_varijabla>
  </DomainObject.Predmet.ProtuStrankaListNazivFormatedOIB>
  <DomainObject.Predmet.OstaliListFormated>
    <izvorni_sadrzaj>
      <item>ŽUPANIJSKO DRŽAVNO ODVJETNIČTVO U OSIJEKU punomoćnik sudionika u postupku 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OstaliListFormated_1">
      <item>ŽUPANIJSKO DRŽAVNO ODVJETNIČTVO U OSIJEKU punomoćnik sudionika u postupku 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OstaliListFormated>
  <DomainObject.Predmet.OstaliListFormatedOIB>
    <izvorni_sadrzaj>
      <item>ŽUPANIJSKO DRŽAVNO ODVJETNIČTVO U OSIJEKU punomoćnik sudionika u postupku RH MF PU PODRUČNI URED OSIJEK</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izvorni_sadrzaj>
    <derivirana_varijabla naziv="DomainObject.Predmet.OstaliListFormatedOIB_1">
      <item>ŽUPANIJSKO DRŽAVNO ODVJETNIČTVO U OSIJEKU punomoćnik sudionika u postupku RH MF PU PODRUČNI URED OSIJEK</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derivirana_varijabla>
  </DomainObject.Predmet.OstaliListFormatedOIB>
  <DomainObject.Predmet.OstaliListFormatedWithAdress>
    <izvorni_sadrzaj>
      <item>ŽUPANIJSKO DRŽAVNO ODVJETNIČTVO U OSIJEKU punomoćnik sudionika u postupku RH MF PU PODRUČNI URED OSIJEK</item>
      <item>Hypo Alpe-Adria-Bank d.d. Zagreb</item>
      <item>Miroslav Šmit za SSSH, Trg A.Starčevića 10/II, Osijek</item>
      <item>Tajana Grebenar za HP d.d. Zagreb</item>
      <item>Vice Kokolari za Vodovod-Osijek d.o.o.</item>
      <item>Matija Marinović, Vukovarska 219 a, Osijek</item>
      <item>NADA GAGRO,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Vukovarska 219/a, 31000 Osijek</item>
      <item>H-ABDUCO d.o.o., Slavonska avenija 6a, 10000 Zagreb</item>
    </izvorni_sadrzaj>
    <derivirana_varijabla naziv="DomainObject.Predmet.OstaliListFormatedWithAdress_1">
      <item>ŽUPANIJSKO DRŽAVNO ODVJETNIČTVO U OSIJEKU punomoćnik sudionika u postupku RH MF PU PODRUČNI URED OSIJEK</item>
      <item>Hypo Alpe-Adria-Bank d.d. Zagreb</item>
      <item>Miroslav Šmit za SSSH, Trg A.Starčevića 10/II, Osijek</item>
      <item>Tajana Grebenar za HP d.d. Zagreb</item>
      <item>Vice Kokolari za Vodovod-Osijek d.o.o.</item>
      <item>Matija Marinović, Vukovarska 219 a, Osijek</item>
      <item>NADA GAGRO,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Vukovarska 219/a, 31000 Osijek</item>
      <item>H-ABDUCO d.o.o., Slavonska avenija 6a, 10000 Zagreb</item>
    </derivirana_varijabla>
  </DomainObject.Predmet.OstaliListFormatedWithAdress>
  <DomainObject.Predmet.OstaliListFormatedWithAdressOIB>
    <izvorni_sadrzaj>
      <item>ŽUPANIJSKO DRŽAVNO ODVJETNIČTVO U OSIJEKU punomoćnik sudionika u postupku RH MF PU PODRUČNI URED OSIJEK</item>
      <item>Hypo Alpe-Adria-Bank d.d. Zagreb, OIB 14036333877</item>
      <item>Miroslav Šmit za SSSH, Trg A.Starčevića 10/II, Osijek</item>
      <item>Tajana Grebenar za HP d.d. Zagreb</item>
      <item>Vice Kokolari za Vodovod-Osijek d.o.o.</item>
      <item>Matija Marinović, Vukovarska 219 a, Osijek</item>
      <item>NADA GAGRO, OIB 04212100945,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OIB 80158323421, Vukovarska 219/a, 31000 Osijek</item>
      <item>H-ABDUCO d.o.o., Slavonska avenija 6a, 10000 Zagreb</item>
    </izvorni_sadrzaj>
    <derivirana_varijabla naziv="DomainObject.Predmet.OstaliListFormatedWithAdressOIB_1">
      <item>ŽUPANIJSKO DRŽAVNO ODVJETNIČTVO U OSIJEKU punomoćnik sudionika u postupku RH MF PU PODRUČNI URED OSIJEK</item>
      <item>Hypo Alpe-Adria-Bank d.d. Zagreb, OIB 14036333877</item>
      <item>Miroslav Šmit za SSSH, Trg A.Starčevića 10/II, Osijek</item>
      <item>Tajana Grebenar za HP d.d. Zagreb</item>
      <item>Vice Kokolari za Vodovod-Osijek d.o.o.</item>
      <item>Matija Marinović, Vukovarska 219 a, Osijek</item>
      <item>NADA GAGRO, OIB 04212100945,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OIB 80158323421, Vukovarska 219/a, 31000 Osijek</item>
      <item>H-ABDUCO d.o.o., Slavonska avenija 6a, 10000 Zagreb</item>
    </derivirana_varijabla>
  </DomainObject.Predmet.OstaliListFormatedWithAdressOIB>
  <DomainObject.Predmet.OstaliListNazivFormated>
    <izvorni_sadrzaj>
      <item>ŽUPANIJSKO DRŽAVNO ODVJETNIČTVO U OSIJEKU</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OstaliListNazivFormated_1">
      <item>ŽUPANIJSKO DRŽAVNO ODVJETNIČTVO U OSIJEKU</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OstaliListNazivFormated>
  <DomainObject.Predmet.OstaliListNazivFormatedOIB>
    <izvorni_sadrzaj>
      <item>ŽUPANIJSKO DRŽAVNO ODVJETNIČTVO U OSIJEKU</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izvorni_sadrzaj>
    <derivirana_varijabla naziv="DomainObject.Predmet.OstaliListNazivFormatedOIB_1">
      <item>ŽUPANIJSKO DRŽAVNO ODVJETNIČTVO U OSIJEKU</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MIO Metalska industrija, d.d.</izvorni_sadrzaj>
    <derivirana_varijabla naziv="DomainObject.Predmet.ProtustrankaIDrugi_1">MIO Metalska industrija, d.d.</derivirana_varijabla>
  </DomainObject.Predmet.ProtustrankaIDrugi>
  <DomainObject.Predmet.StrankaIDrugiAdressOIB>
    <izvorni_sadrzaj>RH MF PU PODRUČNI URED OSIJEK</izvorni_sadrzaj>
    <derivirana_varijabla naziv="DomainObject.Predmet.StrankaIDrugiAdressOIB_1">RH MF PU PODRUČNI URED OSIJEK</derivirana_varijabla>
  </DomainObject.Predmet.StrankaIDrugiAdressOIB>
  <DomainObject.Predmet.ProtustrankaIDrugiAdressOIB>
    <izvorni_sadrzaj>MIO Metalska industrija, d.d., OIB 95914381631, Vukovarska 219/a, Osijek</izvorni_sadrzaj>
    <derivirana_varijabla naziv="DomainObject.Predmet.ProtustrankaIDrugiAdressOIB_1">MIO Metalska industrija, d.d., OIB 95914381631, Vukovarska 219/a,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MIO Metalska industrija, d.d.</item>
      <item>ŽUPANIJSKO DRŽAVNO ODVJETNIČTVO U OSIJEKU</item>
      <item>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SudioniciListNaziv_1">
      <item>MIO Metalska industrija, d.d.</item>
      <item>ŽUPANIJSKO DRŽAVNO ODVJETNIČTVO U OSIJEKU</item>
      <item>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SudioniciListNaziv>
  <DomainObject.Predmet.SudioniciListAdressOIB>
    <izvorni_sadrzaj>
      <item>MIO Metalska industrija, d.d., OIB 95914381631, Vukovarska 219/a,Osijek</item>
      <item>ŽUPANIJSKO DRŽAVNO ODVJETNIČTVO U OSIJEKU</item>
      <item>RH MF PU PODRUČNI URED OSIJEK</item>
      <item>Hypo Alpe-Adria-Bank d.d. Zagreb, OIB 14036333877</item>
      <item>Miroslav Šmit za SSSH, Trg A.Starčevića 10/II,Osijek</item>
      <item>Tajana Grebenar za HP d.d. Zagreb</item>
      <item>Vice Kokolari za Vodovod-Osijek d.o.o.</item>
      <item>Matija Marinović, Vukovarska 219 a,Osijek</item>
      <item>NADA GAGRO, OIB 04212100945, GLAGOLJAŠKA 52,32100 Vinkovci</item>
      <item>sudski registar</item>
      <item>računovodstvo suda</item>
      <item>ogl. ploča- MIO Metalska industrija d.d. u stečaju Osijek</item>
      <item>ZK odjel Općinski sud u Osijeku, Europske avenije,31000 Osijek</item>
      <item>Porezna uprava Osijek, bb,31000 Osijek</item>
      <item>EUROMETAL d.o.o., OIB 80158323421, Vukovarska 219/a,31000 Osijek</item>
      <item>H-ABDUCO d.o.o., Slavonska avenija 6a,10000 Zagreb</item>
    </izvorni_sadrzaj>
    <derivirana_varijabla naziv="DomainObject.Predmet.SudioniciListAdressOIB_1">
      <item>MIO Metalska industrija, d.d., OIB 95914381631, Vukovarska 219/a,Osijek</item>
      <item>ŽUPANIJSKO DRŽAVNO ODVJETNIČTVO U OSIJEKU</item>
      <item>RH MF PU PODRUČNI URED OSIJEK</item>
      <item>Hypo Alpe-Adria-Bank d.d. Zagreb, OIB 14036333877</item>
      <item>Miroslav Šmit za SSSH, Trg A.Starčevića 10/II,Osijek</item>
      <item>Tajana Grebenar za HP d.d. Zagreb</item>
      <item>Vice Kokolari za Vodovod-Osijek d.o.o.</item>
      <item>Matija Marinović, Vukovarska 219 a,Osijek</item>
      <item>NADA GAGRO, OIB 04212100945, GLAGOLJAŠKA 52,32100 Vinkovci</item>
      <item>sudski registar</item>
      <item>računovodstvo suda</item>
      <item>ogl. ploča- MIO Metalska industrija d.d. u stečaju Osijek</item>
      <item>ZK odjel Općinski sud u Osijeku, Europske avenije,31000 Osijek</item>
      <item>Porezna uprava Osijek, bb,31000 Osijek</item>
      <item>EUROMETAL d.o.o., OIB 80158323421, Vukovarska 219/a,31000 Osijek</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95914381631</item>
      <item>, OIB null</item>
      <item>, OIB null</item>
      <item>, OIB 14036333877</item>
      <item>, OIB null</item>
      <item>, OIB null</item>
      <item>, OIB null</item>
      <item>, OIB null</item>
      <item>, OIB 04212100945</item>
      <item>, OIB null</item>
      <item>, OIB null</item>
      <item>, OIB null</item>
      <item>, OIB null</item>
      <item>, OIB null</item>
      <item>, OIB 80158323421</item>
      <item>, OIB null</item>
    </izvorni_sadrzaj>
    <derivirana_varijabla naziv="DomainObject.Predmet.SudioniciListNazivOIB_1">
      <item>, OIB 95914381631</item>
      <item>, OIB null</item>
      <item>, OIB null</item>
      <item>, OIB 14036333877</item>
      <item>, OIB null</item>
      <item>, OIB null</item>
      <item>, OIB null</item>
      <item>, OIB null</item>
      <item>, OIB 04212100945</item>
      <item>, OIB null</item>
      <item>, OIB null</item>
      <item>, OIB null</item>
      <item>, OIB null</item>
      <item>, OIB null</item>
      <item>, OIB 80158323421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68786A-0FE6-4213-AF82-DDAA7843E1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1083</properties:Words>
  <properties:Characters>5891</properties:Characters>
  <properties:Lines>154</properties:Lines>
  <properties:Paragraphs>54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XIII-ST-71/01-</vt:lpstr>
    </vt:vector>
  </properties:TitlesOfParts>
  <properties:LinksUpToDate>false</properties:LinksUpToDate>
  <properties:CharactersWithSpaces>7031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2016-12-13T07:03:00Z</dcterms:created>
  <dc:creator>Korisnik</dc:creator>
  <cp:lastModifiedBy>Maja Kocijan</cp:lastModifiedBy>
  <cp:lastPrinted>2016-12-13T07:46:00Z</cp:lastPrinted>
  <dcterms:modified xmlns:xsi="http://www.w3.org/2001/XMLSchema-instance" xsi:type="dcterms:W3CDTF">2016-12-13T07:55:00Z</dcterms:modified>
  <cp:revision>5</cp:revision>
  <dc:title>XIII-ST-71/01-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