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06de" w14:paraId="c9006de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621AEF" w:rsidP="005108F5" w:rsidR="00621AEF" w:rsidRPr="00C716BA">
      <w:pPr>
        <w:pStyle w:val="Zaglavlje"/>
        <w:jc w:val="right"/>
      </w:pPr>
      <w:proofErr w:type="spellStart"/>
      <w:r>
        <w:t>40</w:t>
      </w:r>
      <w:proofErr w:type="spellEnd"/>
      <w:r>
        <w:t xml:space="preserve"> St-</w:t>
      </w:r>
      <w:proofErr w:type="spellStart"/>
      <w:r w:rsidR="005108F5">
        <w:t>1067</w:t>
      </w:r>
      <w:proofErr w:type="spellEnd"/>
      <w:r w:rsidR="005108F5">
        <w:t>/</w:t>
      </w:r>
      <w:proofErr w:type="spellStart"/>
      <w:r w:rsidR="005108F5">
        <w:t>18</w:t>
      </w:r>
      <w:proofErr w:type="spellEnd"/>
      <w:r w:rsidRPr="00C716BA">
        <w:t xml:space="preserve">      </w:t>
      </w:r>
    </w:p>
    <w:p w:rsidRDefault="00621AEF" w:rsidP="00621AEF" w:rsidR="00621AEF" w:rsidRPr="00C716BA">
      <w:pPr>
        <w:rPr>
          <w:b/>
        </w:rPr>
      </w:pPr>
      <w:r w:rsidRPr="00C716BA">
        <w:rPr>
          <w:b/>
        </w:rPr>
        <w:tab/>
      </w:r>
      <w:r w:rsidRPr="00C716BA">
        <w:rPr>
          <w:b/>
        </w:rPr>
        <w:tab/>
      </w:r>
      <w:r w:rsidRPr="00C716BA">
        <w:rPr>
          <w:b/>
        </w:rPr>
        <w:tab/>
      </w:r>
      <w:r w:rsidRPr="00C716BA">
        <w:rPr>
          <w:b/>
        </w:rPr>
        <w:tab/>
      </w:r>
      <w:r w:rsidRPr="00C716BA">
        <w:rPr>
          <w:b/>
        </w:rPr>
        <w:tab/>
      </w:r>
      <w:r w:rsidRPr="00C716BA">
        <w:rPr>
          <w:b/>
        </w:rPr>
        <w:tab/>
      </w:r>
      <w:r w:rsidRPr="00C716BA">
        <w:rPr>
          <w:b/>
        </w:rPr>
        <w:tab/>
      </w:r>
      <w:r w:rsidRPr="00C716BA">
        <w:rPr>
          <w:b/>
        </w:rPr>
        <w:tab/>
        <w:t xml:space="preserve">               </w:t>
      </w:r>
    </w:p>
    <w:p w:rsidRDefault="00621AEF" w:rsidP="00621AEF" w:rsidR="00621AEF" w:rsidRPr="00905C89">
      <w:pPr>
        <w:ind w:left="2880"/>
      </w:pPr>
      <w:r w:rsidRPr="00905C89">
        <w:t xml:space="preserve">R E P U B L I K A  H R V A T S K A </w:t>
      </w:r>
    </w:p>
    <w:p w:rsidRDefault="00621AEF" w:rsidP="00621AEF" w:rsidR="00621AEF" w:rsidRPr="00905C89">
      <w:pPr>
        <w:ind w:left="2880"/>
      </w:pPr>
      <w:r w:rsidRPr="00905C89">
        <w:t xml:space="preserve">                 R J E Š E NJ E</w:t>
      </w:r>
    </w:p>
    <w:p w:rsidRDefault="00621AEF" w:rsidP="00621AEF" w:rsidR="00621AEF" w:rsidRPr="00DF70B9">
      <w:pPr>
        <w:jc w:val="center"/>
        <w:rPr>
          <w:b/>
        </w:rPr>
      </w:pPr>
    </w:p>
    <w:p w:rsidRDefault="00621AEF" w:rsidP="00621AEF" w:rsidR="00621AEF">
      <w:pPr>
        <w:ind w:firstLine="708"/>
        <w:jc w:val="both"/>
      </w:pPr>
      <w:r w:rsidRPr="00521237">
        <w:t xml:space="preserve">TRGOVAČKI SUD U ZAGREBU, po sucu tog suda Anti Galiću, kao sucu pojedincu, u </w:t>
      </w:r>
      <w:proofErr w:type="spellStart"/>
      <w:r w:rsidRPr="00521237">
        <w:t>predstečajnom</w:t>
      </w:r>
      <w:proofErr w:type="spellEnd"/>
      <w:r w:rsidRPr="00521237">
        <w:t xml:space="preserve"> postupku nad dužnikom </w:t>
      </w:r>
      <w:proofErr w:type="spellStart"/>
      <w:r w:rsidRPr="00521237">
        <w:t>NARDUS</w:t>
      </w:r>
      <w:proofErr w:type="spellEnd"/>
      <w:r w:rsidRPr="00521237">
        <w:t xml:space="preserve"> </w:t>
      </w:r>
      <w:proofErr w:type="spellStart"/>
      <w:r w:rsidRPr="00521237">
        <w:t>N.T</w:t>
      </w:r>
      <w:proofErr w:type="spellEnd"/>
      <w:r w:rsidRPr="00521237">
        <w:t xml:space="preserve">. d.o.o., Zagreb, </w:t>
      </w:r>
      <w:proofErr w:type="spellStart"/>
      <w:r w:rsidRPr="00521237">
        <w:t>Karamanov</w:t>
      </w:r>
      <w:proofErr w:type="spellEnd"/>
      <w:r w:rsidRPr="00521237">
        <w:t xml:space="preserve"> prilaz 1., </w:t>
      </w:r>
      <w:proofErr w:type="spellStart"/>
      <w:r w:rsidRPr="00521237">
        <w:t>OIB</w:t>
      </w:r>
      <w:proofErr w:type="spellEnd"/>
      <w:r w:rsidRPr="00521237">
        <w:t xml:space="preserve"> </w:t>
      </w:r>
      <w:proofErr w:type="spellStart"/>
      <w:r w:rsidRPr="00521237">
        <w:t>99772022299</w:t>
      </w:r>
      <w:proofErr w:type="spellEnd"/>
      <w:r w:rsidRPr="00521237">
        <w:t>,  dana</w:t>
      </w:r>
      <w:r>
        <w:t xml:space="preserve"> </w:t>
      </w:r>
      <w:r w:rsidR="005108F5">
        <w:t>9</w:t>
      </w:r>
      <w:r>
        <w:t>.</w:t>
      </w:r>
      <w:r w:rsidR="007836FD">
        <w:t xml:space="preserve"> svibnja</w:t>
      </w:r>
      <w:r>
        <w:t xml:space="preserve"> </w:t>
      </w:r>
      <w:proofErr w:type="spellStart"/>
      <w:r>
        <w:t>201</w:t>
      </w:r>
      <w:r w:rsidR="007836FD">
        <w:t>9</w:t>
      </w:r>
      <w:proofErr w:type="spellEnd"/>
      <w:r>
        <w:t xml:space="preserve">. </w:t>
      </w:r>
    </w:p>
    <w:p w:rsidRDefault="005108F5" w:rsidP="00621AEF" w:rsidR="005108F5" w:rsidRPr="005F3621">
      <w:pPr>
        <w:ind w:firstLine="708"/>
        <w:jc w:val="both"/>
        <w:rPr>
          <w:sz w:val="40"/>
          <w:szCs w:val="40"/>
        </w:rPr>
      </w:pPr>
    </w:p>
    <w:p w:rsidRDefault="005866EA" w:rsidP="005866EA" w:rsidR="005866EA" w:rsidRPr="00FE72E3">
      <w:pPr>
        <w:jc w:val="center"/>
        <w:rPr>
          <w:b/>
        </w:rPr>
      </w:pPr>
      <w:r w:rsidRPr="00FE72E3">
        <w:rPr>
          <w:b/>
        </w:rPr>
        <w:t>r i j e š i o     j e</w:t>
      </w:r>
    </w:p>
    <w:p w:rsidRDefault="00396803" w:rsidP="00396803" w:rsidR="00396803">
      <w:pPr>
        <w:ind w:firstLine="708"/>
        <w:jc w:val="both"/>
      </w:pPr>
    </w:p>
    <w:p w:rsidRDefault="002A0841" w:rsidP="00396803" w:rsidR="000723A3">
      <w:pPr>
        <w:ind w:firstLine="708"/>
        <w:jc w:val="both"/>
      </w:pPr>
      <w:r>
        <w:t xml:space="preserve">Nalaže se </w:t>
      </w:r>
      <w:r w:rsidR="000C406E">
        <w:t>r</w:t>
      </w:r>
      <w:r>
        <w:t>ačunovodstvu suda</w:t>
      </w:r>
      <w:r w:rsidR="00FF226A">
        <w:t xml:space="preserve">, po pravomoćnosti ovog rješenja, </w:t>
      </w:r>
      <w:r w:rsidR="005D276A">
        <w:t xml:space="preserve">iz položenog predujma troškova </w:t>
      </w:r>
      <w:proofErr w:type="spellStart"/>
      <w:r w:rsidR="005D276A">
        <w:t>predstečajnog</w:t>
      </w:r>
      <w:proofErr w:type="spellEnd"/>
      <w:r w:rsidR="005D276A">
        <w:t xml:space="preserve"> postupka u </w:t>
      </w:r>
      <w:proofErr w:type="spellStart"/>
      <w:r w:rsidR="005D276A">
        <w:t>ovosudnom</w:t>
      </w:r>
      <w:proofErr w:type="spellEnd"/>
      <w:r w:rsidR="005D276A">
        <w:t xml:space="preserve"> spisu poslovni broj St-</w:t>
      </w:r>
      <w:proofErr w:type="spellStart"/>
      <w:r w:rsidR="007836FD">
        <w:t>1155</w:t>
      </w:r>
      <w:proofErr w:type="spellEnd"/>
      <w:r w:rsidR="005D276A">
        <w:t>/</w:t>
      </w:r>
      <w:proofErr w:type="spellStart"/>
      <w:r w:rsidR="005D276A">
        <w:t>1</w:t>
      </w:r>
      <w:r w:rsidR="007836FD">
        <w:t>8</w:t>
      </w:r>
      <w:proofErr w:type="spellEnd"/>
      <w:r w:rsidR="005D276A">
        <w:t xml:space="preserve"> </w:t>
      </w:r>
      <w:r w:rsidR="00396803">
        <w:t xml:space="preserve">isplatiti za </w:t>
      </w:r>
      <w:r w:rsidR="005D276A">
        <w:t>korist Financijske agencije</w:t>
      </w:r>
      <w:r w:rsidR="002E2AFE">
        <w:t xml:space="preserve">, </w:t>
      </w:r>
      <w:r w:rsidR="00FC7D65">
        <w:t>na</w:t>
      </w:r>
      <w:r w:rsidR="005D276A">
        <w:t xml:space="preserve"> </w:t>
      </w:r>
      <w:r w:rsidR="002E2AFE">
        <w:t xml:space="preserve">račun broj </w:t>
      </w:r>
      <w:proofErr w:type="spellStart"/>
      <w:r w:rsidR="002E2AFE">
        <w:t>IBAN</w:t>
      </w:r>
      <w:proofErr w:type="spellEnd"/>
      <w:r w:rsidR="002E2AFE">
        <w:t xml:space="preserve"> HR </w:t>
      </w:r>
      <w:proofErr w:type="spellStart"/>
      <w:r w:rsidR="002E2AFE">
        <w:t>4223900011100017042</w:t>
      </w:r>
      <w:proofErr w:type="spellEnd"/>
      <w:r w:rsidR="00CD5998">
        <w:t xml:space="preserve">, pozivom na broj </w:t>
      </w:r>
      <w:proofErr w:type="spellStart"/>
      <w:r w:rsidR="00CD5998">
        <w:t>HR05</w:t>
      </w:r>
      <w:proofErr w:type="spellEnd"/>
      <w:r w:rsidR="00CD5998">
        <w:t xml:space="preserve"> </w:t>
      </w:r>
      <w:proofErr w:type="spellStart"/>
      <w:r w:rsidR="00CD5998">
        <w:t>7524005</w:t>
      </w:r>
      <w:proofErr w:type="spellEnd"/>
      <w:r w:rsidR="00CD5998">
        <w:t>-</w:t>
      </w:r>
      <w:proofErr w:type="spellStart"/>
      <w:r w:rsidR="007836FD" w:rsidRPr="00521237">
        <w:t>99772022299</w:t>
      </w:r>
      <w:proofErr w:type="spellEnd"/>
      <w:r w:rsidR="00FC7D65">
        <w:t xml:space="preserve"> </w:t>
      </w:r>
      <w:r w:rsidR="00396803">
        <w:t xml:space="preserve">na ime naknade troškova </w:t>
      </w:r>
      <w:r w:rsidR="00FC7D65">
        <w:t>ukup</w:t>
      </w:r>
      <w:r w:rsidR="00396803">
        <w:t>an</w:t>
      </w:r>
      <w:r w:rsidR="00FC7D65">
        <w:t xml:space="preserve"> izno</w:t>
      </w:r>
      <w:r w:rsidR="00FF226A">
        <w:t>s</w:t>
      </w:r>
      <w:r w:rsidR="00FC7D65">
        <w:t xml:space="preserve"> od </w:t>
      </w:r>
      <w:proofErr w:type="spellStart"/>
      <w:r w:rsidR="00FC7D65">
        <w:t>950</w:t>
      </w:r>
      <w:proofErr w:type="spellEnd"/>
      <w:r w:rsidR="00FC7D65">
        <w:t>,</w:t>
      </w:r>
      <w:proofErr w:type="spellStart"/>
      <w:r w:rsidR="00FC7D65">
        <w:t>00</w:t>
      </w:r>
      <w:proofErr w:type="spellEnd"/>
      <w:r w:rsidR="00FC7D65">
        <w:t xml:space="preserve"> kn</w:t>
      </w:r>
    </w:p>
    <w:p w:rsidRDefault="00D8246A" w:rsidP="005866EA" w:rsidR="00D8246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2D14FF" w:rsidR="005866EA"/>
    <w:p w:rsidRDefault="00646E0A" w:rsidP="00107838" w:rsidR="004D26C6">
      <w:pPr>
        <w:ind w:firstLine="709"/>
        <w:jc w:val="both"/>
      </w:pPr>
      <w:r>
        <w:t>P</w:t>
      </w:r>
      <w:r w:rsidR="004F4087">
        <w:t>odnes</w:t>
      </w:r>
      <w:r>
        <w:t xml:space="preserve">kom od </w:t>
      </w:r>
      <w:proofErr w:type="spellStart"/>
      <w:r w:rsidR="007863A6">
        <w:t>5.lipnja</w:t>
      </w:r>
      <w:proofErr w:type="spellEnd"/>
      <w:r w:rsidR="00540878">
        <w:t xml:space="preserve"> </w:t>
      </w:r>
      <w:proofErr w:type="spellStart"/>
      <w:r>
        <w:t>201</w:t>
      </w:r>
      <w:r w:rsidR="007863A6">
        <w:t>8</w:t>
      </w:r>
      <w:proofErr w:type="spellEnd"/>
      <w:r>
        <w:t xml:space="preserve">. Financijska agencija je podnijela ovom sudu prijedlog za  </w:t>
      </w:r>
      <w:r w:rsidR="00D8246A">
        <w:t>naknad</w:t>
      </w:r>
      <w:r w:rsidR="004D26C6">
        <w:t xml:space="preserve">u </w:t>
      </w:r>
      <w:proofErr w:type="spellStart"/>
      <w:r w:rsidR="004D26C6">
        <w:t>predstečajnog</w:t>
      </w:r>
      <w:proofErr w:type="spellEnd"/>
      <w:r w:rsidR="004D26C6">
        <w:t xml:space="preserve"> postupka u iznosu od </w:t>
      </w:r>
      <w:proofErr w:type="spellStart"/>
      <w:r w:rsidR="004D26C6">
        <w:t>7</w:t>
      </w:r>
      <w:r w:rsidR="008A195E">
        <w:t>6</w:t>
      </w:r>
      <w:r w:rsidR="004D26C6">
        <w:t>0</w:t>
      </w:r>
      <w:proofErr w:type="spellEnd"/>
      <w:r w:rsidR="004D26C6">
        <w:t>,</w:t>
      </w:r>
      <w:proofErr w:type="spellStart"/>
      <w:r w:rsidR="004D26C6">
        <w:t>00</w:t>
      </w:r>
      <w:proofErr w:type="spellEnd"/>
      <w:r w:rsidR="004D26C6">
        <w:t xml:space="preserve"> kn uvećano za PDV.</w:t>
      </w:r>
    </w:p>
    <w:p w:rsidRDefault="004D26C6" w:rsidP="00107838" w:rsidR="008A195E">
      <w:pPr>
        <w:ind w:firstLine="709"/>
        <w:jc w:val="both"/>
      </w:pPr>
      <w:r>
        <w:t xml:space="preserve">Prema članku 2. </w:t>
      </w:r>
      <w:r w:rsidR="00C3396F">
        <w:t xml:space="preserve">stavak 1. </w:t>
      </w:r>
      <w:r>
        <w:t xml:space="preserve">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 i o visini naknade troškova Financijske agencije za podnošenje prijedloga za otvaranje stečajnog postupka (N.N.br.106/</w:t>
      </w:r>
      <w:proofErr w:type="spellStart"/>
      <w:r>
        <w:t>15</w:t>
      </w:r>
      <w:proofErr w:type="spellEnd"/>
      <w:r w:rsidR="006D008A">
        <w:t xml:space="preserve">, </w:t>
      </w:r>
      <w:r w:rsidR="00933390">
        <w:t xml:space="preserve">dalje: </w:t>
      </w:r>
      <w:r w:rsidR="006D008A">
        <w:t>Pravilnik</w:t>
      </w:r>
      <w:r>
        <w:t xml:space="preserve">) Financijska agencija ima pravo na naknadu za obavljene poslove u </w:t>
      </w:r>
      <w:proofErr w:type="spellStart"/>
      <w:r>
        <w:t>predstečajnom</w:t>
      </w:r>
      <w:proofErr w:type="spellEnd"/>
      <w:r>
        <w:t xml:space="preserve"> postupku </w:t>
      </w:r>
      <w:r w:rsidR="008A195E">
        <w:t xml:space="preserve">propisanih odredbama Stečajnog zakona u iznosu od </w:t>
      </w:r>
      <w:proofErr w:type="spellStart"/>
      <w:r w:rsidR="008A195E">
        <w:t>760</w:t>
      </w:r>
      <w:proofErr w:type="spellEnd"/>
      <w:r w:rsidR="00107838">
        <w:t>,</w:t>
      </w:r>
      <w:proofErr w:type="spellStart"/>
      <w:r w:rsidR="00107838">
        <w:t>00</w:t>
      </w:r>
      <w:proofErr w:type="spellEnd"/>
      <w:r w:rsidR="00107838">
        <w:t xml:space="preserve"> kn </w:t>
      </w:r>
      <w:r w:rsidR="008A195E">
        <w:t>kn uvećanom za porez na dodanu vrijednost</w:t>
      </w:r>
      <w:r w:rsidR="00107838">
        <w:t>.</w:t>
      </w:r>
      <w:r w:rsidR="008A195E">
        <w:t xml:space="preserve"> </w:t>
      </w:r>
    </w:p>
    <w:p w:rsidRDefault="00201CE6" w:rsidP="00107838" w:rsidR="00201CE6">
      <w:pPr>
        <w:ind w:firstLine="709"/>
        <w:jc w:val="both"/>
      </w:pPr>
      <w:r>
        <w:t xml:space="preserve">Naknada troškova se isplaćuje </w:t>
      </w:r>
      <w:r w:rsidR="00923293">
        <w:t xml:space="preserve">iz sredstava predujma za otvaranje </w:t>
      </w:r>
      <w:proofErr w:type="spellStart"/>
      <w:r w:rsidR="00923293">
        <w:t>predstečajnog</w:t>
      </w:r>
      <w:proofErr w:type="spellEnd"/>
      <w:r w:rsidR="00923293">
        <w:t xml:space="preserve"> postupka nakon donošenja rješenja o otvaranju</w:t>
      </w:r>
      <w:r w:rsidR="00933390">
        <w:t xml:space="preserve"> </w:t>
      </w:r>
      <w:r w:rsidR="00923293">
        <w:t xml:space="preserve">postupka </w:t>
      </w:r>
      <w:r w:rsidR="002D03C6">
        <w:t>(članak 2. stavak 4. Pravilnika</w:t>
      </w:r>
      <w:r w:rsidR="00933390">
        <w:t>)</w:t>
      </w:r>
      <w:r w:rsidR="00923293">
        <w:t>.</w:t>
      </w:r>
    </w:p>
    <w:p w:rsidRDefault="00933390" w:rsidP="002D03C6" w:rsidR="00933390">
      <w:pPr>
        <w:ind w:firstLine="709"/>
        <w:jc w:val="both"/>
      </w:pPr>
    </w:p>
    <w:p w:rsidRDefault="006D008A" w:rsidP="002D03C6" w:rsidR="00C255C4">
      <w:pPr>
        <w:ind w:firstLine="709"/>
        <w:jc w:val="both"/>
      </w:pPr>
      <w:r>
        <w:t xml:space="preserve">Kako je </w:t>
      </w:r>
      <w:proofErr w:type="spellStart"/>
      <w:r>
        <w:t>predstečajni</w:t>
      </w:r>
      <w:proofErr w:type="spellEnd"/>
      <w:r>
        <w:t xml:space="preserve"> postupak nad dužnikom </w:t>
      </w:r>
      <w:r w:rsidR="00933390">
        <w:t xml:space="preserve">pravomoćno </w:t>
      </w:r>
      <w:r>
        <w:t>dovršen, a Financijska agencija obavila poslove propisane člankom 2. stavak 2. Pravilnika</w:t>
      </w:r>
      <w:r w:rsidR="00933390">
        <w:t>,</w:t>
      </w:r>
      <w:r w:rsidR="00C3396F">
        <w:t xml:space="preserve"> temeljem naprijed ci</w:t>
      </w:r>
      <w:r w:rsidR="002D03C6">
        <w:t xml:space="preserve">tirane odredbe članka 2. stavak 1. i 4. </w:t>
      </w:r>
      <w:r w:rsidR="00933390">
        <w:t>P</w:t>
      </w:r>
      <w:r w:rsidR="002D03C6">
        <w:t xml:space="preserve">ravilnika </w:t>
      </w:r>
      <w:proofErr w:type="spellStart"/>
      <w:r w:rsidR="002D03C6">
        <w:t>rješeno</w:t>
      </w:r>
      <w:proofErr w:type="spellEnd"/>
      <w:r w:rsidR="002D03C6">
        <w:t xml:space="preserve"> je kao u izreci. </w:t>
      </w:r>
    </w:p>
    <w:p w:rsidRDefault="005866EA" w:rsidP="005866EA" w:rsidR="005866EA">
      <w:pPr>
        <w:jc w:val="center"/>
      </w:pPr>
    </w:p>
    <w:p w:rsidRDefault="005866EA" w:rsidP="005866EA" w:rsidR="007C5A34">
      <w:pPr>
        <w:jc w:val="center"/>
      </w:pPr>
      <w:r>
        <w:t>Zagreb,</w:t>
      </w:r>
      <w:r w:rsidR="0056343F">
        <w:t xml:space="preserve"> </w:t>
      </w:r>
      <w:proofErr w:type="spellStart"/>
      <w:r w:rsidR="005108F5">
        <w:t>9</w:t>
      </w:r>
      <w:r w:rsidR="000C406E">
        <w:t>.svibnja</w:t>
      </w:r>
      <w:proofErr w:type="spellEnd"/>
      <w:r>
        <w:t xml:space="preserve"> </w:t>
      </w:r>
      <w:proofErr w:type="spellStart"/>
      <w:r>
        <w:t>201</w:t>
      </w:r>
      <w:r w:rsidR="0056343F">
        <w:t>9</w:t>
      </w:r>
      <w:proofErr w:type="spellEnd"/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7E1F2E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DC6970" w:rsidP="005866EA" w:rsidR="00DC6970"/>
    <w:p w:rsidRDefault="007E1F2E" w:rsidP="007E1F2E" w:rsidR="007E1F2E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7E1F2E" w:rsidP="0062083B" w:rsidR="007E1F2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7E1F2E" w:rsidP="0062083B" w:rsidR="007E1F2E" w:rsidRPr="0062083B">
      <w:pPr>
        <w:rPr>
          <w:sz w:val="22"/>
          <w:szCs w:val="22"/>
        </w:rPr>
      </w:pPr>
    </w:p>
    <w:p w:rsidRDefault="007E1F2E" w:rsidP="0062083B" w:rsidR="007E1F2E" w:rsidRPr="0062083B">
      <w:pPr>
        <w:rPr>
          <w:sz w:val="22"/>
          <w:szCs w:val="22"/>
        </w:rPr>
      </w:pPr>
    </w:p>
    <w:p w:rsidRDefault="007E1F2E" w:rsidP="0062083B" w:rsidR="007E1F2E">
      <w:pPr>
        <w:rPr>
          <w:sz w:val="22"/>
          <w:szCs w:val="22"/>
        </w:rPr>
      </w:pPr>
    </w:p>
    <w:p w:rsidRDefault="007E1F2E" w:rsidP="0062083B" w:rsidR="007E1F2E">
      <w:pPr>
        <w:rPr>
          <w:sz w:val="22"/>
          <w:szCs w:val="22"/>
        </w:rPr>
      </w:pPr>
    </w:p>
    <w:p w:rsidRDefault="007E1F2E" w:rsidP="004B6D6B" w:rsidR="007E1F2E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5108F5" w:rsidP="005866EA" w:rsidR="005108F5"/>
    <w:p w:rsidRDefault="005108F5" w:rsidP="005866EA" w:rsidR="005108F5"/>
    <w:sectPr w:rsidSect="00D65FF0" w:rsidR="005108F5">
      <w:headerReference w:type="even" r:id="rId10"/>
      <w:pgSz w:code="9" w:h="16838" w:w="11906"/>
      <w:pgMar w:gutter="0" w:footer="708" w:header="708" w:left="1080" w:bottom="1440" w:right="108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FF3" w:rsidR="00384FF3">
      <w:r>
        <w:separator/>
      </w:r>
    </w:p>
  </w:endnote>
  <w:endnote w:id="0" w:type="continuationSeparator">
    <w:p w:rsidRDefault="00384FF3" w:rsidR="00384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FF3" w:rsidR="00384FF3">
      <w:r>
        <w:separator/>
      </w:r>
    </w:p>
  </w:footnote>
  <w:footnote w:id="0" w:type="continuationSeparator">
    <w:p w:rsidRDefault="00384FF3" w:rsidR="00384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91556"/>
    <w:multiLevelType w:val="hybridMultilevel"/>
    <w:tmpl w:val="30F47D9E"/>
    <w:lvl w:tplc="33F48B5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857221"/>
    <w:multiLevelType w:val="hybridMultilevel"/>
    <w:tmpl w:val="EC203C50"/>
    <w:lvl w:tplc="A436285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0AF2CA9"/>
    <w:multiLevelType w:val="hybridMultilevel"/>
    <w:tmpl w:val="086ED19E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171597C"/>
    <w:multiLevelType w:val="hybridMultilevel"/>
    <w:tmpl w:val="91A87F6A"/>
    <w:lvl w:tplc="96BE84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4A1DF2"/>
    <w:multiLevelType w:val="hybridMultilevel"/>
    <w:tmpl w:val="B3A654D2"/>
    <w:lvl w:tplc="A6F48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9A50656"/>
    <w:multiLevelType w:val="hybridMultilevel"/>
    <w:tmpl w:val="3B2A173E"/>
    <w:lvl w:tplc="F904D37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CF5385"/>
    <w:multiLevelType w:val="hybridMultilevel"/>
    <w:tmpl w:val="9CDC0BB4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9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55179F"/>
    <w:multiLevelType w:val="hybridMultilevel"/>
    <w:tmpl w:val="B50892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EB1CD6"/>
    <w:multiLevelType w:val="hybridMultilevel"/>
    <w:tmpl w:val="C57E0156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56E1ECE"/>
    <w:multiLevelType w:val="hybridMultilevel"/>
    <w:tmpl w:val="22C08376"/>
    <w:lvl w:tplc="0F0461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977599"/>
    <w:multiLevelType w:val="multilevel"/>
    <w:tmpl w:val="EBE0A402"/>
    <w:lvl w:ilvl="0">
      <w:start w:val="1"/>
      <w:numFmt w:val="decimal"/>
      <w:lvlText w:val="%1."/>
      <w:lvlJc w:val="left"/>
      <w:pPr>
        <w:ind w:firstLine="10" w:left="1418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508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3228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948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668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5388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61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828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548"/>
      </w:pPr>
      <w:rPr>
        <w:rFonts w:hint="default"/>
      </w:rPr>
    </w:lvl>
  </w:abstractNum>
  <w:abstractNum w:abstractNumId="15">
    <w:nsid w:val="2D2111B1"/>
    <w:multiLevelType w:val="hybridMultilevel"/>
    <w:tmpl w:val="C7C8CACE"/>
    <w:lvl w:tplc="4D9004F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6">
    <w:nsid w:val="2D50224C"/>
    <w:multiLevelType w:val="hybridMultilevel"/>
    <w:tmpl w:val="C5C24BC4"/>
    <w:lvl w:tplc="583EDCD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E1F0B0E"/>
    <w:multiLevelType w:val="hybridMultilevel"/>
    <w:tmpl w:val="9A38DC28"/>
    <w:lvl w:tplc="CC8829A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326919C7"/>
    <w:multiLevelType w:val="hybridMultilevel"/>
    <w:tmpl w:val="0F72C580"/>
    <w:lvl w:tplc="29BC9942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9">
    <w:nsid w:val="329F2B9C"/>
    <w:multiLevelType w:val="hybridMultilevel"/>
    <w:tmpl w:val="8FC885D4"/>
    <w:lvl w:tplc="08BC5C26" w:ilvl="0"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0">
    <w:nsid w:val="3B4203C9"/>
    <w:multiLevelType w:val="hybridMultilevel"/>
    <w:tmpl w:val="C0366E7A"/>
    <w:lvl w:tplc="3C20022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3C9C70D4"/>
    <w:multiLevelType w:val="hybridMultilevel"/>
    <w:tmpl w:val="6CEC1D1A"/>
    <w:lvl w:tplc="DC042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E811E19"/>
    <w:multiLevelType w:val="hybridMultilevel"/>
    <w:tmpl w:val="9BE656FA"/>
    <w:lvl w:tplc="AE78B3FE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EC40DA"/>
    <w:multiLevelType w:val="hybridMultilevel"/>
    <w:tmpl w:val="D66A338E"/>
    <w:lvl w:tplc="D1DECA64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664811"/>
    <w:multiLevelType w:val="hybridMultilevel"/>
    <w:tmpl w:val="DBB6926C"/>
    <w:lvl w:tplc="29F614BC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7">
    <w:nsid w:val="672F527B"/>
    <w:multiLevelType w:val="hybridMultilevel"/>
    <w:tmpl w:val="562AF374"/>
    <w:lvl w:tplc="17546F1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F20095"/>
    <w:multiLevelType w:val="hybridMultilevel"/>
    <w:tmpl w:val="9A701F42"/>
    <w:lvl w:tplc="B48E53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6BEE4A25"/>
    <w:multiLevelType w:val="hybridMultilevel"/>
    <w:tmpl w:val="CA2A4B18"/>
    <w:lvl w:tplc="BC0EF2E4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0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0327113"/>
    <w:multiLevelType w:val="hybridMultilevel"/>
    <w:tmpl w:val="5F8C12DE"/>
    <w:lvl w:tplc="21F2B140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3">
    <w:nsid w:val="7182628A"/>
    <w:multiLevelType w:val="hybridMultilevel"/>
    <w:tmpl w:val="85F82304"/>
    <w:lvl w:tplc="D5D86EC8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4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A060A04"/>
    <w:multiLevelType w:val="hybridMultilevel"/>
    <w:tmpl w:val="E0B29E16"/>
    <w:lvl w:tplc="A6D830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B182AD5"/>
    <w:multiLevelType w:val="hybridMultilevel"/>
    <w:tmpl w:val="52424962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C5C1C0D"/>
    <w:multiLevelType w:val="hybridMultilevel"/>
    <w:tmpl w:val="B2864906"/>
    <w:lvl w:tplc="5038D0A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FC2112A"/>
    <w:multiLevelType w:val="hybridMultilevel"/>
    <w:tmpl w:val="3D9AB650"/>
    <w:lvl w:tplc="AFD0487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3"/>
  </w:num>
  <w:num w:numId="2">
    <w:abstractNumId w:val="9"/>
  </w:num>
  <w:num w:numId="3">
    <w:abstractNumId w:val="5"/>
  </w:num>
  <w:num w:numId="4">
    <w:abstractNumId w:val="31"/>
  </w:num>
  <w:num w:numId="5">
    <w:abstractNumId w:val="11"/>
  </w:num>
  <w:num w:numId="6">
    <w:abstractNumId w:val="1"/>
  </w:num>
  <w:num w:numId="7">
    <w:abstractNumId w:val="30"/>
  </w:num>
  <w:num w:numId="8">
    <w:abstractNumId w:val="34"/>
  </w:num>
  <w:num w:numId="9">
    <w:abstractNumId w:val="25"/>
  </w:num>
  <w:num w:numId="10">
    <w:abstractNumId w:val="19"/>
  </w:num>
  <w:num w:numId="11">
    <w:abstractNumId w:val="35"/>
  </w:num>
  <w:num w:numId="12">
    <w:abstractNumId w:val="16"/>
  </w:num>
  <w:num w:numId="13">
    <w:abstractNumId w:val="21"/>
  </w:num>
  <w:num w:numId="14">
    <w:abstractNumId w:val="10"/>
  </w:num>
  <w:num w:numId="15">
    <w:abstractNumId w:val="37"/>
  </w:num>
  <w:num w:numId="16">
    <w:abstractNumId w:val="26"/>
  </w:num>
  <w:num w:numId="17">
    <w:abstractNumId w:val="17"/>
  </w:num>
  <w:num w:numId="18">
    <w:abstractNumId w:val="33"/>
  </w:num>
  <w:num w:numId="19">
    <w:abstractNumId w:val="28"/>
  </w:num>
  <w:num w:numId="20">
    <w:abstractNumId w:val="6"/>
  </w:num>
  <w:num w:numId="21">
    <w:abstractNumId w:val="20"/>
  </w:num>
  <w:num w:numId="22">
    <w:abstractNumId w:val="0"/>
  </w:num>
  <w:num w:numId="23">
    <w:abstractNumId w:val="7"/>
  </w:num>
  <w:num w:numId="24">
    <w:abstractNumId w:val="15"/>
  </w:num>
  <w:num w:numId="25">
    <w:abstractNumId w:val="27"/>
  </w:num>
  <w:num w:numId="26">
    <w:abstractNumId w:val="32"/>
  </w:num>
  <w:num w:numId="27">
    <w:abstractNumId w:val="2"/>
  </w:num>
  <w:num w:numId="28">
    <w:abstractNumId w:val="12"/>
  </w:num>
  <w:num w:numId="29">
    <w:abstractNumId w:val="22"/>
  </w:num>
  <w:num w:numId="30">
    <w:abstractNumId w:val="8"/>
  </w:num>
  <w:num w:numId="31">
    <w:abstractNumId w:val="14"/>
  </w:num>
  <w:num w:numId="32">
    <w:abstractNumId w:val="36"/>
  </w:num>
  <w:num w:numId="33">
    <w:abstractNumId w:val="38"/>
  </w:num>
  <w:num w:numId="34">
    <w:abstractNumId w:val="18"/>
  </w:num>
  <w:num w:numId="35">
    <w:abstractNumId w:val="3"/>
  </w:num>
  <w:num w:numId="36">
    <w:abstractNumId w:val="4"/>
  </w:num>
  <w:num w:numId="37">
    <w:abstractNumId w:val="13"/>
  </w:num>
  <w:num w:numId="38">
    <w:abstractNumId w:val="29"/>
  </w:num>
  <w:num w:numId="3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4539F"/>
    <w:rsid w:val="00052561"/>
    <w:rsid w:val="0005381C"/>
    <w:rsid w:val="00064256"/>
    <w:rsid w:val="000723A3"/>
    <w:rsid w:val="00073DF0"/>
    <w:rsid w:val="0007620B"/>
    <w:rsid w:val="00086650"/>
    <w:rsid w:val="00087C90"/>
    <w:rsid w:val="00096B4E"/>
    <w:rsid w:val="000A3436"/>
    <w:rsid w:val="000A759B"/>
    <w:rsid w:val="000C406E"/>
    <w:rsid w:val="000C75FB"/>
    <w:rsid w:val="000D6E67"/>
    <w:rsid w:val="000E0916"/>
    <w:rsid w:val="000E2F7E"/>
    <w:rsid w:val="000E6D9D"/>
    <w:rsid w:val="000F6BA9"/>
    <w:rsid w:val="001010D3"/>
    <w:rsid w:val="00107838"/>
    <w:rsid w:val="001154E0"/>
    <w:rsid w:val="00121833"/>
    <w:rsid w:val="00121C3F"/>
    <w:rsid w:val="001360D7"/>
    <w:rsid w:val="00144B9E"/>
    <w:rsid w:val="001459C7"/>
    <w:rsid w:val="00147EEC"/>
    <w:rsid w:val="001577E4"/>
    <w:rsid w:val="0017575A"/>
    <w:rsid w:val="00180888"/>
    <w:rsid w:val="00180A63"/>
    <w:rsid w:val="001A616B"/>
    <w:rsid w:val="001B20B3"/>
    <w:rsid w:val="001B3FB8"/>
    <w:rsid w:val="001B5C0D"/>
    <w:rsid w:val="001B70F1"/>
    <w:rsid w:val="001C3161"/>
    <w:rsid w:val="001D2443"/>
    <w:rsid w:val="001D6D3E"/>
    <w:rsid w:val="001F1881"/>
    <w:rsid w:val="002006FE"/>
    <w:rsid w:val="00201CE6"/>
    <w:rsid w:val="00202649"/>
    <w:rsid w:val="00205368"/>
    <w:rsid w:val="002131BA"/>
    <w:rsid w:val="002251CD"/>
    <w:rsid w:val="0024046F"/>
    <w:rsid w:val="00243B55"/>
    <w:rsid w:val="002452F2"/>
    <w:rsid w:val="00245E5F"/>
    <w:rsid w:val="00246601"/>
    <w:rsid w:val="00253495"/>
    <w:rsid w:val="00264341"/>
    <w:rsid w:val="0027207A"/>
    <w:rsid w:val="00282033"/>
    <w:rsid w:val="00285FE0"/>
    <w:rsid w:val="00286C63"/>
    <w:rsid w:val="0029135F"/>
    <w:rsid w:val="002A0841"/>
    <w:rsid w:val="002A271C"/>
    <w:rsid w:val="002A2E96"/>
    <w:rsid w:val="002C1EE0"/>
    <w:rsid w:val="002C4476"/>
    <w:rsid w:val="002D03C6"/>
    <w:rsid w:val="002D14FF"/>
    <w:rsid w:val="002D5187"/>
    <w:rsid w:val="002D6CA6"/>
    <w:rsid w:val="002D7DBF"/>
    <w:rsid w:val="002E0389"/>
    <w:rsid w:val="002E2AFE"/>
    <w:rsid w:val="00300EBC"/>
    <w:rsid w:val="00301DBC"/>
    <w:rsid w:val="00312064"/>
    <w:rsid w:val="00317F97"/>
    <w:rsid w:val="00325C88"/>
    <w:rsid w:val="0034310D"/>
    <w:rsid w:val="00344C5B"/>
    <w:rsid w:val="00347E44"/>
    <w:rsid w:val="00354188"/>
    <w:rsid w:val="00354F39"/>
    <w:rsid w:val="0037400F"/>
    <w:rsid w:val="003763D5"/>
    <w:rsid w:val="00384FF3"/>
    <w:rsid w:val="00391C76"/>
    <w:rsid w:val="00391D01"/>
    <w:rsid w:val="00396803"/>
    <w:rsid w:val="00397EDF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3F56B0"/>
    <w:rsid w:val="00406065"/>
    <w:rsid w:val="00410C13"/>
    <w:rsid w:val="00412B30"/>
    <w:rsid w:val="00415696"/>
    <w:rsid w:val="00433CA7"/>
    <w:rsid w:val="004721ED"/>
    <w:rsid w:val="00474749"/>
    <w:rsid w:val="00474AEC"/>
    <w:rsid w:val="004813C7"/>
    <w:rsid w:val="00486BE4"/>
    <w:rsid w:val="00491AB1"/>
    <w:rsid w:val="004934EC"/>
    <w:rsid w:val="004A0F64"/>
    <w:rsid w:val="004A23CE"/>
    <w:rsid w:val="004C7E3B"/>
    <w:rsid w:val="004D1693"/>
    <w:rsid w:val="004D26C6"/>
    <w:rsid w:val="004E0587"/>
    <w:rsid w:val="004F4087"/>
    <w:rsid w:val="00505654"/>
    <w:rsid w:val="00507E97"/>
    <w:rsid w:val="005108F5"/>
    <w:rsid w:val="0051464C"/>
    <w:rsid w:val="00520D93"/>
    <w:rsid w:val="00524570"/>
    <w:rsid w:val="00525876"/>
    <w:rsid w:val="00525E33"/>
    <w:rsid w:val="005354B6"/>
    <w:rsid w:val="00537825"/>
    <w:rsid w:val="00540878"/>
    <w:rsid w:val="005408FF"/>
    <w:rsid w:val="005608D4"/>
    <w:rsid w:val="0056343F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504E"/>
    <w:rsid w:val="005C6F66"/>
    <w:rsid w:val="005D276A"/>
    <w:rsid w:val="005E4243"/>
    <w:rsid w:val="005E4C75"/>
    <w:rsid w:val="005E5A41"/>
    <w:rsid w:val="005F3816"/>
    <w:rsid w:val="005F3E59"/>
    <w:rsid w:val="005F5711"/>
    <w:rsid w:val="00621AEF"/>
    <w:rsid w:val="006420B5"/>
    <w:rsid w:val="00646E0A"/>
    <w:rsid w:val="006776F8"/>
    <w:rsid w:val="0069472B"/>
    <w:rsid w:val="006C0093"/>
    <w:rsid w:val="006C116B"/>
    <w:rsid w:val="006D008A"/>
    <w:rsid w:val="006D1063"/>
    <w:rsid w:val="006E2618"/>
    <w:rsid w:val="006E4FCC"/>
    <w:rsid w:val="0070616F"/>
    <w:rsid w:val="0072602F"/>
    <w:rsid w:val="007343D3"/>
    <w:rsid w:val="00734BB8"/>
    <w:rsid w:val="007364D9"/>
    <w:rsid w:val="007374C7"/>
    <w:rsid w:val="007555DA"/>
    <w:rsid w:val="00755E35"/>
    <w:rsid w:val="00761E37"/>
    <w:rsid w:val="0076394A"/>
    <w:rsid w:val="007836FD"/>
    <w:rsid w:val="007863A6"/>
    <w:rsid w:val="00787E90"/>
    <w:rsid w:val="00791B32"/>
    <w:rsid w:val="0079383B"/>
    <w:rsid w:val="007976A6"/>
    <w:rsid w:val="007B0CE7"/>
    <w:rsid w:val="007C53CD"/>
    <w:rsid w:val="007C5A34"/>
    <w:rsid w:val="007C6B24"/>
    <w:rsid w:val="007D289E"/>
    <w:rsid w:val="007D5746"/>
    <w:rsid w:val="007D6F09"/>
    <w:rsid w:val="007E1F2E"/>
    <w:rsid w:val="00801961"/>
    <w:rsid w:val="00810CA2"/>
    <w:rsid w:val="008144A5"/>
    <w:rsid w:val="0081599B"/>
    <w:rsid w:val="008177C6"/>
    <w:rsid w:val="00822617"/>
    <w:rsid w:val="00823152"/>
    <w:rsid w:val="008376D6"/>
    <w:rsid w:val="00844F17"/>
    <w:rsid w:val="008607D8"/>
    <w:rsid w:val="00861441"/>
    <w:rsid w:val="00873A1D"/>
    <w:rsid w:val="00880396"/>
    <w:rsid w:val="00881D1D"/>
    <w:rsid w:val="00883FF5"/>
    <w:rsid w:val="008917E8"/>
    <w:rsid w:val="00897B1D"/>
    <w:rsid w:val="008A136C"/>
    <w:rsid w:val="008A195E"/>
    <w:rsid w:val="008E7B25"/>
    <w:rsid w:val="008F05A9"/>
    <w:rsid w:val="00901B73"/>
    <w:rsid w:val="00917AF2"/>
    <w:rsid w:val="009222E9"/>
    <w:rsid w:val="00923293"/>
    <w:rsid w:val="0092396E"/>
    <w:rsid w:val="00926B2C"/>
    <w:rsid w:val="0093195E"/>
    <w:rsid w:val="00933390"/>
    <w:rsid w:val="00935065"/>
    <w:rsid w:val="009423C7"/>
    <w:rsid w:val="00943683"/>
    <w:rsid w:val="009439CA"/>
    <w:rsid w:val="00944DA7"/>
    <w:rsid w:val="0094611D"/>
    <w:rsid w:val="00967207"/>
    <w:rsid w:val="0097316E"/>
    <w:rsid w:val="0097394D"/>
    <w:rsid w:val="00973D51"/>
    <w:rsid w:val="00992475"/>
    <w:rsid w:val="009C1C3B"/>
    <w:rsid w:val="009C6D30"/>
    <w:rsid w:val="00A11C0B"/>
    <w:rsid w:val="00A21465"/>
    <w:rsid w:val="00A21501"/>
    <w:rsid w:val="00A27B77"/>
    <w:rsid w:val="00A30247"/>
    <w:rsid w:val="00A31301"/>
    <w:rsid w:val="00A5181F"/>
    <w:rsid w:val="00A652A7"/>
    <w:rsid w:val="00A672AA"/>
    <w:rsid w:val="00A80CCD"/>
    <w:rsid w:val="00A87E4D"/>
    <w:rsid w:val="00A9007C"/>
    <w:rsid w:val="00A974FB"/>
    <w:rsid w:val="00AA1CFB"/>
    <w:rsid w:val="00AB71DB"/>
    <w:rsid w:val="00AC2EFA"/>
    <w:rsid w:val="00AC5B1F"/>
    <w:rsid w:val="00AE4D35"/>
    <w:rsid w:val="00AF57F1"/>
    <w:rsid w:val="00B009F8"/>
    <w:rsid w:val="00B00A10"/>
    <w:rsid w:val="00B04FE7"/>
    <w:rsid w:val="00B07A8F"/>
    <w:rsid w:val="00B209F5"/>
    <w:rsid w:val="00B3367F"/>
    <w:rsid w:val="00B43D5A"/>
    <w:rsid w:val="00B465E2"/>
    <w:rsid w:val="00B50E45"/>
    <w:rsid w:val="00B5356F"/>
    <w:rsid w:val="00B53D48"/>
    <w:rsid w:val="00B549A7"/>
    <w:rsid w:val="00B5651C"/>
    <w:rsid w:val="00B57FBD"/>
    <w:rsid w:val="00B73ADA"/>
    <w:rsid w:val="00B75FE0"/>
    <w:rsid w:val="00B902ED"/>
    <w:rsid w:val="00BA413C"/>
    <w:rsid w:val="00BB6A25"/>
    <w:rsid w:val="00C058C9"/>
    <w:rsid w:val="00C12DF9"/>
    <w:rsid w:val="00C22123"/>
    <w:rsid w:val="00C2261C"/>
    <w:rsid w:val="00C255C4"/>
    <w:rsid w:val="00C3396F"/>
    <w:rsid w:val="00C35162"/>
    <w:rsid w:val="00C4533D"/>
    <w:rsid w:val="00C46740"/>
    <w:rsid w:val="00C50F38"/>
    <w:rsid w:val="00C576D2"/>
    <w:rsid w:val="00C84A8C"/>
    <w:rsid w:val="00C93351"/>
    <w:rsid w:val="00CA29DB"/>
    <w:rsid w:val="00CA655A"/>
    <w:rsid w:val="00CB2F05"/>
    <w:rsid w:val="00CB7414"/>
    <w:rsid w:val="00CB7A66"/>
    <w:rsid w:val="00CC154D"/>
    <w:rsid w:val="00CD3D2C"/>
    <w:rsid w:val="00CD3FFC"/>
    <w:rsid w:val="00CD4A64"/>
    <w:rsid w:val="00CD5998"/>
    <w:rsid w:val="00CD7F3C"/>
    <w:rsid w:val="00CE2A04"/>
    <w:rsid w:val="00CE2B1F"/>
    <w:rsid w:val="00CE7B42"/>
    <w:rsid w:val="00CF2698"/>
    <w:rsid w:val="00CF3A7E"/>
    <w:rsid w:val="00CF68B1"/>
    <w:rsid w:val="00D00CB1"/>
    <w:rsid w:val="00D01F3D"/>
    <w:rsid w:val="00D1024F"/>
    <w:rsid w:val="00D17706"/>
    <w:rsid w:val="00D23FD4"/>
    <w:rsid w:val="00D24601"/>
    <w:rsid w:val="00D4326A"/>
    <w:rsid w:val="00D46697"/>
    <w:rsid w:val="00D52FD9"/>
    <w:rsid w:val="00D55987"/>
    <w:rsid w:val="00D57AC9"/>
    <w:rsid w:val="00D65FF0"/>
    <w:rsid w:val="00D67A30"/>
    <w:rsid w:val="00D77EFA"/>
    <w:rsid w:val="00D8246A"/>
    <w:rsid w:val="00D860E8"/>
    <w:rsid w:val="00DB2501"/>
    <w:rsid w:val="00DB2873"/>
    <w:rsid w:val="00DC4D52"/>
    <w:rsid w:val="00DC6970"/>
    <w:rsid w:val="00DD0316"/>
    <w:rsid w:val="00DD5D5D"/>
    <w:rsid w:val="00DD7BB0"/>
    <w:rsid w:val="00DF3638"/>
    <w:rsid w:val="00E00585"/>
    <w:rsid w:val="00E04F68"/>
    <w:rsid w:val="00E2104F"/>
    <w:rsid w:val="00E25F85"/>
    <w:rsid w:val="00E3526A"/>
    <w:rsid w:val="00E36760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14D5"/>
    <w:rsid w:val="00EB7EF3"/>
    <w:rsid w:val="00EC33BE"/>
    <w:rsid w:val="00ED3A5D"/>
    <w:rsid w:val="00ED5D99"/>
    <w:rsid w:val="00ED6B92"/>
    <w:rsid w:val="00EE135E"/>
    <w:rsid w:val="00EE3BE3"/>
    <w:rsid w:val="00EE5B40"/>
    <w:rsid w:val="00EF09F0"/>
    <w:rsid w:val="00F05DF6"/>
    <w:rsid w:val="00F10C44"/>
    <w:rsid w:val="00F340FF"/>
    <w:rsid w:val="00F47207"/>
    <w:rsid w:val="00F53960"/>
    <w:rsid w:val="00F740D4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C7D65"/>
    <w:rsid w:val="00FD4CB1"/>
    <w:rsid w:val="00FD7F22"/>
    <w:rsid w:val="00FE19D9"/>
    <w:rsid w:val="00FE72E3"/>
    <w:rsid w:val="00FE7440"/>
    <w:rsid w:val="00FF194F"/>
    <w:rsid w:val="00FF22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79383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992475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7E1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F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F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F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F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79383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992475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7E1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F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ožujka 2019.</izvorni_sadrzaj>
    <derivirana_varijabla naziv="DomainObject.Predmet.DatumRjesavanja_1">11.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NARDUS N.T. d.o.o. zastupanog po punomoćniku PAVAO MRKONJIĆ</izvorni_sadrzaj>
    <derivirana_varijabla naziv="DomainObject.Predmet.ProtustrankaFormated_1">  NARDUS N.T. d.o.o. zastupanog po punomoćniku PAVAO MRKONJIĆ</derivirana_varijabla>
  </DomainObject.Predmet.ProtustrankaFormated>
  <DomainObject.Predmet.ProtustrankaFormatedOIB>
    <izvorni_sadrzaj>  NARDUS N.T. d.o.o., OIB 99772022299 zastupanog po punomoćniku PAVAO MRKONJIĆ</izvorni_sadrzaj>
    <derivirana_varijabla naziv="DomainObject.Predmet.ProtustrankaFormatedOIB_1">  NARDUS N.T. d.o.o., OIB 99772022299 zastupanog po punomoćniku PAVAO MRKONJIĆ</derivirana_varijabla>
  </DomainObject.Predmet.ProtustrankaFormatedOIB>
  <DomainObject.Predmet.ProtustrankaFormatedWithAdress>
    <izvorni_sadrzaj> NARDUS N.T. d.o.o., Karamanov prilaz 1, 10000 Zagreb zastupanog po punomoćniku PAVAO MRKONJIĆ</izvorni_sadrzaj>
    <derivirana_varijabla naziv="DomainObject.Predmet.ProtustrankaFormatedWithAdress_1"> NARDUS N.T. d.o.o., Karamanov prilaz 1, 10000 Zagreb zastupanog po punomoćniku PAVAO MRKONJIĆ</derivirana_varijabla>
  </DomainObject.Predmet.ProtustrankaFormatedWithAdress>
  <DomainObject.Predmet.ProtustrankaFormatedWithAdressOIB>
    <izvorni_sadrzaj> NARDUS N.T. d.o.o., OIB 99772022299, Karamanov prilaz 1, 10000 Zagreb zastupanog po punomoćniku PAVAO MRKONJIĆ</izvorni_sadrzaj>
    <derivirana_varijabla naziv="DomainObject.Predmet.ProtustrankaFormatedWithAdressOIB_1"> NARDUS N.T. d.o.o., OIB 99772022299, Karamanov prilaz 1, 10000 Zagreb zastupanog po punomoćniku PAVAO MRKONJIĆ</derivirana_varijabla>
  </DomainObject.Predmet.ProtustrankaFormatedWithAdressOIB>
  <DomainObject.Predmet.ProtustrankaWithAdress>
    <izvorni_sadrzaj>NARDUS N.T. d.o.o. Karamanov prilaz 1, 10000 Zagreb</izvorni_sadrzaj>
    <derivirana_varijabla naziv="DomainObject.Predmet.ProtustrankaWithAdress_1">NARDUS N.T. d.o.o. Karamanov prilaz 1, 10000 Zagreb</derivirana_varijabla>
  </DomainObject.Predmet.ProtustrankaWithAdress>
  <DomainObject.Predmet.ProtustrankaWithAdressOIB>
    <izvorni_sadrzaj>NARDUS N.T. d.o.o., OIB 99772022299, Karamanov prilaz 1, 10000 Zagreb</izvorni_sadrzaj>
    <derivirana_varijabla naziv="DomainObject.Predmet.ProtustrankaWithAdressOIB_1">NARDUS N.T. d.o.o., OIB 99772022299, Karamanov prilaz 1, 10000 Zagreb</derivirana_varijabla>
  </DomainObject.Predmet.ProtustrankaWithAdressOIB>
  <DomainObject.Predmet.ProtustrankaNazivFormated>
    <izvorni_sadrzaj>NARDUS N.T. d.o.o.</izvorni_sadrzaj>
    <derivirana_varijabla naziv="DomainObject.Predmet.ProtustrankaNazivFormated_1">NARDUS N.T. d.o.o.</derivirana_varijabla>
  </DomainObject.Predmet.ProtustrankaNazivFormated>
  <DomainObject.Predmet.ProtustrankaNazivFormatedOIB>
    <izvorni_sadrzaj>NARDUS N.T. d.o.o., OIB 99772022299</izvorni_sadrzaj>
    <derivirana_varijabla naziv="DomainObject.Predmet.ProtustrankaNazivFormatedOIB_1">NARDUS N.T. d.o.o., OIB 99772022299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NARDUS N.T. d.o.o.</izvorni_sadrzaj>
    <derivirana_varijabla naziv="DomainObject.Predmet.StrankaFormated_1">  NARDUS N.T. d.o.o.</derivirana_varijabla>
  </DomainObject.Predmet.StrankaFormated>
  <DomainObject.Predmet.StrankaFormatedOIB>
    <izvorni_sadrzaj>  NARDUS N.T. d.o.o., OIB 99772022299</izvorni_sadrzaj>
    <derivirana_varijabla naziv="DomainObject.Predmet.StrankaFormatedOIB_1">  NARDUS N.T. d.o.o., OIB 99772022299</derivirana_varijabla>
  </DomainObject.Predmet.StrankaFormatedOIB>
  <DomainObject.Predmet.StrankaFormatedWithAdress>
    <izvorni_sadrzaj> NARDUS N.T. d.o.o., Karamanov prilaz 1, 10000 Zagreb</izvorni_sadrzaj>
    <derivirana_varijabla naziv="DomainObject.Predmet.StrankaFormatedWithAdress_1"> NARDUS N.T. d.o.o., Karamanov prilaz 1, 10000 Zagreb</derivirana_varijabla>
  </DomainObject.Predmet.StrankaFormatedWithAdress>
  <DomainObject.Predmet.StrankaFormatedWithAdressOIB>
    <izvorni_sadrzaj> NARDUS N.T. d.o.o., OIB 99772022299, Karamanov prilaz 1, 10000 Zagreb</izvorni_sadrzaj>
    <derivirana_varijabla naziv="DomainObject.Predmet.StrankaFormatedWithAdressOIB_1"> NARDUS N.T. d.o.o., OIB 99772022299, Karamanov prilaz 1, 10000 Zagreb</derivirana_varijabla>
  </DomainObject.Predmet.StrankaFormatedWithAdressOIB>
  <DomainObject.Predmet.StrankaWithAdress>
    <izvorni_sadrzaj>NARDUS N.T. d.o.o. Karamanov prilaz 1,10000 Zagreb</izvorni_sadrzaj>
    <derivirana_varijabla naziv="DomainObject.Predmet.StrankaWithAdress_1">NARDUS N.T. d.o.o. Karamanov prilaz 1,10000 Zagreb</derivirana_varijabla>
  </DomainObject.Predmet.StrankaWithAdress>
  <DomainObject.Predmet.StrankaWithAdressOIB>
    <izvorni_sadrzaj>NARDUS N.T. d.o.o., OIB 99772022299, Karamanov prilaz 1,10000 Zagreb</izvorni_sadrzaj>
    <derivirana_varijabla naziv="DomainObject.Predmet.StrankaWithAdressOIB_1">NARDUS N.T. d.o.o., OIB 99772022299, Karamanov prilaz 1,10000 Zagreb</derivirana_varijabla>
  </DomainObject.Predmet.StrankaWithAdressOIB>
  <DomainObject.Predmet.StrankaNazivFormated>
    <izvorni_sadrzaj>NARDUS N.T. d.o.o.</izvorni_sadrzaj>
    <derivirana_varijabla naziv="DomainObject.Predmet.StrankaNazivFormated_1">NARDUS N.T. d.o.o.</derivirana_varijabla>
  </DomainObject.Predmet.StrankaNazivFormated>
  <DomainObject.Predmet.StrankaNazivFormatedOIB>
    <izvorni_sadrzaj>NARDUS N.T. d.o.o., OIB 99772022299</izvorni_sadrzaj>
    <derivirana_varijabla naziv="DomainObject.Predmet.StrankaNazivFormatedOIB_1">NARDUS N.T. d.o.o., OIB 99772022299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NARDUS N.T. d.o.o.</item>
    </izvorni_sadrzaj>
    <derivirana_varijabla naziv="DomainObject.Predmet.StrankaListFormated_1">
      <item>NARDUS N.T. d.o.o.</item>
    </derivirana_varijabla>
  </DomainObject.Predmet.StrankaListFormated>
  <DomainObject.Predmet.StrankaListFormatedOIB>
    <izvorni_sadrzaj>
      <item>NARDUS N.T. d.o.o., OIB 99772022299</item>
    </izvorni_sadrzaj>
    <derivirana_varijabla naziv="DomainObject.Predmet.StrankaListFormatedOIB_1">
      <item>NARDUS N.T. d.o.o., OIB 99772022299</item>
    </derivirana_varijabla>
  </DomainObject.Predmet.StrankaListFormatedOIB>
  <DomainObject.Predmet.StrankaListFormatedWithAdress>
    <izvorni_sadrzaj>
      <item>NARDUS N.T. d.o.o., Karamanov prilaz 1, 10000 Zagreb</item>
    </izvorni_sadrzaj>
    <derivirana_varijabla naziv="DomainObject.Predmet.StrankaListFormatedWithAdress_1">
      <item>NARDUS N.T. d.o.o., Karamanov prilaz 1, 10000 Zagreb</item>
    </derivirana_varijabla>
  </DomainObject.Predmet.StrankaListFormatedWithAdress>
  <DomainObject.Predmet.StrankaListFormatedWithAdressOIB>
    <izvorni_sadrzaj>
      <item>NARDUS N.T. d.o.o., OIB 99772022299, Karamanov prilaz 1, 10000 Zagreb</item>
    </izvorni_sadrzaj>
    <derivirana_varijabla naziv="DomainObject.Predmet.StrankaListFormatedWithAdressOIB_1">
      <item>NARDUS N.T. d.o.o., OIB 99772022299, Karamanov prilaz 1, 10000 Zagreb</item>
    </derivirana_varijabla>
  </DomainObject.Predmet.StrankaListFormatedWithAdressOIB>
  <DomainObject.Predmet.StrankaListNazivFormated>
    <izvorni_sadrzaj>
      <item>NARDUS N.T. d.o.o.</item>
    </izvorni_sadrzaj>
    <derivirana_varijabla naziv="DomainObject.Predmet.StrankaListNazivFormated_1">
      <item>NARDUS N.T. d.o.o.</item>
    </derivirana_varijabla>
  </DomainObject.Predmet.StrankaListNazivFormated>
  <DomainObject.Predmet.StrankaListNazivFormatedOIB>
    <izvorni_sadrzaj>
      <item>NARDUS N.T. d.o.o., OIB 99772022299</item>
    </izvorni_sadrzaj>
    <derivirana_varijabla naziv="DomainObject.Predmet.StrankaListNazivFormatedOIB_1">
      <item>NARDUS N.T. d.o.o., OIB 99772022299</item>
    </derivirana_varijabla>
  </DomainObject.Predmet.StrankaListNazivFormatedOIB>
  <DomainObject.Predmet.ProtuStrankaListFormated>
    <izvorni_sadrzaj>
      <item>NARDUS N.T. d.o.o. zastupanog po punomoćniku PAVAO MRKONJIĆ</item>
    </izvorni_sadrzaj>
    <derivirana_varijabla naziv="DomainObject.Predmet.ProtuStrankaListFormated_1">
      <item>NARDUS N.T. d.o.o. zastupanog po punomoćniku PAVAO MRKONJIĆ</item>
    </derivirana_varijabla>
  </DomainObject.Predmet.ProtuStrankaListFormated>
  <DomainObject.Predmet.ProtuStrankaListFormatedOIB>
    <izvorni_sadrzaj>
      <item>NARDUS N.T. d.o.o., OIB 99772022299 zastupanog po punomoćniku PAVAO MRKONJIĆ</item>
    </izvorni_sadrzaj>
    <derivirana_varijabla naziv="DomainObject.Predmet.ProtuStrankaListFormatedOIB_1">
      <item>NARDUS N.T. d.o.o., OIB 99772022299 zastupanog po punomoćniku PAVAO MRKONJIĆ</item>
    </derivirana_varijabla>
  </DomainObject.Predmet.ProtuStrankaListFormatedOIB>
  <DomainObject.Predmet.ProtuStrankaListFormatedWithAdress>
    <izvorni_sadrzaj>
      <item>NARDUS N.T. d.o.o., Karamanov prilaz 1, 10000 Zagreb zastupanog po punomoćniku PAVAO MRKONJIĆ</item>
    </izvorni_sadrzaj>
    <derivirana_varijabla naziv="DomainObject.Predmet.ProtuStrankaListFormatedWithAdress_1">
      <item>NARDUS N.T. d.o.o., Karamanov prilaz 1, 10000 Zagreb zastupanog po punomoćniku PAVAO MRKONJIĆ</item>
    </derivirana_varijabla>
  </DomainObject.Predmet.ProtuStrankaListFormatedWithAdress>
  <DomainObject.Predmet.ProtuStrankaListFormatedWithAdressOIB>
    <izvorni_sadrzaj>
      <item>NARDUS N.T. d.o.o., OIB 99772022299, Karamanov prilaz 1, 10000 Zagreb zastupanog po punomoćniku PAVAO MRKONJIĆ</item>
    </izvorni_sadrzaj>
    <derivirana_varijabla naziv="DomainObject.Predmet.ProtuStrankaListFormatedWithAdressOIB_1">
      <item>NARDUS N.T. d.o.o., OIB 99772022299, Karamanov prilaz 1, 10000 Zagreb zastupanog po punomoćniku PAVAO MRKONJIĆ</item>
    </derivirana_varijabla>
  </DomainObject.Predmet.ProtuStrankaListFormatedWithAdressOIB>
  <DomainObject.Predmet.ProtuStrankaListNazivFormated>
    <izvorni_sadrzaj>
      <item>NARDUS N.T. d.o.o.</item>
    </izvorni_sadrzaj>
    <derivirana_varijabla naziv="DomainObject.Predmet.ProtuStrankaListNazivFormated_1">
      <item>NARDUS N.T. d.o.o.</item>
    </derivirana_varijabla>
  </DomainObject.Predmet.ProtuStrankaListNazivFormated>
  <DomainObject.Predmet.ProtuStrankaListNazivFormatedOIB>
    <izvorni_sadrzaj>
      <item>NARDUS N.T. d.o.o., OIB 99772022299</item>
    </izvorni_sadrzaj>
    <derivirana_varijabla naziv="DomainObject.Predmet.ProtuStrankaListNazivFormatedOIB_1">
      <item>NARDUS N.T. d.o.o., OIB 99772022299</item>
    </derivirana_varijabla>
  </DomainObject.Predmet.ProtuStrankaListNazivFormatedOIB>
  <DomainObject.Predmet.OstaliListFormated>
    <izvorni_sadrzaj>
      <item>PAVAO MRKONJIĆ punomoćnik sudionika u postupku NARDUS N.T. d.o.o.</item>
    </izvorni_sadrzaj>
    <derivirana_varijabla naziv="DomainObject.Predmet.OstaliListFormated_1">
      <item>PAVAO MRKONJIĆ punomoćnik sudionika u postupku NARDUS N.T. d.o.o.</item>
    </derivirana_varijabla>
  </DomainObject.Predmet.OstaliListFormated>
  <DomainObject.Predmet.OstaliListFormatedOIB>
    <izvorni_sadrzaj>
      <item>PAVAO MRKONJIĆ punomoćnik sudionika u postupku NARDUS N.T. d.o.o.</item>
    </izvorni_sadrzaj>
    <derivirana_varijabla naziv="DomainObject.Predmet.OstaliListFormatedOIB_1">
      <item>PAVAO MRKONJIĆ punomoćnik sudionika u postupku NARDUS N.T. d.o.o.</item>
    </derivirana_varijabla>
  </DomainObject.Predmet.OstaliListFormatedOIB>
  <DomainObject.Predmet.OstaliListFormatedWithAdress>
    <izvorni_sadrzaj>
      <item>PAVAO MRKONJIĆ, A.T.Mimare 24, 10000 Zagreb punomoćnik sudionika u postupku NARDUS N.T. d.o.o.</item>
    </izvorni_sadrzaj>
    <derivirana_varijabla naziv="DomainObject.Predmet.OstaliListFormatedWithAdress_1">
      <item>PAVAO MRKONJIĆ, A.T.Mimare 24, 10000 Zagreb punomoćnik sudionika u postupku NARDUS N.T. d.o.o.</item>
    </derivirana_varijabla>
  </DomainObject.Predmet.OstaliListFormatedWithAdress>
  <DomainObject.Predmet.OstaliListFormatedWithAdressOIB>
    <izvorni_sadrzaj>
      <item>PAVAO MRKONJIĆ, A.T.Mimare 24, 10000 Zagreb punomoćnik sudionika u postupku NARDUS N.T. d.o.o.</item>
    </izvorni_sadrzaj>
    <derivirana_varijabla naziv="DomainObject.Predmet.OstaliListFormatedWithAdressOIB_1">
      <item>PAVAO MRKONJIĆ, A.T.Mimare 24, 10000 Zagreb punomoćnik sudionika u postupku NARDUS N.T.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NARDUS N.T. d.o.o.</izvorni_sadrzaj>
    <derivirana_varijabla naziv="DomainObject.Predmet.StrankaIDrugi_1">NARDUS N.T. d.o.o.</derivirana_varijabla>
  </DomainObject.Predmet.StrankaIDrugi>
  <DomainObject.Predmet.ProtustrankaIDrugi>
    <izvorni_sadrzaj>NARDUS N.T. d.o.o.</izvorni_sadrzaj>
    <derivirana_varijabla naziv="DomainObject.Predmet.ProtustrankaIDrugi_1">NARDUS N.T. d.o.o.</derivirana_varijabla>
  </DomainObject.Predmet.ProtustrankaIDrugi>
  <DomainObject.Predmet.StrankaIDrugiAdressOIB>
    <izvorni_sadrzaj>NARDUS N.T. d.o.o., OIB 99772022299, Karamanov prilaz 1, 10000 Zagreb</izvorni_sadrzaj>
    <derivirana_varijabla naziv="DomainObject.Predmet.StrankaIDrugiAdressOIB_1">NARDUS N.T. d.o.o., OIB 99772022299, Karamanov prilaz 1, 10000 Zagreb</derivirana_varijabla>
  </DomainObject.Predmet.StrankaIDrugiAdressOIB>
  <DomainObject.Predmet.ProtustrankaIDrugiAdressOIB>
    <izvorni_sadrzaj>NARDUS N.T. d.o.o., OIB 99772022299, Karamanov prilaz 1, 10000 Zagreb</izvorni_sadrzaj>
    <derivirana_varijabla naziv="DomainObject.Predmet.ProtustrankaIDrugiAdressOIB_1">NARDUS N.T. d.o.o., OIB 99772022299,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ožujka 2019.</izvorni_sadrzaj>
    <derivirana_varijabla naziv="DomainObject.Predmet.OdlukaRjesenje.DatumDonosenjaOdluke_1">11.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St-1067/2018-47</izvorni_sadrzaj>
    <derivirana_varijabla naziv="DomainObject.Predmet.OdlukaRjesenje.Oznaka_1">St-1067/2018-47</derivirana_varijabla>
  </DomainObject.Predmet.OdlukaRjesenje.Oznaka>
  <DomainObject.Predmet.SudioniciListNaziv>
    <izvorni_sadrzaj>
      <item>NARDUS N.T. d.o.o.</item>
      <item>NARDUS N.T. d.o.o.</item>
      <item>PAVAO MRKONJIĆ</item>
    </izvorni_sadrzaj>
    <derivirana_varijabla naziv="DomainObject.Predmet.SudioniciListNaziv_1">
      <item>NARDUS N.T. d.o.o.</item>
      <item>NARDUS N.T. d.o.o.</item>
      <item>PAVAO MRKONJIĆ</item>
    </derivirana_varijabla>
  </DomainObject.Predmet.SudioniciListNaziv>
  <DomainObject.Predmet.SudioniciListAdressOIB>
    <izvorni_sadrzaj>
      <item>NARDUS N.T. d.o.o., OIB 99772022299, Karamanov prilaz 1,10000 Zagreb</item>
      <item>NARDUS N.T. d.o.o., OIB 99772022299, Karamanov prilaz 1,10000 Zagreb</item>
      <item>PAVAO MRKONJIĆ, A.T.Mimare 24,10000 Zagreb</item>
    </izvorni_sadrzaj>
    <derivirana_varijabla naziv="DomainObject.Predmet.SudioniciListAdressOIB_1">
      <item>NARDUS N.T. d.o.o., OIB 99772022299, Karamanov prilaz 1,10000 Zagreb</item>
      <item>NARDUS N.T. d.o.o., OIB 99772022299, Karamanov prilaz 1,10000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99772022299</item>
      <item>, OIB 99772022299</item>
      <item>, OIB null</item>
    </izvorni_sadrzaj>
    <derivirana_varijabla naziv="DomainObject.Predmet.SudioniciListNazivOIB_1">
      <item>, OIB 99772022299</item>
      <item>, OIB 99772022299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St-1067/2018-27</izvorni_sadrzaj>
    <derivirana_varijabla naziv="DomainObject.PredzadnjaOdlukaIzPredmeta.Oznaka_1">St-1067/2018-27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1700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2019-05-09T08:13:00Z</dcterms:created>
  <dc:creator>Korisnik</dc:creator>
  <cp:lastModifiedBy>Valentina Delač</cp:lastModifiedBy>
  <cp:lastPrinted>2019-05-09T08:16:00Z</cp:lastPrinted>
  <dcterms:modified xmlns:xsi="http://www.w3.org/2001/XMLSchema-instance" xsi:type="dcterms:W3CDTF">2019-05-09T08:16:00Z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(Nardus Rj naknada troškova Fina Pravilnik.docx)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