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62765" w14:paraId="e96276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C7067C">
        <w:t>42</w:t>
      </w:r>
      <w:r w:rsidR="00335557">
        <w:t>5</w:t>
      </w:r>
      <w:r w:rsidR="00BA1C62">
        <w:t>/16</w:t>
      </w:r>
      <w:r w:rsidR="003E7285">
        <w:t>-</w:t>
      </w:r>
      <w:r w:rsidR="004D7EFB">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CD61F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291C88" w:rsidRPr="00291C88">
        <w:rPr>
          <w:rFonts w:cs="Arial" w:hAnsi="Arial" w:ascii="Arial"/>
          <w:color w:val="003366"/>
          <w:sz w:val="18"/>
          <w:szCs w:val="18"/>
        </w:rPr>
        <w:t xml:space="preserve"> </w:t>
      </w:r>
      <w:r w:rsidR="00822302" w:rsidRPr="00822302">
        <w:t>AETERNUM VESTRUM d.o.o.</w:t>
      </w:r>
      <w:r w:rsidR="00E0630B" w:rsidRPr="00822302">
        <w:t xml:space="preserve">, </w:t>
      </w:r>
      <w:r w:rsidR="00822302" w:rsidRPr="00822302">
        <w:t>Zagreb, Nehruov trg 29</w:t>
      </w:r>
      <w:r w:rsidR="00DB45DE" w:rsidRPr="00822302">
        <w:t xml:space="preserve">, </w:t>
      </w:r>
      <w:r w:rsidRPr="00822302">
        <w:t>OIB</w:t>
      </w:r>
      <w:r w:rsidR="00342CA6" w:rsidRPr="00822302">
        <w:t xml:space="preserve"> </w:t>
      </w:r>
      <w:r w:rsidR="00822302" w:rsidRPr="00822302">
        <w:t>35576896454</w:t>
      </w:r>
      <w:r w:rsidR="000A2CA0" w:rsidRPr="001E0FA9">
        <w:t>,</w:t>
      </w:r>
      <w:r w:rsidR="000A2CA0" w:rsidRPr="00C254D4">
        <w:t xml:space="preserve"> dana </w:t>
      </w:r>
      <w:r w:rsidR="00291C88">
        <w:t>1</w:t>
      </w:r>
      <w:r w:rsidR="00EE4820">
        <w:t>4</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822302" w:rsidRPr="00822302">
        <w:t>AETERNUM VESTRUM d.o.o., Zagreb, Nehruov trg 29, OIB 35576896454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822302" w:rsidRPr="00822302">
        <w:t>AETERNUM VESTRUM d.o.o., Zagreb, Nehruov trg 29, OIB 35576896454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310B4" w:rsidP="000A2CA0" w:rsidR="000A2CA0" w:rsidRPr="00C254D4">
      <w:pPr>
        <w:jc w:val="both"/>
        <w:rPr>
          <w:b/>
        </w:rPr>
      </w:pPr>
      <w:r>
        <w:rPr>
          <w:b/>
        </w:rPr>
        <w:t>8. lipanj</w:t>
      </w:r>
      <w:r w:rsidR="002173D6">
        <w:rPr>
          <w:b/>
        </w:rPr>
        <w:t xml:space="preserve"> </w:t>
      </w:r>
      <w:r w:rsidR="00CE3CCE">
        <w:rPr>
          <w:b/>
        </w:rPr>
        <w:t>201</w:t>
      </w:r>
      <w:r w:rsidR="00E97FA9">
        <w:rPr>
          <w:b/>
        </w:rPr>
        <w:t>7</w:t>
      </w:r>
      <w:r w:rsidR="000A2CA0" w:rsidRPr="00C254D4">
        <w:rPr>
          <w:b/>
        </w:rPr>
        <w:t xml:space="preserve">. godine u </w:t>
      </w:r>
      <w:r>
        <w:rPr>
          <w:b/>
        </w:rPr>
        <w:t>9</w:t>
      </w:r>
      <w:r w:rsidR="00700A85">
        <w:rPr>
          <w:b/>
        </w:rPr>
        <w:t>,</w:t>
      </w:r>
      <w:r w:rsidR="00822302">
        <w:rPr>
          <w:b/>
        </w:rPr>
        <w:t>5</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F36F7">
      <w:r w:rsidRPr="00C254D4">
        <w:t xml:space="preserve">- dužnik </w:t>
      </w:r>
      <w:r w:rsidR="00822302" w:rsidRPr="00822302">
        <w:t>AETERNUM VESTRUM d.o.o., Zagreb</w:t>
      </w:r>
    </w:p>
    <w:p w:rsidRDefault="000A2CA0" w:rsidP="000A2CA0" w:rsidR="001E0FA9" w:rsidRPr="00822302">
      <w:r w:rsidRPr="00C254D4">
        <w:t>-</w:t>
      </w:r>
      <w:r w:rsidR="005C6BCD" w:rsidRPr="00C254D4">
        <w:t xml:space="preserve"> zakonski zastupnik </w:t>
      </w:r>
      <w:r w:rsidR="005C6BCD" w:rsidRPr="001E0FA9">
        <w:t>dužnika</w:t>
      </w:r>
      <w:r w:rsidRPr="001E0FA9">
        <w:t xml:space="preserve"> </w:t>
      </w:r>
      <w:r w:rsidR="00822302" w:rsidRPr="00822302">
        <w:t>Milan Štimac</w:t>
      </w:r>
    </w:p>
    <w:p w:rsidRDefault="000A2CA0" w:rsidP="000A2CA0" w:rsidR="000A2CA0" w:rsidRPr="00822302">
      <w:r w:rsidRPr="00822302">
        <w:t>- FINA</w:t>
      </w:r>
    </w:p>
    <w:p w:rsidRDefault="005058C0" w:rsidP="00342CA6" w:rsidR="0059213C" w:rsidRPr="00822302">
      <w:r w:rsidRPr="00822302">
        <w:t>-</w:t>
      </w:r>
      <w:r w:rsidR="00B95680" w:rsidRPr="00822302">
        <w:t xml:space="preserve"> </w:t>
      </w:r>
      <w:r w:rsidR="00822302" w:rsidRPr="00822302">
        <w:t>Hrvatska poštanska banka d.d.</w:t>
      </w:r>
    </w:p>
    <w:p w:rsidRDefault="00822302" w:rsidP="00342CA6" w:rsidR="00822302" w:rsidRPr="00822302">
      <w:r w:rsidRPr="00822302">
        <w:t>- Raiffeisenbank Austria d.d.</w:t>
      </w:r>
    </w:p>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F4EA6">
        <w:t>18</w:t>
      </w:r>
      <w:r w:rsidR="0059213C">
        <w:t>. svibnja</w:t>
      </w:r>
      <w:r w:rsidR="00700A85">
        <w:t xml:space="preserve"> 2016</w:t>
      </w:r>
      <w:r w:rsidRPr="00C254D4">
        <w:t>. prijedlog za otvaranje stečajnog postupka nad dužnikom</w:t>
      </w:r>
      <w:r w:rsidR="009C4845" w:rsidRPr="009C4845">
        <w:t xml:space="preserve"> </w:t>
      </w:r>
      <w:r w:rsidR="00822302" w:rsidRPr="00822302">
        <w:t>AETERNUM VESTRUM d.o.o., Zagreb, Nehruov trg 29, OIB 35576896454</w:t>
      </w:r>
      <w:r w:rsidRPr="00C254D4">
        <w:t>.</w:t>
      </w:r>
      <w:r w:rsidR="000518E3">
        <w:t xml:space="preserve"> </w:t>
      </w:r>
    </w:p>
    <w:p w:rsidRDefault="00D04603" w:rsidP="007A1EED" w:rsidR="000A2CA0" w:rsidRPr="00C254D4">
      <w:pPr>
        <w:ind w:firstLine="708"/>
        <w:jc w:val="both"/>
      </w:pPr>
      <w:r>
        <w:t xml:space="preserve"> </w:t>
      </w:r>
    </w:p>
    <w:p w:rsidRDefault="000A2CA0" w:rsidP="001E7C0C"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822302">
        <w:t>218</w:t>
      </w:r>
      <w:r w:rsidR="00321D3A">
        <w:t xml:space="preserve"> dana </w:t>
      </w:r>
      <w:r w:rsidR="000518E3">
        <w:t xml:space="preserve">evidentirane neizvršene osnove za plaćanje u ukupnom iznosu od </w:t>
      </w:r>
      <w:r w:rsidR="00822302">
        <w:t>387.988,78</w:t>
      </w:r>
      <w:r w:rsidR="00667114">
        <w:t xml:space="preserve"> </w:t>
      </w:r>
      <w:r w:rsidR="000518E3">
        <w:t xml:space="preserve">kn, te da dužnik ima </w:t>
      </w:r>
      <w:r w:rsidR="00822302">
        <w:t xml:space="preserve">dva </w:t>
      </w:r>
      <w:r w:rsidR="00E335CD">
        <w:t>zaposlen</w:t>
      </w:r>
      <w:r w:rsidR="007D65EE">
        <w:t>a</w:t>
      </w:r>
      <w:r w:rsidR="000518E3">
        <w:t xml:space="preserve">. Predlagatelj </w:t>
      </w:r>
      <w:r w:rsidR="00875593">
        <w:t xml:space="preserve">nadalje </w:t>
      </w:r>
      <w:r w:rsidR="000518E3">
        <w:t>navodi da dužnik ima račun</w:t>
      </w:r>
      <w:r w:rsidR="00822302">
        <w:t>e</w:t>
      </w:r>
      <w:r w:rsidR="000518E3">
        <w:t xml:space="preserve"> kod</w:t>
      </w:r>
      <w:r w:rsidR="009C4845" w:rsidRPr="009C4845">
        <w:t xml:space="preserve"> </w:t>
      </w:r>
      <w:r w:rsidR="00822302">
        <w:t>Hrvatske poštanske banke</w:t>
      </w:r>
      <w:r w:rsidR="001E0FA9" w:rsidRPr="001E0FA9">
        <w:t xml:space="preserve"> d.d.</w:t>
      </w:r>
      <w:r w:rsidR="00822302">
        <w:t xml:space="preserve"> i </w:t>
      </w:r>
      <w:r w:rsidR="00822302" w:rsidRPr="00822302">
        <w:t>Raiffeisenbank Austria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E7C0C">
        <w:t>1</w:t>
      </w:r>
      <w:r w:rsidR="00CF4EA6">
        <w:t>4</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0CFC" w:rsidR="00770CFC">
      <w:r>
        <w:separator/>
      </w:r>
    </w:p>
  </w:endnote>
  <w:endnote w:id="0" w:type="continuationSeparator">
    <w:p w:rsidRDefault="00770CFC" w:rsidR="00770C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0CFC" w:rsidR="00770CFC">
      <w:r>
        <w:separator/>
      </w:r>
    </w:p>
  </w:footnote>
  <w:footnote w:id="0" w:type="continuationSeparator">
    <w:p w:rsidRDefault="00770CFC" w:rsidR="00770C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5E85">
      <w:rPr>
        <w:rStyle w:val="Brojstranice"/>
        <w:noProof/>
      </w:rPr>
      <w:t>3</w:t>
    </w:r>
    <w:r>
      <w:rPr>
        <w:rStyle w:val="Brojstranice"/>
      </w:rPr>
      <w:fldChar w:fldCharType="end"/>
    </w:r>
  </w:p>
  <w:p w:rsidRDefault="00874E6C" w:rsidP="004D27C4" w:rsidR="00874E6C">
    <w:pPr>
      <w:pStyle w:val="Zaglavlje"/>
      <w:jc w:val="right"/>
    </w:pPr>
    <w:r>
      <w:t>4 St-</w:t>
    </w:r>
    <w:r w:rsidR="00E97FA9">
      <w:t>4</w:t>
    </w:r>
    <w:r w:rsidR="006310B4">
      <w:t>42</w:t>
    </w:r>
    <w:r w:rsidR="00822302">
      <w:t>5</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4C65"/>
    <w:rsid w:val="000B6904"/>
    <w:rsid w:val="000D3BF2"/>
    <w:rsid w:val="000E7C58"/>
    <w:rsid w:val="000F0A0A"/>
    <w:rsid w:val="00127BDB"/>
    <w:rsid w:val="001638FB"/>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5F32"/>
    <w:rsid w:val="002B1238"/>
    <w:rsid w:val="002D16B2"/>
    <w:rsid w:val="002D49A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416AC3"/>
    <w:rsid w:val="00416AD8"/>
    <w:rsid w:val="00441AC3"/>
    <w:rsid w:val="0048030C"/>
    <w:rsid w:val="00481639"/>
    <w:rsid w:val="00486384"/>
    <w:rsid w:val="004A0FE7"/>
    <w:rsid w:val="004A5EF0"/>
    <w:rsid w:val="004A60AE"/>
    <w:rsid w:val="004A7F80"/>
    <w:rsid w:val="004B4514"/>
    <w:rsid w:val="004D27C4"/>
    <w:rsid w:val="004D7EFB"/>
    <w:rsid w:val="004F36F7"/>
    <w:rsid w:val="005058C0"/>
    <w:rsid w:val="0053264E"/>
    <w:rsid w:val="00544C75"/>
    <w:rsid w:val="00581300"/>
    <w:rsid w:val="00585E85"/>
    <w:rsid w:val="00590273"/>
    <w:rsid w:val="00590CB5"/>
    <w:rsid w:val="0059213C"/>
    <w:rsid w:val="005A562D"/>
    <w:rsid w:val="005B23B4"/>
    <w:rsid w:val="005C6BCD"/>
    <w:rsid w:val="005D0494"/>
    <w:rsid w:val="00603882"/>
    <w:rsid w:val="00607A84"/>
    <w:rsid w:val="00622616"/>
    <w:rsid w:val="006310B4"/>
    <w:rsid w:val="00642C42"/>
    <w:rsid w:val="006564E0"/>
    <w:rsid w:val="00667114"/>
    <w:rsid w:val="00683588"/>
    <w:rsid w:val="00692A6B"/>
    <w:rsid w:val="006B123A"/>
    <w:rsid w:val="006E135E"/>
    <w:rsid w:val="006E6641"/>
    <w:rsid w:val="006F21D7"/>
    <w:rsid w:val="00700A85"/>
    <w:rsid w:val="00725DA9"/>
    <w:rsid w:val="00727C1D"/>
    <w:rsid w:val="0074482B"/>
    <w:rsid w:val="007455D1"/>
    <w:rsid w:val="0075040F"/>
    <w:rsid w:val="00751E24"/>
    <w:rsid w:val="00757A14"/>
    <w:rsid w:val="00770CFC"/>
    <w:rsid w:val="0077108C"/>
    <w:rsid w:val="007A1EED"/>
    <w:rsid w:val="007A2CAC"/>
    <w:rsid w:val="007A2E26"/>
    <w:rsid w:val="007A4E5A"/>
    <w:rsid w:val="007B09AF"/>
    <w:rsid w:val="007B4990"/>
    <w:rsid w:val="007B7994"/>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906436"/>
    <w:rsid w:val="00931B98"/>
    <w:rsid w:val="00940B1A"/>
    <w:rsid w:val="00945F2A"/>
    <w:rsid w:val="0098691D"/>
    <w:rsid w:val="009A0E71"/>
    <w:rsid w:val="009C3989"/>
    <w:rsid w:val="009C3CF5"/>
    <w:rsid w:val="009C4845"/>
    <w:rsid w:val="009F2713"/>
    <w:rsid w:val="00A031C0"/>
    <w:rsid w:val="00A064DE"/>
    <w:rsid w:val="00A374FB"/>
    <w:rsid w:val="00A44F89"/>
    <w:rsid w:val="00A46B90"/>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17DE4"/>
    <w:rsid w:val="00C254D4"/>
    <w:rsid w:val="00C27193"/>
    <w:rsid w:val="00C50F6D"/>
    <w:rsid w:val="00C7067C"/>
    <w:rsid w:val="00C82259"/>
    <w:rsid w:val="00C94654"/>
    <w:rsid w:val="00CD3218"/>
    <w:rsid w:val="00CD61F0"/>
    <w:rsid w:val="00CE3CCE"/>
    <w:rsid w:val="00CF4EA6"/>
    <w:rsid w:val="00D04603"/>
    <w:rsid w:val="00D15887"/>
    <w:rsid w:val="00D2297E"/>
    <w:rsid w:val="00D3460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630B"/>
    <w:rsid w:val="00E11917"/>
    <w:rsid w:val="00E15553"/>
    <w:rsid w:val="00E21746"/>
    <w:rsid w:val="00E335CD"/>
    <w:rsid w:val="00E5039B"/>
    <w:rsid w:val="00E64F26"/>
    <w:rsid w:val="00E779EF"/>
    <w:rsid w:val="00E9731D"/>
    <w:rsid w:val="00E97FA9"/>
    <w:rsid w:val="00EA180E"/>
    <w:rsid w:val="00EA386D"/>
    <w:rsid w:val="00EB6105"/>
    <w:rsid w:val="00EC095A"/>
    <w:rsid w:val="00EC3814"/>
    <w:rsid w:val="00EC7F36"/>
    <w:rsid w:val="00EE4820"/>
    <w:rsid w:val="00EF68C6"/>
    <w:rsid w:val="00F11929"/>
    <w:rsid w:val="00F26569"/>
    <w:rsid w:val="00F43861"/>
    <w:rsid w:val="00F45C94"/>
    <w:rsid w:val="00F7542A"/>
    <w:rsid w:val="00FA5973"/>
    <w:rsid w:val="00FB5822"/>
    <w:rsid w:val="00FE4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46B90"/>
    <w:rPr>
      <w:color w:val="808080"/>
      <w:bdr w:space="0" w:sz="0" w:color="auto" w:val="none"/>
      <w:shd w:fill="auto" w:color="auto" w:val="clear"/>
    </w:rPr>
  </w:style>
  <w:style w:customStyle="true" w:styleId="eSPISCCParagraphDefaultFont" w:type="character">
    <w:name w:val="eSPIS_CC_Paragraph Default Font"/>
    <w:basedOn w:val="Zadanifontodlomka"/>
    <w:rsid w:val="00A46B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6B90"/>
    <w:rPr>
      <w:bdr w:space="0" w:sz="0" w:color="auto" w:val="none"/>
      <w:shd w:fill="FFFFCC" w:color="auto" w:val="clear"/>
      <w:lang w:val="hr-HR"/>
    </w:rPr>
  </w:style>
  <w:style w:customStyle="true" w:styleId="PozadinaSvijetloCrvena" w:type="character">
    <w:name w:val="Pozadina_SvijetloCrvena"/>
    <w:basedOn w:val="eSPISCCParagraphDefaultFont"/>
    <w:rsid w:val="00A46B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6B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46B90"/>
    <w:rPr>
      <w:color w:val="808080"/>
      <w:bdr w:color="auto" w:space="0" w:sz="0" w:val="none"/>
      <w:shd w:color="auto" w:fill="auto" w:val="clear"/>
    </w:rPr>
  </w:style>
  <w:style w:customStyle="1" w:styleId="eSPISCCParagraphDefaultFont" w:type="character">
    <w:name w:val="eSPIS_CC_Paragraph Default Font"/>
    <w:basedOn w:val="Zadanifontodlomka"/>
    <w:rsid w:val="00A46B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6B90"/>
    <w:rPr>
      <w:bdr w:color="auto" w:space="0" w:sz="0" w:val="none"/>
      <w:shd w:color="auto" w:fill="FFFFCC" w:val="clear"/>
      <w:lang w:val="hr-HR"/>
    </w:rPr>
  </w:style>
  <w:style w:customStyle="1" w:styleId="PozadinaSvijetloCrvena" w:type="character">
    <w:name w:val="Pozadina_SvijetloCrvena"/>
    <w:basedOn w:val="eSPISCCParagraphDefaultFont"/>
    <w:rsid w:val="00A46B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6B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St-4425/2016-5</izvorni_sadrzaj>
    <derivirana_varijabla naziv="DomainObject.Oznaka_1">St-4425/2016-5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4425</izvorni_sadrzaj>
    <derivirana_varijabla naziv="DomainObject.Predmet.Broj_1">4425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St-4425/2016</izvorni_sadrzaj>
    <derivirana_varijabla naziv="DomainObject.Predmet.OznakaBroj_1">St-4425/2016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AETERNUM VESTRUM d.o.o. zastupanog po punomoćniku Milan Štimac</izvorni_sadrzaj>
    <derivirana_varijabla naziv="DomainObject.Predmet.ProtustrankaFormated_1">  AETERNUM VESTRUM d.o.o. zastupanog po punomoćniku Milan Štimac</derivirana_varijabla>
  </DomainObject.Predmet.ProtustrankaFormated>
  <DomainObject.Predmet.ProtustrankaFormatedOIB>
    <izvorni_sadrzaj>  AETERNUM VESTRUM d.o.o., OIB 35576896454 zastupanog po punomoćniku Milan Štimac</izvorni_sadrzaj>
    <derivirana_varijabla naziv="DomainObject.Predmet.ProtustrankaFormatedOIB_1">  AETERNUM VESTRUM d.o.o., OIB 35576896454 zastupanog po punomoćniku Milan Štimac</derivirana_varijabla>
  </DomainObject.Predmet.ProtustrankaFormatedOIB>
  <DomainObject.Predmet.ProtustrankaFormatedWithAdress>
    <izvorni_sadrzaj> AETERNUM VESTRUM d.o.o., Nehruov trg 29, 10000 Zagreb zastupanog po punomoćniku Milan Štimac</izvorni_sadrzaj>
    <derivirana_varijabla naziv="DomainObject.Predmet.ProtustrankaFormatedWithAdress_1"> AETERNUM VESTRUM d.o.o., Nehruov trg 29, 10000 Zagreb zastupanog po punomoćniku Milan Štimac</derivirana_varijabla>
  </DomainObject.Predmet.ProtustrankaFormatedWithAdress>
  <DomainObject.Predmet.ProtustrankaFormatedWithAdressOIB>
    <izvorni_sadrzaj> AETERNUM VESTRUM d.o.o., OIB 35576896454, Nehruov trg 29, 10000 Zagreb zastupanog po punomoćniku Milan Štimac</izvorni_sadrzaj>
    <derivirana_varijabla naziv="DomainObject.Predmet.ProtustrankaFormatedWithAdressOIB_1"> AETERNUM VESTRUM d.o.o., OIB 35576896454, Nehruov trg 29, 10000 Zagreb zastupanog po punomoćniku Milan Štimac</derivirana_varijabla>
  </DomainObject.Predmet.ProtustrankaFormatedWithAdressOIB>
  <DomainObject.Predmet.ProtustrankaWithAdress>
    <izvorni_sadrzaj>AETERNUM VESTRUM d.o.o. Nehruov trg 29, 10000 Zagreb</izvorni_sadrzaj>
    <derivirana_varijabla naziv="DomainObject.Predmet.ProtustrankaWithAdress_1">AETERNUM VESTRUM d.o.o. Nehruov trg 29, 10000 Zagreb</derivirana_varijabla>
  </DomainObject.Predmet.ProtustrankaWithAdress>
  <DomainObject.Predmet.ProtustrankaWithAdressOIB>
    <izvorni_sadrzaj>AETERNUM VESTRUM d.o.o., OIB 35576896454, Nehruov trg 29, 10000 Zagreb</izvorni_sadrzaj>
    <derivirana_varijabla naziv="DomainObject.Predmet.ProtustrankaWithAdressOIB_1">AETERNUM VESTRUM d.o.o., OIB 35576896454, Nehruov trg 29, 10000 Zagreb</derivirana_varijabla>
  </DomainObject.Predmet.ProtustrankaWithAdressOIB>
  <DomainObject.Predmet.ProtustrankaNazivFormated>
    <izvorni_sadrzaj>AETERNUM VESTRUM d.o.o.</izvorni_sadrzaj>
    <derivirana_varijabla naziv="DomainObject.Predmet.ProtustrankaNazivFormated_1">AETERNUM VESTRUM d.o.o.</derivirana_varijabla>
  </DomainObject.Predmet.ProtustrankaNazivFormated>
  <DomainObject.Predmet.ProtustrankaNazivFormatedOIB>
    <izvorni_sadrzaj>AETERNUM VESTRUM d.o.o., OIB 35576896454</izvorni_sadrzaj>
    <derivirana_varijabla naziv="DomainObject.Predmet.ProtustrankaNazivFormatedOIB_1">AETERNUM VESTRUM d.o.o., OIB 35576896454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AETERNUM VESTRUM d.o.o. zastupanog po punomoćniku Milan Štimac</item>
    </izvorni_sadrzaj>
    <derivirana_varijabla naziv="DomainObject.Predmet.ProtuStrankaListFormated_1">
      <item>AETERNUM VESTRUM d.o.o. zastupanog po punomoćniku Milan Štimac</item>
    </derivirana_varijabla>
  </DomainObject.Predmet.ProtuStrankaListFormated>
  <DomainObject.Predmet.ProtuStrankaListFormatedOIB>
    <izvorni_sadrzaj>
      <item>AETERNUM VESTRUM d.o.o., OIB 35576896454 zastupanog po punomoćniku Milan Štimac</item>
    </izvorni_sadrzaj>
    <derivirana_varijabla naziv="DomainObject.Predmet.ProtuStrankaListFormatedOIB_1">
      <item>AETERNUM VESTRUM d.o.o., OIB 35576896454 zastupanog po punomoćniku Milan Štimac</item>
    </derivirana_varijabla>
  </DomainObject.Predmet.ProtuStrankaListFormatedOIB>
  <DomainObject.Predmet.ProtuStrankaListFormatedWithAdress>
    <izvorni_sadrzaj>
      <item>AETERNUM VESTRUM d.o.o., Nehruov trg 29, 10000 Zagreb zastupanog po punomoćniku Milan Štimac</item>
    </izvorni_sadrzaj>
    <derivirana_varijabla naziv="DomainObject.Predmet.ProtuStrankaListFormatedWithAdress_1">
      <item>AETERNUM VESTRUM d.o.o., Nehruov trg 29, 10000 Zagreb zastupanog po punomoćniku Milan Štimac</item>
    </derivirana_varijabla>
  </DomainObject.Predmet.ProtuStrankaListFormatedWithAdress>
  <DomainObject.Predmet.ProtuStrankaListFormatedWithAdressOIB>
    <izvorni_sadrzaj>
      <item>AETERNUM VESTRUM d.o.o., OIB 35576896454, Nehruov trg 29, 10000 Zagreb zastupanog po punomoćniku Milan Štimac</item>
    </izvorni_sadrzaj>
    <derivirana_varijabla naziv="DomainObject.Predmet.ProtuStrankaListFormatedWithAdressOIB_1">
      <item>AETERNUM VESTRUM d.o.o., OIB 35576896454, Nehruov trg 29, 10000 Zagreb zastupanog po punomoćniku Milan Štimac</item>
    </derivirana_varijabla>
  </DomainObject.Predmet.ProtuStrankaListFormatedWithAdressOIB>
  <DomainObject.Predmet.ProtuStrankaListNazivFormated>
    <izvorni_sadrzaj>
      <item>AETERNUM VESTRUM d.o.o.</item>
    </izvorni_sadrzaj>
    <derivirana_varijabla naziv="DomainObject.Predmet.ProtuStrankaListNazivFormated_1">
      <item>AETERNUM VESTRUM d.o.o.</item>
    </derivirana_varijabla>
  </DomainObject.Predmet.ProtuStrankaListNazivFormated>
  <DomainObject.Predmet.ProtuStrankaListNazivFormatedOIB>
    <izvorni_sadrzaj>
      <item>AETERNUM VESTRUM d.o.o., OIB 35576896454</item>
    </izvorni_sadrzaj>
    <derivirana_varijabla naziv="DomainObject.Predmet.ProtuStrankaListNazivFormatedOIB_1">
      <item>AETERNUM VESTRUM d.o.o., OIB 35576896454</item>
    </derivirana_varijabla>
  </DomainObject.Predmet.ProtuStrankaListNazivFormatedOIB>
  <DomainObject.Predmet.OstaliListFormated>
    <izvorni_sadrzaj>
      <item>Milan Štimac punomoćnik sudionika u postupku AETERNUM VESTRUM d.o.o.</item>
    </izvorni_sadrzaj>
    <derivirana_varijabla naziv="DomainObject.Predmet.OstaliListFormated_1">
      <item>Milan Štimac punomoćnik sudionika u postupku AETERNUM VESTRUM d.o.o.</item>
    </derivirana_varijabla>
  </DomainObject.Predmet.OstaliListFormated>
  <DomainObject.Predmet.OstaliListFormatedOIB>
    <izvorni_sadrzaj>
      <item>Milan Štimac, OIB 77165090586 punomoćnik sudionika u postupku AETERNUM VESTRUM d.o.o.</item>
    </izvorni_sadrzaj>
    <derivirana_varijabla naziv="DomainObject.Predmet.OstaliListFormatedOIB_1">
      <item>Milan Štimac, OIB 77165090586 punomoćnik sudionika u postupku AETERNUM VESTRUM d.o.o.</item>
    </derivirana_varijabla>
  </DomainObject.Predmet.OstaliListFormatedOIB>
  <DomainObject.Predmet.OstaliListFormatedWithAdress>
    <izvorni_sadrzaj>
      <item>Milan Štimac, Preradovićeva Ulica 37, 10000 Zagreb punomoćnik sudionika u postupku AETERNUM VESTRUM d.o.o.</item>
    </izvorni_sadrzaj>
    <derivirana_varijabla naziv="DomainObject.Predmet.OstaliListFormatedWithAdress_1">
      <item>Milan Štimac, Preradovićeva Ulica 37, 10000 Zagreb punomoćnik sudionika u postupku AETERNUM VESTRUM d.o.o.</item>
    </derivirana_varijabla>
  </DomainObject.Predmet.OstaliListFormatedWithAdress>
  <DomainObject.Predmet.OstaliListFormatedWithAdressOIB>
    <izvorni_sadrzaj>
      <item>Milan Štimac, OIB 77165090586, Preradovićeva Ulica 37, 10000 Zagreb punomoćnik sudionika u postupku AETERNUM VESTRUM d.o.o.</item>
    </izvorni_sadrzaj>
    <derivirana_varijabla naziv="DomainObject.Predmet.OstaliListFormatedWithAdressOIB_1">
      <item>Milan Štimac, OIB 77165090586, Preradovićeva Ulica 37, 10000 Zagreb punomoćnik sudionika u postupku AETERNUM VESTRUM d.o.o.</item>
    </derivirana_varijabla>
  </DomainObject.Predmet.OstaliListFormatedWithAdressOIB>
  <DomainObject.Predmet.OstaliListNazivFormated>
    <izvorni_sadrzaj>
      <item>Milan Štimac</item>
    </izvorni_sadrzaj>
    <derivirana_varijabla naziv="DomainObject.Predmet.OstaliListNazivFormated_1">
      <item>Milan Štimac</item>
    </derivirana_varijabla>
  </DomainObject.Predmet.OstaliListNazivFormated>
  <DomainObject.Predmet.OstaliListNazivFormatedOIB>
    <izvorni_sadrzaj>
      <item>Milan Štimac, OIB 77165090586</item>
    </izvorni_sadrzaj>
    <derivirana_varijabla naziv="DomainObject.Predmet.OstaliListNazivFormatedOIB_1">
      <item>Milan Štimac, OIB 77165090586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St-4425/2016-5</izvorni_sadrzaj>
    <derivirana_varijabla naziv="DomainObject.PoslovniBrojDokumenta_1">St-4425/2016-5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AETERNUM VESTRUM d.o.o.</izvorni_sadrzaj>
    <derivirana_varijabla naziv="DomainObject.Predmet.ProtustrankaIDrugi_1">AETERNUM VESTRUM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AETERNUM VESTRUM d.o.o., OIB 35576896454, Nehruov trg 29, 10000 Zagreb</izvorni_sadrzaj>
    <derivirana_varijabla naziv="DomainObject.Predmet.ProtustrankaIDrugiAdressOIB_1">AETERNUM VESTRUM d.o.o., OIB 35576896454, Nehruov trg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AETERNUM VESTRUM d.o.o.</item>
      <item>Milan Štimac</item>
    </izvorni_sadrzaj>
    <derivirana_varijabla naziv="DomainObject.Predmet.SudioniciListNaziv_1">
      <item>FINA Regionalni centar Zagreb</item>
      <item>AETERNUM VESTRUM d.o.o.</item>
      <item>Milan Štimac</item>
    </derivirana_varijabla>
  </DomainObject.Predmet.SudioniciListNaziv>
  <DomainObject.Predmet.SudioniciListAdressOIB>
    <izvorni_sadrzaj>
      <item>FINA Regionalni centar Zagreb, OIB 85821130368, Trg svibanjskih žrtava 1995. br. 1,10000 Zagreb</item>
      <item>AETERNUM VESTRUM d.o.o., OIB 35576896454, Nehruov trg 29,10000 Zagreb</item>
      <item>Milan Štimac, OIB 77165090586, Preradovićeva Ulica 37,10000 Zagreb</item>
    </izvorni_sadrzaj>
    <derivirana_varijabla naziv="DomainObject.Predmet.SudioniciListAdressOIB_1">
      <item>FINA Regionalni centar Zagreb, OIB 85821130368, Trg svibanjskih žrtava 1995. br. 1,10000 Zagreb</item>
      <item>AETERNUM VESTRUM d.o.o., OIB 35576896454, Nehruov trg 29,10000 Zagreb</item>
      <item>Milan Štimac, OIB 77165090586, Preradovićeva Ulica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35576896454</item>
      <item>, OIB 77165090586</item>
    </izvorni_sadrzaj>
    <derivirana_varijabla naziv="DomainObject.Predmet.SudioniciListNazivOIB_1">
      <item>, OIB 85821130368</item>
      <item>, OIB 35576896454</item>
      <item>, OIB 77165090586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975</properties:Words>
  <properties:Characters>5114</properties:Characters>
  <properties:Lines>130</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2017-03-14T07:14:00Z</dcterms:created>
  <dc:creator>gboljkovac</dc:creator>
  <cp:lastModifiedBy>Marina Markić</cp:lastModifiedBy>
  <cp:lastPrinted>2017-03-14T07:30:00Z</cp:lastPrinted>
  <dcterms:modified xmlns:xsi="http://www.w3.org/2001/XMLSchema-instance" xsi:type="dcterms:W3CDTF">2017-03-14T07:30:00Z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St-4425/2016-5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