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37e15" w14:paraId="5837e15" w:rsidRDefault="00FC1E52" w:rsidP="00E62B36" w:rsidR="00E83F7A">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83F7A" w:rsidP="00311D00" w:rsidR="00E83F7A"/>
    <w:p w:rsidRDefault="00E62B36" w:rsidP="00420F48" w:rsidR="00E62B36">
      <w:pPr>
        <w:jc w:val="center"/>
      </w:pPr>
      <w:r>
        <w:t>U   I M E  R E P U B L I K E   H R V A T S K E</w:t>
      </w:r>
    </w:p>
    <w:p w:rsidRDefault="00E62B36" w:rsidP="00420F48" w:rsidR="00E62B36">
      <w:pPr>
        <w:jc w:val="center"/>
      </w:pPr>
    </w:p>
    <w:p w:rsidRDefault="00E62B36" w:rsidP="00311D00" w:rsidR="00E83F7A">
      <w:pPr>
        <w:jc w:val="center"/>
      </w:pPr>
      <w:r>
        <w:t>R J E Š E N J E</w:t>
      </w:r>
    </w:p>
    <w:p w:rsidRDefault="00E62B36" w:rsidP="00E62B36" w:rsidR="00E62B36"/>
    <w:p w:rsidRDefault="00E62B36" w:rsidP="00DA5A2F" w:rsidR="00DA5A2F">
      <w:pPr>
        <w:jc w:val="both"/>
      </w:pPr>
      <w:r>
        <w:t xml:space="preserve">               </w:t>
      </w:r>
      <w:r w:rsidR="00DA5A2F">
        <w:t xml:space="preserve">Trgovački sud u Splitu, po sucu ovog suda Katarini Mikulić,  kao stečajnom sucu, u stečajnom postupku nad stečajnim dužnikom  </w:t>
      </w:r>
      <w:r w:rsidR="00692AA2">
        <w:t>ZANATLIJA, d.o.o., "u stečaju", Zrinjsko-Frankopanska 62, Split, OIB: 249594674471</w:t>
      </w:r>
      <w:r w:rsidR="00DA5A2F">
        <w:t xml:space="preserve">,  dana </w:t>
      </w:r>
      <w:r w:rsidR="006014C0">
        <w:t>30</w:t>
      </w:r>
      <w:r w:rsidR="00DA5A2F">
        <w:t xml:space="preserve">. ožujka 2017. godine </w:t>
      </w:r>
    </w:p>
    <w:p w:rsidRDefault="00DA5A2F" w:rsidP="00DA5A2F" w:rsidR="00DA5A2F">
      <w:pPr>
        <w:jc w:val="both"/>
      </w:pPr>
    </w:p>
    <w:p w:rsidRDefault="00E62B36" w:rsidP="00DA5A2F" w:rsidR="00E62B36">
      <w:pPr>
        <w:jc w:val="center"/>
      </w:pPr>
      <w:r>
        <w:t>r i j e š i o     j e</w:t>
      </w:r>
    </w:p>
    <w:p w:rsidRDefault="00E83F7A" w:rsidP="00E62B36" w:rsidR="00E83F7A"/>
    <w:p w:rsidRDefault="00DA5A2F" w:rsidP="00DA5A2F" w:rsidR="00E62B36">
      <w:pPr>
        <w:jc w:val="both"/>
      </w:pPr>
      <w:r>
        <w:t xml:space="preserve">I. </w:t>
      </w:r>
      <w:r w:rsidR="00E62B36">
        <w:t xml:space="preserve">Zaključuje se stečajni postupak </w:t>
      </w:r>
      <w:r w:rsidR="00C2009C">
        <w:t xml:space="preserve">nad </w:t>
      </w:r>
      <w:r>
        <w:t xml:space="preserve">stečajnim dužnikom  </w:t>
      </w:r>
      <w:r w:rsidR="00692AA2">
        <w:t>ZANATLIJA, d.o.o., "u stečaju", Zrinjsko-Frankopanska 62, Split, OIB: 249594674471</w:t>
      </w:r>
      <w:r w:rsidR="00420F48">
        <w:t>.</w:t>
      </w:r>
    </w:p>
    <w:p w:rsidRDefault="00DA5A2F" w:rsidP="00DA5A2F" w:rsidR="00DA5A2F">
      <w:pPr>
        <w:jc w:val="both"/>
      </w:pPr>
    </w:p>
    <w:p w:rsidRDefault="00DA5A2F" w:rsidP="00DA5A2F" w:rsidR="00E62B36">
      <w:pPr>
        <w:jc w:val="both"/>
      </w:pPr>
      <w:r>
        <w:t xml:space="preserve">II. </w:t>
      </w:r>
      <w:r w:rsidR="00E62B36">
        <w:t>Registarski odjel ovog suda nakon pravomoćnosti ovog rješenje izvršit će brisanje stečajnog dužnika iz sudskog registra.</w:t>
      </w:r>
    </w:p>
    <w:p w:rsidRDefault="00DA5A2F" w:rsidP="00DA5A2F" w:rsidR="00DA5A2F">
      <w:pPr>
        <w:jc w:val="both"/>
      </w:pPr>
    </w:p>
    <w:p w:rsidRDefault="00DA5A2F" w:rsidP="00DA5A2F" w:rsidR="00D7081E">
      <w:pPr>
        <w:jc w:val="both"/>
      </w:pPr>
      <w:r>
        <w:t xml:space="preserve">III. </w:t>
      </w:r>
      <w:r w:rsidR="00D7081E">
        <w:t>Stečajn</w:t>
      </w:r>
      <w:r w:rsidR="00C2009C">
        <w:t>a</w:t>
      </w:r>
      <w:r w:rsidR="00D7081E">
        <w:t xml:space="preserve"> upravitelj</w:t>
      </w:r>
      <w:r w:rsidR="00C2009C">
        <w:t>ica</w:t>
      </w:r>
      <w:r w:rsidR="00D7081E">
        <w:t xml:space="preserve"> </w:t>
      </w:r>
      <w:r>
        <w:t xml:space="preserve">Anči Bašić, dipl. oec., Mažuranićevo šetalište 35, OIB: </w:t>
      </w:r>
      <w:r w:rsidRPr="00B3466D">
        <w:t>38874953663</w:t>
      </w:r>
      <w:r>
        <w:t xml:space="preserve"> </w:t>
      </w:r>
      <w:r w:rsidR="00E83F7A" w:rsidRPr="00DA5A2F">
        <w:rPr>
          <w:szCs w:val="24"/>
        </w:rPr>
        <w:t xml:space="preserve"> </w:t>
      </w:r>
      <w:r w:rsidR="00D7081E">
        <w:t>može i nakon zaključenja stečajnog postupka  u ime  i za račun stečajne mase</w:t>
      </w:r>
      <w:r w:rsidR="00C2009C">
        <w:t xml:space="preserve"> nad </w:t>
      </w:r>
      <w:r w:rsidR="00D7081E">
        <w:t xml:space="preserve"> </w:t>
      </w:r>
      <w:r>
        <w:t xml:space="preserve">stečajnim dužnikom  </w:t>
      </w:r>
      <w:r w:rsidR="00692AA2">
        <w:t xml:space="preserve">ZANATLIJA, d.o.o., "u stečaju", Zrinjsko-Frankopanska 62, Split, OIB: 249594674471 </w:t>
      </w:r>
      <w:r w:rsidR="00D7081E">
        <w:t>unovčiti preostalu imov</w:t>
      </w:r>
      <w:r w:rsidR="00AC76BA">
        <w:t>i</w:t>
      </w:r>
      <w:r w:rsidR="00D7081E">
        <w:t xml:space="preserve">nu dužnika koja predstavlja stečajnu masu, nastaviti  postupke  radi ostvarivanja i naplate  tražbina  stečajnog dužnika prema trećim osobama </w:t>
      </w:r>
      <w:r w:rsidR="00AC76BA">
        <w:t xml:space="preserve">u onim slučajevima u kojima se </w:t>
      </w:r>
      <w:r w:rsidR="00D7081E">
        <w:t>osnovano može pretpostaviti da će vođenjem tih postupaka biti ostvarena imovinska korist za stečajnu masu stečajnog dužnika,</w:t>
      </w:r>
      <w:r w:rsidR="00AC76BA">
        <w:t xml:space="preserve"> te u ime i za račun stečajne mase voditi sporove radi prikupljanja imovine koja u nju ulazi,</w:t>
      </w:r>
      <w:r w:rsidR="00D7081E">
        <w:t xml:space="preserve"> te o obavlj</w:t>
      </w:r>
      <w:r w:rsidR="00AC76BA">
        <w:t>enim radnjama</w:t>
      </w:r>
      <w:r w:rsidR="00D7081E">
        <w:t xml:space="preserve"> podnositi izvješća  stečajnom sucu. </w:t>
      </w:r>
    </w:p>
    <w:p w:rsidRDefault="00DA5A2F" w:rsidP="00DA5A2F" w:rsidR="00DA5A2F">
      <w:pPr>
        <w:jc w:val="both"/>
      </w:pPr>
    </w:p>
    <w:p w:rsidRDefault="00DA5A2F" w:rsidP="00DA5A2F" w:rsidR="00E62B36">
      <w:pPr>
        <w:jc w:val="both"/>
      </w:pPr>
      <w:r>
        <w:t xml:space="preserve">IV. </w:t>
      </w:r>
      <w:r w:rsidR="00E62B36">
        <w:t xml:space="preserve">Ovo rješenje bit će objavljeno </w:t>
      </w:r>
      <w:r w:rsidR="00FC1E52">
        <w:t>na mrežnoj stranici e-oglasna ploča Trgovačkog suda u Splitu</w:t>
      </w:r>
      <w:r w:rsidR="00E62B36">
        <w:t xml:space="preserve">. </w:t>
      </w:r>
    </w:p>
    <w:p w:rsidRDefault="00F012AC" w:rsidP="00E62B36" w:rsidR="00E62B36">
      <w:r>
        <w:t xml:space="preserve"> </w:t>
      </w:r>
    </w:p>
    <w:p w:rsidRDefault="00E62B36" w:rsidP="00420F48" w:rsidR="00E62B36">
      <w:pPr>
        <w:jc w:val="center"/>
      </w:pPr>
      <w:r>
        <w:t>Obrazloženje</w:t>
      </w:r>
    </w:p>
    <w:p w:rsidRDefault="00E62B36" w:rsidP="00E62B36" w:rsidR="00E62B36"/>
    <w:p w:rsidRDefault="00692AA2" w:rsidP="00692AA2" w:rsidR="00692AA2">
      <w:pPr>
        <w:pStyle w:val="Tijeloteksta-uvlaka3"/>
        <w:ind w:firstLine="708" w:left="0"/>
        <w:jc w:val="both"/>
      </w:pPr>
      <w:r w:rsidRPr="00281F76">
        <w:t>Rješenjem ovog suda br. 4. ST-55/2013 od 12. srpnja 2013. godine  otvoren je stečajni postupak nad stečajnim dužnikom ZANATLIJA d.o.o. za građevinarstvo i usluge, Split, Zrinjsko Frankopanska 63, OIB: 24959467447.</w:t>
      </w:r>
    </w:p>
    <w:p w:rsidRDefault="00692AA2" w:rsidP="00692AA2" w:rsidR="00692AA2" w:rsidRPr="00281F76">
      <w:pPr>
        <w:pStyle w:val="Tijeloteksta-uvlaka3"/>
        <w:ind w:firstLine="708" w:left="0"/>
        <w:jc w:val="both"/>
      </w:pPr>
    </w:p>
    <w:p w:rsidRDefault="00692AA2" w:rsidP="00692AA2" w:rsidR="00692AA2">
      <w:pPr>
        <w:pStyle w:val="Tijeloteksta-uvlaka3"/>
        <w:ind w:firstLine="708" w:left="0"/>
        <w:jc w:val="both"/>
      </w:pPr>
      <w:r w:rsidRPr="00281F76">
        <w:t>Istim rješenjem za stečajnog upravitelja imenovana je Anči Bašić, dipl. oec, Split, Mažuranićevo šetalište 35, OIB:38874953663.</w:t>
      </w:r>
    </w:p>
    <w:p w:rsidRDefault="00F012AC" w:rsidP="00692AA2" w:rsidR="00F012AC">
      <w:pPr>
        <w:pStyle w:val="Tijeloteksta"/>
        <w:spacing w:after="0"/>
        <w:jc w:val="both"/>
      </w:pPr>
    </w:p>
    <w:p w:rsidRDefault="00E62B36" w:rsidP="00E83F7A" w:rsidR="008B596A">
      <w:pPr>
        <w:ind w:firstLine="708"/>
        <w:jc w:val="both"/>
      </w:pPr>
      <w:r>
        <w:t>U naprijed navedenom stečajnom postupku ispitane su prijave tražbina stečajnih vjerovnika, unovčen</w:t>
      </w:r>
      <w:r w:rsidR="008B596A">
        <w:t>a</w:t>
      </w:r>
      <w:r>
        <w:t xml:space="preserve"> je imovin</w:t>
      </w:r>
      <w:r w:rsidR="008B596A">
        <w:t>a</w:t>
      </w:r>
      <w:r>
        <w:t xml:space="preserve"> stečajnog dužnika koj</w:t>
      </w:r>
      <w:r w:rsidR="008B596A">
        <w:t>a</w:t>
      </w:r>
      <w:r>
        <w:t xml:space="preserve"> je predstavlja</w:t>
      </w:r>
      <w:r w:rsidR="008B596A">
        <w:t>la stečajnu masu.</w:t>
      </w:r>
    </w:p>
    <w:p w:rsidRDefault="008B596A" w:rsidP="00420F48" w:rsidR="008B596A">
      <w:pPr>
        <w:ind w:firstLine="708"/>
        <w:jc w:val="both"/>
      </w:pPr>
    </w:p>
    <w:p w:rsidRDefault="00E62B36" w:rsidP="00420F48" w:rsidR="00E62B36">
      <w:pPr>
        <w:ind w:firstLine="708"/>
        <w:jc w:val="both"/>
      </w:pPr>
      <w:r>
        <w:lastRenderedPageBreak/>
        <w:t>Stečajn</w:t>
      </w:r>
      <w:r w:rsidR="00DA5A2F">
        <w:t>a</w:t>
      </w:r>
      <w:r w:rsidR="003B6852">
        <w:t xml:space="preserve"> upravitelj</w:t>
      </w:r>
      <w:r w:rsidR="00DA5A2F">
        <w:t>ica</w:t>
      </w:r>
      <w:r>
        <w:t xml:space="preserve"> </w:t>
      </w:r>
      <w:r w:rsidR="003B6852">
        <w:t>dostavi</w:t>
      </w:r>
      <w:r w:rsidR="00DA5A2F">
        <w:t>la</w:t>
      </w:r>
      <w:r>
        <w:t xml:space="preserve"> </w:t>
      </w:r>
      <w:r w:rsidR="00AC76BA">
        <w:t xml:space="preserve">je </w:t>
      </w:r>
      <w:r>
        <w:t xml:space="preserve">sudu </w:t>
      </w:r>
      <w:r w:rsidR="008B596A">
        <w:t>završno izvješće uz</w:t>
      </w:r>
      <w:r>
        <w:t xml:space="preserve"> završni račun. </w:t>
      </w:r>
    </w:p>
    <w:p w:rsidRDefault="00E62B36" w:rsidP="00420F48" w:rsidR="00E62B36">
      <w:pPr>
        <w:jc w:val="both"/>
      </w:pPr>
    </w:p>
    <w:p w:rsidRDefault="00E62B36" w:rsidP="00C2009C" w:rsidR="00C2009C">
      <w:pPr>
        <w:ind w:firstLine="708"/>
        <w:jc w:val="both"/>
      </w:pPr>
      <w:r>
        <w:t xml:space="preserve">Rješenjem ovog suda </w:t>
      </w:r>
      <w:r w:rsidR="008B596A">
        <w:t xml:space="preserve">pod gornjim poslovnim brojem od </w:t>
      </w:r>
      <w:r w:rsidR="00DA5A2F">
        <w:t>25</w:t>
      </w:r>
      <w:r w:rsidR="00E83F7A">
        <w:t>. siječnja 2017</w:t>
      </w:r>
      <w:r w:rsidR="008B596A">
        <w:t xml:space="preserve">. godine određeno je </w:t>
      </w:r>
      <w:r>
        <w:t xml:space="preserve">završno ročište vjerovnika za dan  </w:t>
      </w:r>
      <w:r w:rsidR="002D02D6">
        <w:t>06</w:t>
      </w:r>
      <w:r w:rsidR="00DA5A2F">
        <w:t>. ožujka</w:t>
      </w:r>
      <w:r w:rsidR="00E83F7A">
        <w:t xml:space="preserve"> 2017</w:t>
      </w:r>
      <w:r>
        <w:t xml:space="preserve">. godine, radi </w:t>
      </w:r>
      <w:r w:rsidR="00F012AC">
        <w:t xml:space="preserve">raspravljanja o završnom izvješću i završnom računu stečajnog upravitelja </w:t>
      </w:r>
      <w:r w:rsidR="00DA5A2F">
        <w:t>te o prijedlogu za zaključenje stečajnog postupka</w:t>
      </w:r>
      <w:r w:rsidR="00C2009C" w:rsidRPr="003B6852">
        <w:t>.</w:t>
      </w:r>
    </w:p>
    <w:p w:rsidRDefault="001C56C1" w:rsidP="00C2009C" w:rsidR="001C56C1">
      <w:pPr>
        <w:ind w:firstLine="708"/>
        <w:jc w:val="both"/>
      </w:pPr>
    </w:p>
    <w:p w:rsidRDefault="001C56C1" w:rsidP="002D02D6" w:rsidR="001C56C1">
      <w:pPr>
        <w:ind w:firstLine="708"/>
        <w:jc w:val="both"/>
      </w:pPr>
      <w:r>
        <w:t xml:space="preserve">Zaključkom od </w:t>
      </w:r>
      <w:r w:rsidR="002D02D6">
        <w:t>03</w:t>
      </w:r>
      <w:r>
        <w:t>. ožujka 2017. godi</w:t>
      </w:r>
      <w:r w:rsidR="002D02D6">
        <w:t xml:space="preserve">ne navedeno ročište je odgođeno, te je ponovno rješenjem od 13. ožujka 2017. godine sud odredio završno ročište vjerovnika </w:t>
      </w:r>
      <w:r>
        <w:t xml:space="preserve">za dan </w:t>
      </w:r>
      <w:r w:rsidR="002D02D6">
        <w:t>23</w:t>
      </w:r>
      <w:r>
        <w:t>. ožujka 2017. godine te je naveden</w:t>
      </w:r>
      <w:r w:rsidR="002D02D6">
        <w:t>i</w:t>
      </w:r>
      <w:r>
        <w:t xml:space="preserve"> zaključak</w:t>
      </w:r>
      <w:r w:rsidR="002D02D6">
        <w:t xml:space="preserve"> kao i rješenje o ponovnom određivanju ročišta</w:t>
      </w:r>
      <w:r>
        <w:t xml:space="preserve"> objavljen</w:t>
      </w:r>
      <w:r w:rsidR="002D02D6">
        <w:t>i</w:t>
      </w:r>
      <w:r>
        <w:t xml:space="preserve"> na mrežnoj stranici e-oglasna</w:t>
      </w:r>
      <w:r w:rsidR="002D02D6">
        <w:t xml:space="preserve"> ploča Trgovačkog suda u Splitu.</w:t>
      </w:r>
      <w:r w:rsidR="00311D00">
        <w:t xml:space="preserve"> </w:t>
      </w:r>
    </w:p>
    <w:p w:rsidRDefault="00311D00" w:rsidP="002D02D6" w:rsidR="00311D00">
      <w:pPr>
        <w:ind w:firstLine="708"/>
        <w:jc w:val="both"/>
      </w:pPr>
    </w:p>
    <w:p w:rsidRDefault="00311D00" w:rsidP="00311D00" w:rsidR="00E62B36">
      <w:pPr>
        <w:ind w:firstLine="708"/>
        <w:jc w:val="both"/>
      </w:pPr>
      <w:r>
        <w:t>Na navedenom ročištu prisutni vjerovnici nisu imali prigovore na završni račun, a niti su do dana održavanja ročišta u spis pristigli ni pisani prigovori na završni račun i izvješće stečajne upraviteljice.</w:t>
      </w:r>
    </w:p>
    <w:p w:rsidRDefault="00311D00" w:rsidP="00311D00" w:rsidR="00311D00">
      <w:pPr>
        <w:ind w:firstLine="708"/>
        <w:jc w:val="both"/>
      </w:pPr>
    </w:p>
    <w:p w:rsidRDefault="008F1A26" w:rsidP="008F1A26" w:rsidR="008F1A26">
      <w:pPr>
        <w:ind w:firstLine="708"/>
        <w:jc w:val="both"/>
        <w:rPr>
          <w:szCs w:val="24"/>
        </w:rPr>
      </w:pPr>
      <w:r>
        <w:rPr>
          <w:szCs w:val="24"/>
        </w:rPr>
        <w:t>Sukladno odredbama čl. 25. st. 1. točka 13. i čl. 196. Stečajnog zakona ("</w:t>
      </w:r>
      <w:r w:rsidRPr="00B91B71">
        <w:rPr>
          <w:szCs w:val="24"/>
        </w:rPr>
        <w:t xml:space="preserve">Narodne novine" broj </w:t>
      </w:r>
      <w:hyperlink r:id="rId11" w:history="true">
        <w:r w:rsidRPr="00B91B71">
          <w:rPr>
            <w:bCs/>
            <w:szCs w:val="24"/>
          </w:rPr>
          <w:t>44/96</w:t>
        </w:r>
      </w:hyperlink>
      <w:r w:rsidRPr="00B91B71">
        <w:rPr>
          <w:szCs w:val="24"/>
        </w:rPr>
        <w:t xml:space="preserve">, </w:t>
      </w:r>
      <w:hyperlink r:id="rId12" w:history="true">
        <w:r w:rsidRPr="00B91B71">
          <w:rPr>
            <w:bCs/>
            <w:szCs w:val="24"/>
          </w:rPr>
          <w:t>29/99</w:t>
        </w:r>
      </w:hyperlink>
      <w:r w:rsidRPr="00B91B71">
        <w:rPr>
          <w:szCs w:val="24"/>
        </w:rPr>
        <w:t xml:space="preserve">, </w:t>
      </w:r>
      <w:hyperlink r:id="rId13" w:history="true">
        <w:r w:rsidRPr="00B91B71">
          <w:rPr>
            <w:bCs/>
            <w:szCs w:val="24"/>
          </w:rPr>
          <w:t>129/00</w:t>
        </w:r>
      </w:hyperlink>
      <w:r w:rsidRPr="00B91B71">
        <w:rPr>
          <w:szCs w:val="24"/>
        </w:rPr>
        <w:t xml:space="preserve">, </w:t>
      </w:r>
      <w:hyperlink r:id="rId14" w:history="true">
        <w:r w:rsidRPr="00B91B71">
          <w:rPr>
            <w:bCs/>
            <w:szCs w:val="24"/>
          </w:rPr>
          <w:t>123/03</w:t>
        </w:r>
      </w:hyperlink>
      <w:r w:rsidRPr="00B91B71">
        <w:rPr>
          <w:szCs w:val="24"/>
        </w:rPr>
        <w:t xml:space="preserve">, </w:t>
      </w:r>
      <w:hyperlink r:id="rId15" w:history="true">
        <w:r w:rsidRPr="00B91B71">
          <w:rPr>
            <w:bCs/>
            <w:szCs w:val="24"/>
          </w:rPr>
          <w:t>82/06</w:t>
        </w:r>
      </w:hyperlink>
      <w:r w:rsidRPr="00B91B71">
        <w:rPr>
          <w:szCs w:val="24"/>
        </w:rPr>
        <w:t xml:space="preserve">, </w:t>
      </w:r>
      <w:hyperlink r:id="rId16" w:history="true">
        <w:r w:rsidRPr="00B91B71">
          <w:rPr>
            <w:bCs/>
            <w:szCs w:val="24"/>
          </w:rPr>
          <w:t>116/10</w:t>
        </w:r>
      </w:hyperlink>
      <w:r w:rsidRPr="00B91B71">
        <w:rPr>
          <w:szCs w:val="24"/>
        </w:rPr>
        <w:t xml:space="preserve">, </w:t>
      </w:r>
      <w:hyperlink r:id="rId17" w:history="true">
        <w:r w:rsidRPr="00B91B71">
          <w:rPr>
            <w:bCs/>
            <w:szCs w:val="24"/>
          </w:rPr>
          <w:t>25/12</w:t>
        </w:r>
      </w:hyperlink>
      <w:r w:rsidRPr="00B91B71">
        <w:rPr>
          <w:szCs w:val="24"/>
        </w:rPr>
        <w:t xml:space="preserve">, </w:t>
      </w:r>
      <w:hyperlink r:id="rId18" w:history="true">
        <w:r w:rsidRPr="00B91B71">
          <w:rPr>
            <w:bCs/>
            <w:szCs w:val="24"/>
          </w:rPr>
          <w:t>133/12</w:t>
        </w:r>
      </w:hyperlink>
      <w:r w:rsidRPr="00B91B71">
        <w:rPr>
          <w:szCs w:val="24"/>
        </w:rPr>
        <w:t xml:space="preserve">, </w:t>
      </w:r>
      <w:hyperlink r:id="rId19" w:history="true">
        <w:r w:rsidRPr="00B91B71">
          <w:rPr>
            <w:bCs/>
            <w:szCs w:val="24"/>
          </w:rPr>
          <w:t>45/13</w:t>
        </w:r>
      </w:hyperlink>
      <w:r w:rsidRPr="00B91B71">
        <w:rPr>
          <w:szCs w:val="24"/>
        </w:rPr>
        <w:t>)</w:t>
      </w:r>
      <w:r>
        <w:rPr>
          <w:szCs w:val="24"/>
        </w:rPr>
        <w:t xml:space="preserve"> i ostalim odredbama Stečajnog zakona,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pod točkom III. izreke ovog rješenja. </w:t>
      </w:r>
    </w:p>
    <w:p w:rsidRDefault="008F1A26" w:rsidP="008F1A26" w:rsidR="008F1A26">
      <w:pPr>
        <w:jc w:val="both"/>
      </w:pPr>
    </w:p>
    <w:p w:rsidRDefault="008F1A26" w:rsidP="008F1A26" w:rsidR="008F1A26" w:rsidRPr="00A96D59">
      <w:pPr>
        <w:ind w:firstLine="708"/>
        <w:jc w:val="both"/>
      </w:pPr>
      <w:r>
        <w:t>Slijedom  prednjeg, temeljem odredbi čl.  196  i  čl.  25  st.  1  toč. 13.  SZ</w:t>
      </w:r>
      <w:r w:rsidRPr="00A96D59">
        <w:rPr>
          <w:bCs/>
        </w:rPr>
        <w:t xml:space="preserve"> </w:t>
      </w:r>
      <w:r w:rsidRPr="00A96D59">
        <w:t xml:space="preserve">trebalo je donijeti ovo rješenje. </w:t>
      </w:r>
    </w:p>
    <w:p w:rsidRDefault="00E62B36" w:rsidP="00E62B36" w:rsidR="00E62B36"/>
    <w:p w:rsidRDefault="00E62B36" w:rsidP="00311D00" w:rsidR="00E62B36">
      <w:pPr>
        <w:jc w:val="center"/>
      </w:pPr>
      <w:r>
        <w:t xml:space="preserve">U  Splitu, </w:t>
      </w:r>
      <w:r w:rsidR="006014C0">
        <w:t>30</w:t>
      </w:r>
      <w:r w:rsidR="00DA5A2F">
        <w:t>. ožujka</w:t>
      </w:r>
      <w:r w:rsidR="008F1A26">
        <w:t xml:space="preserve"> 2017</w:t>
      </w:r>
      <w:r w:rsidR="00420F48">
        <w:t xml:space="preserve">. godine </w:t>
      </w:r>
    </w:p>
    <w:p w:rsidRDefault="00D7663B" w:rsidP="00D7663B" w:rsidR="00E62B36">
      <w:pPr>
        <w:ind w:firstLine="708" w:left="7080"/>
        <w:jc w:val="center"/>
      </w:pPr>
      <w:r>
        <w:t>SUDAC</w:t>
      </w:r>
    </w:p>
    <w:p w:rsidRDefault="00E62B36" w:rsidP="00420F48" w:rsidR="00E62B36">
      <w:pPr>
        <w:jc w:val="right"/>
      </w:pPr>
    </w:p>
    <w:p w:rsidRDefault="00E62B36" w:rsidP="00420F48" w:rsidR="00E62B36">
      <w:pPr>
        <w:jc w:val="right"/>
      </w:pPr>
    </w:p>
    <w:p w:rsidRDefault="00420F48" w:rsidP="00DD20EF" w:rsidR="00E62B36">
      <w:pPr>
        <w:jc w:val="right"/>
      </w:pPr>
      <w:r>
        <w:t xml:space="preserve">Katarina Mikulić </w:t>
      </w:r>
    </w:p>
    <w:p w:rsidRDefault="00420F48" w:rsidP="00E62B36" w:rsidR="00420F48"/>
    <w:p w:rsidRDefault="00E62B36" w:rsidP="00420F48" w:rsidR="00E62B36">
      <w:pPr>
        <w:jc w:val="both"/>
      </w:pPr>
      <w:r>
        <w:t>PRAVNA POUKA: Protiv ovog rješenja dopuštena je žalba Visokom trgovačkom sudu Republike Hrvatske u Zagrebu. Žalba se podnosi putem ovog suda u 2 primjerka, u roku od 8 dana od dana dostave rješenja.</w:t>
      </w:r>
    </w:p>
    <w:p w:rsidRDefault="00E62B36" w:rsidP="00E62B36" w:rsidR="00E62B36"/>
    <w:p w:rsidRDefault="00E62B36" w:rsidP="00E62B36" w:rsidR="00E62B36">
      <w:r>
        <w:t>DNA:</w:t>
      </w:r>
    </w:p>
    <w:p w:rsidRDefault="00E62B36" w:rsidP="00E62B36" w:rsidR="00D7663B">
      <w:r>
        <w:t>1.Stečajn</w:t>
      </w:r>
      <w:r w:rsidR="00C2009C">
        <w:t>a</w:t>
      </w:r>
      <w:r w:rsidR="003B6852">
        <w:t xml:space="preserve"> upravitelj</w:t>
      </w:r>
      <w:r w:rsidR="00C2009C">
        <w:t>ica</w:t>
      </w:r>
      <w:r>
        <w:t xml:space="preserve"> </w:t>
      </w:r>
    </w:p>
    <w:p w:rsidRDefault="00E62B36" w:rsidP="00E62B36" w:rsidR="00E62B36">
      <w:r>
        <w:t>2.FINA Split</w:t>
      </w:r>
    </w:p>
    <w:p w:rsidRDefault="00E62B36" w:rsidP="00E62B36" w:rsidR="00E62B36">
      <w:r>
        <w:t xml:space="preserve">3.Porezna uprava, Područni ured </w:t>
      </w:r>
      <w:r w:rsidR="001C56C1">
        <w:t>Split</w:t>
      </w:r>
    </w:p>
    <w:p w:rsidRDefault="00E62B36" w:rsidP="00E62B36" w:rsidR="00E62B36">
      <w:r>
        <w:t>4.ŽDO Građansko upravni odjel Split</w:t>
      </w:r>
    </w:p>
    <w:p w:rsidRDefault="00E62B36" w:rsidP="00E62B36" w:rsidR="00E62B36">
      <w:r>
        <w:t xml:space="preserve">5.Općinskom sudu u Splitu, Zemljišno knjižni odjel </w:t>
      </w:r>
    </w:p>
    <w:p w:rsidRDefault="00E62B36" w:rsidP="00E62B36" w:rsidR="00E62B36">
      <w:r>
        <w:t>7.</w:t>
      </w:r>
      <w:r w:rsidR="00D7663B">
        <w:t xml:space="preserve">sudsko stečajna pisarnica </w:t>
      </w:r>
      <w:r>
        <w:t xml:space="preserve"> </w:t>
      </w:r>
    </w:p>
    <w:p w:rsidRDefault="00311D00" w:rsidP="00E62B36" w:rsidR="00311D00">
      <w:r>
        <w:t xml:space="preserve">8. ured predsjednika </w:t>
      </w:r>
    </w:p>
    <w:p w:rsidRDefault="00311D00" w:rsidP="00E62B36" w:rsidR="00E62B36">
      <w:r>
        <w:t>9</w:t>
      </w:r>
      <w:r w:rsidR="00E62B36">
        <w:t>.</w:t>
      </w:r>
      <w:r w:rsidR="00C2009C">
        <w:t xml:space="preserve"> </w:t>
      </w:r>
      <w:r>
        <w:t>sudski</w:t>
      </w:r>
      <w:r w:rsidR="00C2009C">
        <w:t xml:space="preserve"> registar</w:t>
      </w:r>
      <w:r w:rsidR="00E62B36">
        <w:t xml:space="preserve"> – nakon pravomoćnosti rješenja</w:t>
      </w:r>
    </w:p>
    <w:p w:rsidRDefault="00311D00" w:rsidP="00E62B36" w:rsidR="00CB0A79">
      <w:r>
        <w:t>10</w:t>
      </w:r>
      <w:r w:rsidR="00CB0A79">
        <w:t xml:space="preserve">. </w:t>
      </w:r>
      <w:r w:rsidR="00D7663B">
        <w:t>e-</w:t>
      </w:r>
      <w:r w:rsidR="00CB0A79">
        <w:t xml:space="preserve">oglasna ploča </w:t>
      </w:r>
    </w:p>
    <w:p w:rsidRDefault="00311D00" w:rsidP="00E62B36" w:rsidR="00853B3E">
      <w:r>
        <w:t>11</w:t>
      </w:r>
      <w:r w:rsidR="00CB0A79">
        <w:t xml:space="preserve">. </w:t>
      </w:r>
      <w:r w:rsidR="00D7663B">
        <w:t>spis</w:t>
      </w:r>
      <w:r w:rsidR="00CB0A79">
        <w:t xml:space="preserve"> </w:t>
      </w:r>
    </w:p>
    <w:sectPr w:rsidSect="00FC1E52" w:rsidR="00853B3E">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A3" w:rsidP="00420F48" w:rsidR="00C511A3">
      <w:r>
        <w:separator/>
      </w:r>
    </w:p>
  </w:endnote>
  <w:endnote w:id="0" w:type="continuationSeparator">
    <w:p w:rsidRDefault="00C511A3" w:rsidP="00420F48" w:rsidR="00C51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129914"/>
      <w:docPartObj>
        <w:docPartGallery w:val="Page Numbers (Bottom of Page)"/>
        <w:docPartUnique/>
      </w:docPartObj>
    </w:sdtPr>
    <w:sdtEndPr/>
    <w:sdtContent>
      <w:p w:rsidRDefault="00FC1E52" w:rsidR="00FC1E52">
        <w:pPr>
          <w:pStyle w:val="Podnoje"/>
          <w:jc w:val="center"/>
        </w:pPr>
        <w:r>
          <w:fldChar w:fldCharType="begin"/>
        </w:r>
        <w:r>
          <w:instrText>PAGE   \* MERGEFORMAT</w:instrText>
        </w:r>
        <w:r>
          <w:fldChar w:fldCharType="separate"/>
        </w:r>
        <w:r w:rsidR="00C06C66">
          <w:rPr>
            <w:noProof/>
          </w:rPr>
          <w:t>2</w:t>
        </w:r>
        <w:r>
          <w:fldChar w:fldCharType="end"/>
        </w:r>
      </w:p>
    </w:sdtContent>
  </w:sdt>
  <w:p w:rsidRDefault="00FC1E52" w:rsidR="00FC1E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A3" w:rsidP="00420F48" w:rsidR="00C511A3">
      <w:r>
        <w:separator/>
      </w:r>
    </w:p>
  </w:footnote>
  <w:footnote w:id="0" w:type="continuationSeparator">
    <w:p w:rsidRDefault="00C511A3" w:rsidP="00420F48" w:rsidR="00C51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420F48" w:rsidR="00420F48">
    <w:pPr>
      <w:pStyle w:val="Zaglavlje"/>
      <w:jc w:val="right"/>
    </w:pPr>
    <w:r>
      <w:t>4.</w:t>
    </w:r>
    <w:r w:rsidR="00420F48">
      <w:t>St-</w:t>
    </w:r>
    <w:r w:rsidR="00692AA2">
      <w:t>55</w:t>
    </w:r>
    <w:r w:rsidR="00DA5A2F">
      <w:t>/2013</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FC1E52" w:rsidR="00FC1E52">
    <w:pPr>
      <w:pStyle w:val="Zaglavlje"/>
      <w:jc w:val="right"/>
    </w:pPr>
    <w:r>
      <w:t>4.St-</w:t>
    </w:r>
    <w:r w:rsidR="00692AA2">
      <w:t>55</w:t>
    </w:r>
    <w:r w:rsidR="00DA5A2F">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420AFE"/>
    <w:multiLevelType w:val="hybridMultilevel"/>
    <w:tmpl w:val="9B6CECCE"/>
    <w:lvl w:tplc="C73A75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1C56C1"/>
    <w:rsid w:val="002332F0"/>
    <w:rsid w:val="002D02D6"/>
    <w:rsid w:val="0030288A"/>
    <w:rsid w:val="00311D00"/>
    <w:rsid w:val="00356831"/>
    <w:rsid w:val="003B6852"/>
    <w:rsid w:val="003C2F22"/>
    <w:rsid w:val="00417EA6"/>
    <w:rsid w:val="00420F48"/>
    <w:rsid w:val="0051370E"/>
    <w:rsid w:val="005F36BE"/>
    <w:rsid w:val="006014C0"/>
    <w:rsid w:val="00632489"/>
    <w:rsid w:val="00692AA2"/>
    <w:rsid w:val="007F7A84"/>
    <w:rsid w:val="00814EDB"/>
    <w:rsid w:val="00815142"/>
    <w:rsid w:val="00853B3E"/>
    <w:rsid w:val="008A69D4"/>
    <w:rsid w:val="008B596A"/>
    <w:rsid w:val="008F1A26"/>
    <w:rsid w:val="00981D37"/>
    <w:rsid w:val="009A01C2"/>
    <w:rsid w:val="00A50464"/>
    <w:rsid w:val="00AC76BA"/>
    <w:rsid w:val="00AD3E49"/>
    <w:rsid w:val="00B102E0"/>
    <w:rsid w:val="00BE4A98"/>
    <w:rsid w:val="00C06C66"/>
    <w:rsid w:val="00C2009C"/>
    <w:rsid w:val="00C511A3"/>
    <w:rsid w:val="00CB0A79"/>
    <w:rsid w:val="00CE7751"/>
    <w:rsid w:val="00CF5106"/>
    <w:rsid w:val="00D7081E"/>
    <w:rsid w:val="00D7663B"/>
    <w:rsid w:val="00DA5A2F"/>
    <w:rsid w:val="00DD0D50"/>
    <w:rsid w:val="00DD20EF"/>
    <w:rsid w:val="00E62B36"/>
    <w:rsid w:val="00E83F7A"/>
    <w:rsid w:val="00ED66FD"/>
    <w:rsid w:val="00F007C1"/>
    <w:rsid w:val="00F012AC"/>
    <w:rsid w:val="00FA3B85"/>
    <w:rsid w:val="00FC1E52"/>
    <w:rsid w:val="00FE2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true"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C06C66"/>
    <w:rPr>
      <w:color w:val="808080"/>
      <w:bdr w:space="0" w:sz="0" w:color="auto" w:val="none"/>
      <w:shd w:fill="auto" w:color="auto" w:val="clear"/>
    </w:rPr>
  </w:style>
  <w:style w:customStyle="true" w:styleId="eSPISCCParagraphDefaultFont" w:type="character">
    <w:name w:val="eSPIS_CC_Paragraph Default Font"/>
    <w:basedOn w:val="Zadanifontodlomka"/>
    <w:rsid w:val="00C06C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C66"/>
    <w:rPr>
      <w:bdr w:space="0" w:sz="0" w:color="auto" w:val="none"/>
      <w:shd w:fill="FFFFCC" w:color="auto" w:val="clear"/>
      <w:lang w:val="hr-HR"/>
    </w:rPr>
  </w:style>
  <w:style w:customStyle="true" w:styleId="PozadinaSvijetloCrvena" w:type="character">
    <w:name w:val="Pozadina_SvijetloCrvena"/>
    <w:basedOn w:val="eSPISCCParagraphDefaultFont"/>
    <w:rsid w:val="00C06C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C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1"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C06C66"/>
    <w:rPr>
      <w:color w:val="808080"/>
      <w:bdr w:color="auto" w:space="0" w:sz="0" w:val="none"/>
      <w:shd w:color="auto" w:fill="auto" w:val="clear"/>
    </w:rPr>
  </w:style>
  <w:style w:customStyle="1" w:styleId="eSPISCCParagraphDefaultFont" w:type="character">
    <w:name w:val="eSPIS_CC_Paragraph Default Font"/>
    <w:basedOn w:val="Zadanifontodlomka"/>
    <w:rsid w:val="00C06C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6C66"/>
    <w:rPr>
      <w:bdr w:color="auto" w:space="0" w:sz="0" w:val="none"/>
      <w:shd w:color="auto" w:fill="FFFFCC" w:val="clear"/>
      <w:lang w:val="hr-HR"/>
    </w:rPr>
  </w:style>
  <w:style w:customStyle="1" w:styleId="PozadinaSvijetloCrvena" w:type="character">
    <w:name w:val="Pozadina_SvijetloCrvena"/>
    <w:basedOn w:val="eSPISCCParagraphDefaultFont"/>
    <w:rsid w:val="00C06C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6C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otustrankaFormated>
    <izvorni_sadrzaj>  ZANATLIJA, društvo s ograničenom odgovornošću za graditeljstvo i usluge, "u stečaju"</izvorni_sadrzaj>
    <derivirana_varijabla naziv="DomainObject.Predmet.ProtustrankaFormated_1">  ZANATLIJA, društvo s ograničenom odgovornošću za graditeljstvo i usluge, "u stečaju"</derivirana_varijabla>
  </DomainObject.Predmet.ProtustrankaFormated>
  <DomainObject.Predmet.ProtustrankaFormatedOIB>
    <izvorni_sadrzaj>  ZANATLIJA, društvo s ograničenom odgovornošću za graditeljstvo i usluge, "u stečaju", OIB 24959467447</izvorni_sadrzaj>
    <derivirana_varijabla naziv="DomainObject.Predmet.ProtustrankaFormatedOIB_1">  ZANATLIJA, društvo s ograničenom odgovornošću za graditeljstvo i usluge, "u stečaju", OIB 24959467447</derivirana_varijabla>
  </DomainObject.Predmet.ProtustrankaFormatedOIB>
  <DomainObject.Predmet.ProtustrankaFormatedWithAdress>
    <izvorni_sadrzaj> ZANATLIJA, društvo s ograničenom odgovornošću za graditeljstvo i usluge, "u stečaju", Zrinsko Frankopanska 62, 21000 Split</izvorni_sadrzaj>
    <derivirana_varijabla naziv="DomainObject.Predmet.ProtustrankaFormatedWithAdress_1"> ZANATLIJA, društvo s ograničenom odgovornošću za graditeljstvo i usluge, "u stečaju", Zrinsko Frankopanska 62, 21000 Split</derivirana_varijabla>
  </DomainObject.Predmet.ProtustrankaFormatedWithAdress>
  <DomainObject.Predmet.ProtustrankaFormatedWithAdressOIB>
    <izvorni_sadrzaj> ZANATLIJA, društvo s ograničenom odgovornošću za graditeljstvo i usluge, "u stečaju", OIB 24959467447, Zrinsko Frankopanska 62, 21000 Split</izvorni_sadrzaj>
    <derivirana_varijabla naziv="DomainObject.Predmet.ProtustrankaFormatedWithAdressOIB_1"> ZANATLIJA, društvo s ograničenom odgovornošću za graditeljstvo i usluge, "u stečaju", OIB 24959467447, Zrinsko Frankopanska 62, 21000 Split</derivirana_varijabla>
  </DomainObject.Predmet.ProtustrankaFormatedWithAdressOIB>
  <DomainObject.Predmet.ProtustrankaWithAdress>
    <izvorni_sadrzaj>ZANATLIJA, društvo s ograničenom odgovornošću za graditeljstvo i usluge, "u stečaju" Zrinsko Frankopanska 62, 21000 Split</izvorni_sadrzaj>
    <derivirana_varijabla naziv="DomainObject.Predmet.ProtustrankaWithAdress_1">ZANATLIJA, društvo s ograničenom odgovornošću za graditeljstvo i usluge, "u stečaju" Zrinsko Frankopanska 62, 21000 Split</derivirana_varijabla>
  </DomainObject.Predmet.ProtustrankaWithAdress>
  <DomainObject.Predmet.ProtustrankaWithAdressOIB>
    <izvorni_sadrzaj>ZANATLIJA, društvo s ograničenom odgovornošću za graditeljstvo i usluge, "u stečaju", OIB 24959467447, Zrinsko Frankopanska 62, 21000 Split</izvorni_sadrzaj>
    <derivirana_varijabla naziv="DomainObject.Predmet.ProtustrankaWithAdressOIB_1">ZANATLIJA, društvo s ograničenom odgovornošću za graditeljstvo i usluge, "u stečaju", OIB 24959467447, Zrinsko Frankopanska 62, 21000 Split</derivirana_varijabla>
  </DomainObject.Predmet.ProtustrankaWithAdressOIB>
  <DomainObject.Predmet.ProtustrankaNazivFormated>
    <izvorni_sadrzaj>ZANATLIJA, društvo s ograničenom odgovornošću za graditeljstvo i usluge, "u stečaju"</izvorni_sadrzaj>
    <derivirana_varijabla naziv="DomainObject.Predmet.ProtustrankaNazivFormated_1">ZANATLIJA, društvo s ograničenom odgovornošću za graditeljstvo i usluge, "u stečaju"</derivirana_varijabla>
  </DomainObject.Predmet.ProtustrankaNazivFormated>
  <DomainObject.Predmet.ProtustrankaNazivFormatedOIB>
    <izvorni_sadrzaj>ZANATLIJA, društvo s ograničenom odgovornošću za graditeljstvo i usluge, "u stečaju", OIB 24959467447</izvorni_sadrzaj>
    <derivirana_varijabla naziv="DomainObject.Predmet.ProtustrankaNazivFormatedOIB_1">ZANATLIJA, društvo s ograničenom odgovornošću za graditeljstvo i usluge, "u stečaju",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derivirana_varijabla>
  </DomainObject.Predmet.StrankaListNazivFormatedOIB>
  <DomainObject.Predmet.ProtuStrankaListFormated>
    <izvorni_sadrzaj>
      <item>ZANATLIJA, društvo s ograničenom odgovornošću za graditeljstvo i usluge, "u stečaju"</item>
    </izvorni_sadrzaj>
    <derivirana_varijabla naziv="DomainObject.Predmet.ProtuStrankaListFormated_1">
      <item>ZANATLIJA, društvo s ograničenom odgovornošću za graditeljstvo i usluge, "u stečaju"</item>
    </derivirana_varijabla>
  </DomainObject.Predmet.ProtuStrankaListFormated>
  <DomainObject.Predmet.ProtuStrankaListFormatedOIB>
    <izvorni_sadrzaj>
      <item>ZANATLIJA, društvo s ograničenom odgovornošću za graditeljstvo i usluge, "u stečaju", OIB 24959467447</item>
    </izvorni_sadrzaj>
    <derivirana_varijabla naziv="DomainObject.Predmet.ProtuStrankaListFormatedOIB_1">
      <item>ZANATLIJA, društvo s ograničenom odgovornošću za graditeljstvo i usluge, "u stečaju", OIB 24959467447</item>
    </derivirana_varijabla>
  </DomainObject.Predmet.ProtuStrankaListFormatedOIB>
  <DomainObject.Predmet.ProtuStrankaListFormatedWithAdress>
    <izvorni_sadrzaj>
      <item>ZANATLIJA, društvo s ograničenom odgovornošću za graditeljstvo i usluge, "u stečaju", Zrinsko Frankopanska 62, 21000 Split</item>
    </izvorni_sadrzaj>
    <derivirana_varijabla naziv="DomainObject.Predmet.ProtuStrankaListFormatedWithAdress_1">
      <item>ZANATLIJA, društvo s ograničenom odgovornošću za graditeljstvo i usluge, "u stečaju", Zrinsko Frankopanska 62, 21000 Split</item>
    </derivirana_varijabla>
  </DomainObject.Predmet.ProtuStrankaListFormatedWithAdress>
  <DomainObject.Predmet.ProtuStrankaListFormatedWithAdressOIB>
    <izvorni_sadrzaj>
      <item>ZANATLIJA, društvo s ograničenom odgovornošću za graditeljstvo i usluge, "u stečaju", OIB 24959467447, Zrinsko Frankopanska 62, 21000 Split</item>
    </izvorni_sadrzaj>
    <derivirana_varijabla naziv="DomainObject.Predmet.ProtuStrankaListFormatedWithAdressOIB_1">
      <item>ZANATLIJA, društvo s ograničenom odgovornošću za graditeljstvo i usluge, "u stečaju", OIB 24959467447, Zrinsko Frankopanska 62, 21000 Split</item>
    </derivirana_varijabla>
  </DomainObject.Predmet.ProtuStrankaListFormatedWithAdressOIB>
  <DomainObject.Predmet.ProtuStrankaListNazivFormated>
    <izvorni_sadrzaj>
      <item>ZANATLIJA, društvo s ograničenom odgovornošću za graditeljstvo i usluge, "u stečaju"</item>
    </izvorni_sadrzaj>
    <derivirana_varijabla naziv="DomainObject.Predmet.ProtuStrankaListNazivFormated_1">
      <item>ZANATLIJA, društvo s ograničenom odgovornošću za graditeljstvo i usluge, "u stečaju"</item>
    </derivirana_varijabla>
  </DomainObject.Predmet.ProtuStrankaListNazivFormated>
  <DomainObject.Predmet.ProtuStrankaListNazivFormatedOIB>
    <izvorni_sadrzaj>
      <item>ZANATLIJA, društvo s ograničenom odgovornošću za graditeljstvo i usluge, "u stečaju", OIB 24959467447</item>
    </izvorni_sadrzaj>
    <derivirana_varijabla naziv="DomainObject.Predmet.ProtuStrankaListNazivFormatedOIB_1">
      <item>ZANATLIJA, društvo s ograničenom odgovornošću za graditeljstvo i usluge, "u stečaju",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društvo s ograničenom odgovornošću za graditeljstvo i usluge, "u stečaju"</izvorni_sadrzaj>
    <derivirana_varijabla naziv="DomainObject.Predmet.ProtustrankaIDrugi_1">ZANATLIJA, društvo s ograničenom odgovornošću za graditeljstvo i usluge, "u stečaju"</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društvo s ograničenom odgovornošću za graditeljstvo i usluge, "u stečaju", OIB 24959467447, Zrinsko Frankopanska 62, 21000 Split</izvorni_sadrzaj>
    <derivirana_varijabla naziv="DomainObject.Predmet.ProtustrankaIDrugiAdressOIB_1">ZANATLIJA, društvo s ograničenom odgovornošću za graditeljstvo i usluge, "u stečaju",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A4B3A5-BAB5-4911-B57D-FFD587F04A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653</properties:Words>
  <properties:Characters>3694</properties:Characters>
  <properties:Lines>96</properties:Lines>
  <properties:Paragraphs>36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2016-11-23T12:44:00Z</dcterms:created>
  <dc:creator>Katarina Mikulić</dc:creator>
  <cp:lastModifiedBy>Katarina Mikulić</cp:lastModifiedBy>
  <cp:lastPrinted>2017-03-23T08:32:00Z</cp:lastPrinted>
  <dcterms:modified xmlns:xsi="http://www.w3.org/2001/XMLSchema-instance" xsi:type="dcterms:W3CDTF">2017-03-30T06:59:00Z</dcterms:modified>
  <cp:revision>23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