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f1f59" w14:paraId="7af1f59"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DE0CDF">
        <w:rPr>
          <w:rFonts w:hAnsi="Times New Roman" w:ascii="Times New Roman"/>
          <w:szCs w:val="24"/>
          <w:lang w:val="hr-HR"/>
        </w:rPr>
        <w:t xml:space="preserve">                               </w:t>
      </w:r>
      <w:r w:rsidR="00C50CAD">
        <w:rPr>
          <w:rFonts w:hAnsi="Times New Roman" w:ascii="Times New Roman"/>
          <w:szCs w:val="24"/>
          <w:lang w:val="hr-HR"/>
        </w:rPr>
        <w:t>48</w:t>
      </w:r>
      <w:r w:rsidR="00DE0CDF">
        <w:rPr>
          <w:rFonts w:hAnsi="Times New Roman" w:ascii="Times New Roman"/>
          <w:szCs w:val="24"/>
          <w:lang w:val="hr-HR"/>
        </w:rPr>
        <w:t xml:space="preserve">. </w:t>
      </w:r>
      <w:r w:rsidR="00C50CAD">
        <w:rPr>
          <w:rFonts w:hAnsi="Times New Roman" w:ascii="Times New Roman"/>
          <w:szCs w:val="24"/>
          <w:lang w:val="hr-HR"/>
        </w:rPr>
        <w:t>St-</w:t>
      </w:r>
      <w:r w:rsidR="00906781">
        <w:rPr>
          <w:rFonts w:hAnsi="Times New Roman" w:ascii="Times New Roman"/>
          <w:szCs w:val="24"/>
          <w:lang w:val="hr-HR"/>
        </w:rPr>
        <w:t>6599</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DE0CDF" w:rsidP="00DE0CDF" w:rsidR="00DE0CDF">
      <w:pPr>
        <w:rPr>
          <w:rFonts w:hAnsi="Times New Roman" w:ascii="Times New Roman"/>
          <w:szCs w:val="24"/>
          <w:lang w:val="hr-HR"/>
        </w:rPr>
      </w:pPr>
      <w:r>
        <w:rPr>
          <w:rFonts w:hAnsi="Times New Roman" w:ascii="Times New Roman"/>
          <w:szCs w:val="24"/>
          <w:lang w:val="hr-HR"/>
        </w:rPr>
        <w:t xml:space="preserve">REPUBLIKA HRVATSKA   </w:t>
      </w:r>
    </w:p>
    <w:p w:rsidRDefault="00DE0CDF" w:rsidP="00DE0CDF" w:rsidR="00DE0CDF">
      <w:pPr>
        <w:rPr>
          <w:rFonts w:hAnsi="Times New Roman" w:ascii="Times New Roman"/>
          <w:szCs w:val="24"/>
          <w:lang w:val="hr-HR"/>
        </w:rPr>
      </w:pPr>
      <w:r>
        <w:rPr>
          <w:rFonts w:hAnsi="Times New Roman" w:ascii="Times New Roman"/>
          <w:szCs w:val="24"/>
          <w:lang w:val="hr-HR"/>
        </w:rPr>
        <w:t>TRGOVAČKI SUD U ZAGREBU</w:t>
      </w:r>
    </w:p>
    <w:p w:rsidRDefault="00DE0CDF" w:rsidP="00DE0CDF" w:rsidR="00DE0CDF">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906781" w:rsidRPr="00906781">
        <w:rPr>
          <w:rFonts w:hAnsi="Times New Roman" w:ascii="Times New Roman"/>
          <w:szCs w:val="24"/>
          <w:lang w:val="hr-HR"/>
        </w:rPr>
        <w:t>EUROEKOLOGIJA d.o.o. Zagreb, Dubravkin trg 5, OIB: 07541940484</w:t>
      </w:r>
      <w:r w:rsidR="00200F97">
        <w:rPr>
          <w:rFonts w:hAnsi="Times New Roman" w:ascii="Times New Roman"/>
          <w:szCs w:val="24"/>
          <w:lang w:val="hr-HR"/>
        </w:rPr>
        <w:t xml:space="preserve">, </w:t>
      </w:r>
      <w:r w:rsidR="00DE0CDF">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DE0CDF" w:rsidR="00DE0CDF">
      <w:pPr>
        <w:ind w:firstLine="720"/>
        <w:jc w:val="both"/>
        <w:rPr>
          <w:rFonts w:hAnsi="Times New Roman" w:ascii="Times New Roman"/>
          <w:szCs w:val="24"/>
          <w:lang w:val="hr-HR"/>
        </w:rPr>
      </w:pPr>
    </w:p>
    <w:p w:rsidRDefault="00DE0CDF" w:rsidR="00DE0CDF">
      <w:pPr>
        <w:ind w:firstLine="720"/>
        <w:jc w:val="both"/>
        <w:rPr>
          <w:rFonts w:hAnsi="Times New Roman" w:ascii="Times New Roman"/>
          <w:szCs w:val="24"/>
          <w:lang w:val="hr-HR"/>
        </w:rPr>
      </w:pPr>
    </w:p>
    <w:p w:rsidRDefault="00DE0CDF" w:rsidR="00DE0CDF">
      <w:pPr>
        <w:ind w:firstLine="720"/>
        <w:jc w:val="both"/>
        <w:rPr>
          <w:rFonts w:hAnsi="Times New Roman" w:ascii="Times New Roman"/>
          <w:szCs w:val="24"/>
          <w:lang w:val="hr-HR"/>
        </w:rPr>
      </w:pPr>
    </w:p>
    <w:p w:rsidRDefault="00DE0CDF" w:rsidR="00DE0CDF">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DE0CDF" w:rsidR="00DE0CDF">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DE0CDF">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2B3427">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2B3427" w:rsidP="002B3427" w:rsidR="002B3427">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2B3427" w:rsidP="002B3427" w:rsidR="002B3427" w:rsidRPr="002B3427">
      <w:pPr>
        <w:jc w:val="right"/>
        <w:rPr>
          <w:rFonts w:hAnsi="Times New Roman" w:ascii="Times New Roman"/>
          <w:szCs w:val="24"/>
          <w:lang w:val="hr-HR"/>
        </w:rPr>
      </w:pPr>
      <w:r w:rsidRPr="002B3427">
        <w:rPr>
          <w:rFonts w:hAnsi="Times New Roman" w:ascii="Times New Roman"/>
          <w:szCs w:val="24"/>
          <w:lang w:val="hr-HR"/>
        </w:rPr>
        <w:t>Zlatka Plivelić</w:t>
      </w:r>
    </w:p>
    <w:sectPr w:rsidSect="00DE0CDF" w:rsidR="002B3427" w:rsidRPr="002B3427">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0CDF" w:rsidP="00DE0CDF" w:rsidR="00DE0CDF">
      <w:r>
        <w:separator/>
      </w:r>
    </w:p>
  </w:endnote>
  <w:endnote w:id="0" w:type="continuationSeparator">
    <w:p w:rsidRDefault="00DE0CDF" w:rsidP="00DE0CDF" w:rsidR="00DE0C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0CDF" w:rsidP="00DE0CDF" w:rsidR="00DE0CDF">
      <w:r>
        <w:separator/>
      </w:r>
    </w:p>
  </w:footnote>
  <w:footnote w:id="0" w:type="continuationSeparator">
    <w:p w:rsidRDefault="00DE0CDF" w:rsidP="00DE0CDF" w:rsidR="00DE0C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0CDF" w:rsidP="00DE0CDF" w:rsidR="00DE0CDF" w:rsidRPr="00DE0CDF">
    <w:pPr>
      <w:pStyle w:val="Zaglavlje"/>
      <w:tabs>
        <w:tab w:pos="4320" w:val="clear"/>
        <w:tab w:pos="8640" w:val="clear"/>
        <w:tab w:pos="3540" w:val="left"/>
        <w:tab w:pos="8503" w:val="right"/>
      </w:tabs>
      <w:rPr>
        <w:rFonts w:hAnsi="Times New Roman" w:ascii="Times New Roman"/>
      </w:rPr>
    </w:pPr>
    <w:r>
      <w:tab/>
    </w:r>
    <w:r w:rsidRPr="00DE0CDF">
      <w:rPr>
        <w:rFonts w:hAnsi="Times New Roman" w:ascii="Times New Roman"/>
      </w:rPr>
      <w:t>2</w:t>
    </w:r>
    <w:r w:rsidRPr="00DE0CDF">
      <w:rPr>
        <w:rFonts w:hAnsi="Times New Roman" w:ascii="Times New Roman"/>
      </w:rPr>
      <w:tab/>
      <w:t>48. St-6599/15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146EEC"/>
    <w:rsid w:val="00200F97"/>
    <w:rsid w:val="002B3427"/>
    <w:rsid w:val="00325E34"/>
    <w:rsid w:val="00352BAD"/>
    <w:rsid w:val="0042070D"/>
    <w:rsid w:val="004A73F2"/>
    <w:rsid w:val="00546DF4"/>
    <w:rsid w:val="006224E1"/>
    <w:rsid w:val="007C1B80"/>
    <w:rsid w:val="00906781"/>
    <w:rsid w:val="009A43A4"/>
    <w:rsid w:val="009F465A"/>
    <w:rsid w:val="00B0061A"/>
    <w:rsid w:val="00B95EFD"/>
    <w:rsid w:val="00C27576"/>
    <w:rsid w:val="00C50CAD"/>
    <w:rsid w:val="00CA0408"/>
    <w:rsid w:val="00D276A1"/>
    <w:rsid w:val="00D4274F"/>
    <w:rsid w:val="00D60B4A"/>
    <w:rsid w:val="00DB1CDA"/>
    <w:rsid w:val="00DE0CDF"/>
    <w:rsid w:val="00EA1B98"/>
    <w:rsid w:val="00EC3F86"/>
    <w:rsid w:val="00EE66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6599</izvorni_sadrzaj>
    <derivirana_varijabla naziv="DomainObject.Predmet.Broj_1">6599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St-6599/2015</izvorni_sadrzaj>
    <derivirana_varijabla naziv="DomainObject.Predmet.OznakaBroj_1">St-6599/2015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EUROEKOLOGIJA d.o.o. zastupanog po punomoćniku ALAN BUBANOVIĆ</izvorni_sadrzaj>
    <derivirana_varijabla naziv="DomainObject.Predmet.ProtustrankaFormated_1">  EUROEKOLOGIJA d.o.o. zastupanog po punomoćniku ALAN BUBANOVIĆ</derivirana_varijabla>
  </DomainObject.Predmet.ProtustrankaFormated>
  <DomainObject.Predmet.ProtustrankaFormatedOIB>
    <izvorni_sadrzaj>  EUROEKOLOGIJA d.o.o., OIB 07541940484 zastupanog po punomoćniku ALAN BUBANOVIĆ</izvorni_sadrzaj>
    <derivirana_varijabla naziv="DomainObject.Predmet.ProtustrankaFormatedOIB_1">  EUROEKOLOGIJA d.o.o., OIB 07541940484 zastupanog po punomoćniku ALAN BUBANOVIĆ</derivirana_varijabla>
  </DomainObject.Predmet.ProtustrankaFormatedOIB>
  <DomainObject.Predmet.ProtustrankaFormatedWithAdress>
    <izvorni_sadrzaj> EUROEKOLOGIJA d.o.o., Dubravkin trg 5, 10000 Zagreb zastupanog po punomoćniku ALAN BUBANOVIĆ</izvorni_sadrzaj>
    <derivirana_varijabla naziv="DomainObject.Predmet.ProtustrankaFormatedWithAdress_1"> EUROEKOLOGIJA d.o.o., Dubravkin trg 5, 10000 Zagreb zastupanog po punomoćniku ALAN BUBANOVIĆ</derivirana_varijabla>
  </DomainObject.Predmet.ProtustrankaFormatedWithAdress>
  <DomainObject.Predmet.ProtustrankaFormatedWithAdressOIB>
    <izvorni_sadrzaj> EUROEKOLOGIJA d.o.o., OIB 07541940484, Dubravkin trg 5, 10000 Zagreb zastupanog po punomoćniku ALAN BUBANOVIĆ</izvorni_sadrzaj>
    <derivirana_varijabla naziv="DomainObject.Predmet.ProtustrankaFormatedWithAdressOIB_1"> EUROEKOLOGIJA d.o.o., OIB 07541940484, Dubravkin trg 5, 10000 Zagreb zastupanog po punomoćniku ALAN BUBANOVIĆ</derivirana_varijabla>
  </DomainObject.Predmet.ProtustrankaFormatedWithAdressOIB>
  <DomainObject.Predmet.ProtustrankaWithAdress>
    <izvorni_sadrzaj>EUROEKOLOGIJA d.o.o. Dubravkin trg 5, 10000 Zagreb</izvorni_sadrzaj>
    <derivirana_varijabla naziv="DomainObject.Predmet.ProtustrankaWithAdress_1">EUROEKOLOGIJA d.o.o. Dubravkin trg 5, 10000 Zagreb</derivirana_varijabla>
  </DomainObject.Predmet.ProtustrankaWithAdress>
  <DomainObject.Predmet.ProtustrankaWithAdressOIB>
    <izvorni_sadrzaj>EUROEKOLOGIJA d.o.o., OIB 07541940484, Dubravkin trg 5, 10000 Zagreb</izvorni_sadrzaj>
    <derivirana_varijabla naziv="DomainObject.Predmet.ProtustrankaWithAdressOIB_1">EUROEKOLOGIJA d.o.o., OIB 07541940484, Dubravkin trg 5, 10000 Zagreb</derivirana_varijabla>
  </DomainObject.Predmet.ProtustrankaWithAdressOIB>
  <DomainObject.Predmet.ProtustrankaNazivFormated>
    <izvorni_sadrzaj>EUROEKOLOGIJA d.o.o.</izvorni_sadrzaj>
    <derivirana_varijabla naziv="DomainObject.Predmet.ProtustrankaNazivFormated_1">EUROEKOLOGIJA d.o.o.</derivirana_varijabla>
  </DomainObject.Predmet.ProtustrankaNazivFormated>
  <DomainObject.Predmet.ProtustrankaNazivFormatedOIB>
    <izvorni_sadrzaj>EUROEKOLOGIJA d.o.o., OIB 07541940484</izvorni_sadrzaj>
    <derivirana_varijabla naziv="DomainObject.Predmet.ProtustrankaNazivFormatedOIB_1">EUROEKOLOGIJA d.o.o., OIB 07541940484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EUROEKOLOGIJA d.o.o. zastupanog po punomoćniku ALAN BUBANOVIĆ</item>
    </izvorni_sadrzaj>
    <derivirana_varijabla naziv="DomainObject.Predmet.ProtuStrankaListFormated_1">
      <item>EUROEKOLOGIJA d.o.o. zastupanog po punomoćniku ALAN BUBANOVIĆ</item>
    </derivirana_varijabla>
  </DomainObject.Predmet.ProtuStrankaListFormated>
  <DomainObject.Predmet.ProtuStrankaListFormatedOIB>
    <izvorni_sadrzaj>
      <item>EUROEKOLOGIJA d.o.o., OIB 07541940484 zastupanog po punomoćniku ALAN BUBANOVIĆ</item>
    </izvorni_sadrzaj>
    <derivirana_varijabla naziv="DomainObject.Predmet.ProtuStrankaListFormatedOIB_1">
      <item>EUROEKOLOGIJA d.o.o., OIB 07541940484 zastupanog po punomoćniku ALAN BUBANOVIĆ</item>
    </derivirana_varijabla>
  </DomainObject.Predmet.ProtuStrankaListFormatedOIB>
  <DomainObject.Predmet.ProtuStrankaListFormatedWithAdress>
    <izvorni_sadrzaj>
      <item>EUROEKOLOGIJA d.o.o., Dubravkin trg 5, 10000 Zagreb zastupanog po punomoćniku ALAN BUBANOVIĆ</item>
    </izvorni_sadrzaj>
    <derivirana_varijabla naziv="DomainObject.Predmet.ProtuStrankaListFormatedWithAdress_1">
      <item>EUROEKOLOGIJA d.o.o., Dubravkin trg 5, 10000 Zagreb zastupanog po punomoćniku ALAN BUBANOVIĆ</item>
    </derivirana_varijabla>
  </DomainObject.Predmet.ProtuStrankaListFormatedWithAdress>
  <DomainObject.Predmet.ProtuStrankaListFormatedWithAdressOIB>
    <izvorni_sadrzaj>
      <item>EUROEKOLOGIJA d.o.o., OIB 07541940484, Dubravkin trg 5, 10000 Zagreb zastupanog po punomoćniku ALAN BUBANOVIĆ</item>
    </izvorni_sadrzaj>
    <derivirana_varijabla naziv="DomainObject.Predmet.ProtuStrankaListFormatedWithAdressOIB_1">
      <item>EUROEKOLOGIJA d.o.o., OIB 07541940484, Dubravkin trg 5, 10000 Zagreb zastupanog po punomoćniku ALAN BUBANOVIĆ</item>
    </derivirana_varijabla>
  </DomainObject.Predmet.ProtuStrankaListFormatedWithAdressOIB>
  <DomainObject.Predmet.ProtuStrankaListNazivFormated>
    <izvorni_sadrzaj>
      <item>EUROEKOLOGIJA d.o.o.</item>
    </izvorni_sadrzaj>
    <derivirana_varijabla naziv="DomainObject.Predmet.ProtuStrankaListNazivFormated_1">
      <item>EUROEKOLOGIJA d.o.o.</item>
    </derivirana_varijabla>
  </DomainObject.Predmet.ProtuStrankaListNazivFormated>
  <DomainObject.Predmet.ProtuStrankaListNazivFormatedOIB>
    <izvorni_sadrzaj>
      <item>EUROEKOLOGIJA d.o.o., OIB 07541940484</item>
    </izvorni_sadrzaj>
    <derivirana_varijabla naziv="DomainObject.Predmet.ProtuStrankaListNazivFormatedOIB_1">
      <item>EUROEKOLOGIJA d.o.o., OIB 07541940484</item>
    </derivirana_varijabla>
  </DomainObject.Predmet.ProtuStrankaListNazivFormatedOIB>
  <DomainObject.Predmet.OstaliListFormated>
    <izvorni_sadrzaj>
      <item>ALAN BUBANOVIĆ punomoćnik sudionika u postupku EUROEKOLOGIJA d.o.o.</item>
    </izvorni_sadrzaj>
    <derivirana_varijabla naziv="DomainObject.Predmet.OstaliListFormated_1">
      <item>ALAN BUBANOVIĆ punomoćnik sudionika u postupku EUROEKOLOGIJA d.o.o.</item>
    </derivirana_varijabla>
  </DomainObject.Predmet.OstaliListFormated>
  <DomainObject.Predmet.OstaliListFormatedOIB>
    <izvorni_sadrzaj>
      <item>ALAN BUBANOVIĆ, OIB 73800881047 punomoćnik sudionika u postupku EUROEKOLOGIJA d.o.o.</item>
    </izvorni_sadrzaj>
    <derivirana_varijabla naziv="DomainObject.Predmet.OstaliListFormatedOIB_1">
      <item>ALAN BUBANOVIĆ, OIB 73800881047 punomoćnik sudionika u postupku EUROEKOLOGIJA d.o.o.</item>
    </derivirana_varijabla>
  </DomainObject.Predmet.OstaliListFormatedOIB>
  <DomainObject.Predmet.OstaliListFormatedWithAdress>
    <izvorni_sadrzaj>
      <item>ALAN BUBANOVIĆ, Cmrok 6, 10000 Zagreb punomoćnik sudionika u postupku EUROEKOLOGIJA d.o.o.</item>
    </izvorni_sadrzaj>
    <derivirana_varijabla naziv="DomainObject.Predmet.OstaliListFormatedWithAdress_1">
      <item>ALAN BUBANOVIĆ, Cmrok 6, 10000 Zagreb punomoćnik sudionika u postupku EUROEKOLOGIJA d.o.o.</item>
    </derivirana_varijabla>
  </DomainObject.Predmet.OstaliListFormatedWithAdress>
  <DomainObject.Predmet.OstaliListFormatedWithAdressOIB>
    <izvorni_sadrzaj>
      <item>ALAN BUBANOVIĆ, OIB 73800881047, Cmrok 6, 10000 Zagreb punomoćnik sudionika u postupku EUROEKOLOGIJA d.o.o.</item>
    </izvorni_sadrzaj>
    <derivirana_varijabla naziv="DomainObject.Predmet.OstaliListFormatedWithAdressOIB_1">
      <item>ALAN BUBANOVIĆ, OIB 73800881047, Cmrok 6, 10000 Zagreb punomoćnik sudionika u postupku EUROEKOLOGIJA d.o.o.</item>
    </derivirana_varijabla>
  </DomainObject.Predmet.OstaliListFormatedWithAdressOIB>
  <DomainObject.Predmet.OstaliListNazivFormated>
    <izvorni_sadrzaj>
      <item>ALAN BUBANOVIĆ</item>
    </izvorni_sadrzaj>
    <derivirana_varijabla naziv="DomainObject.Predmet.OstaliListNazivFormated_1">
      <item>ALAN BUBANOVIĆ</item>
    </derivirana_varijabla>
  </DomainObject.Predmet.OstaliListNazivFormated>
  <DomainObject.Predmet.OstaliListNazivFormatedOIB>
    <izvorni_sadrzaj>
      <item>ALAN BUBANOVIĆ, OIB 73800881047</item>
    </izvorni_sadrzaj>
    <derivirana_varijabla naziv="DomainObject.Predmet.OstaliListNazivFormatedOIB_1">
      <item>ALAN BUBANOVIĆ, OIB 73800881047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EUROEKOLOGIJA d.o.o.</izvorni_sadrzaj>
    <derivirana_varijabla naziv="DomainObject.Predmet.ProtustrankaIDrugi_1">EUROEKOLOGIJA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EUROEKOLOGIJA d.o.o., OIB 07541940484, Dubravkin trg 5, 10000 Zagreb</izvorni_sadrzaj>
    <derivirana_varijabla naziv="DomainObject.Predmet.ProtustrankaIDrugiAdressOIB_1">EUROEKOLOGIJA d.o.o., OIB 07541940484, Dubravkin trg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EUROEKOLOGIJA d.o.o.</item>
      <item>ALAN BUBANOVIĆ</item>
    </izvorni_sadrzaj>
    <derivirana_varijabla naziv="DomainObject.Predmet.SudioniciListNaziv_1">
      <item>FINA Regionalni centar Zagreb</item>
      <item>EUROEKOLOGIJA d.o.o.</item>
      <item>ALAN BUBANOVIĆ</item>
    </derivirana_varijabla>
  </DomainObject.Predmet.SudioniciListNaziv>
  <DomainObject.Predmet.SudioniciListAdressOIB>
    <izvorni_sadrzaj>
      <item>FINA Regionalni centar Zagreb, OIB 85821130368, Trg svibanjskih žrtava 1995. 1,10000 Zagreb</item>
      <item>EUROEKOLOGIJA d.o.o., OIB 07541940484, Dubravkin trg 5,10000 Zagreb</item>
      <item>ALAN BUBANOVIĆ, OIB 73800881047, Cmrok 6,10000 Zagreb</item>
    </izvorni_sadrzaj>
    <derivirana_varijabla naziv="DomainObject.Predmet.SudioniciListAdressOIB_1">
      <item>FINA Regionalni centar Zagreb, OIB 85821130368, Trg svibanjskih žrtava 1995. 1,10000 Zagreb</item>
      <item>EUROEKOLOGIJA d.o.o., OIB 07541940484, Dubravkin trg 5,10000 Zagreb</item>
      <item>ALAN BUBANOVIĆ, OIB 73800881047, Cmrok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07541940484</item>
      <item>, OIB 73800881047</item>
    </izvorni_sadrzaj>
    <derivirana_varijabla naziv="DomainObject.Predmet.SudioniciListNazivOIB_1">
      <item>, OIB 85821130368</item>
      <item>, OIB 07541940484</item>
      <item>, OIB 73800881047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1E7706-5A1A-48E8-89F5-9E8C30F768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1968</properties:Characters>
  <properties:Lines>69</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2016-09-09T08:12:00Z</dcterms:created>
  <dc:creator>Sudsko vijeæe</dc:creator>
  <cp:lastModifiedBy>Zlatka Plivelić</cp:lastModifiedBy>
  <cp:lastPrinted>2016-09-09T13:03:00Z</cp:lastPrinted>
  <dcterms:modified xmlns:xsi="http://www.w3.org/2001/XMLSchema-instance" xsi:type="dcterms:W3CDTF">2016-09-12T12:10:00Z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