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405f" w14:paraId="55f405f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870590">
        <w:t>3898/16-</w:t>
      </w:r>
      <w:r w:rsidR="000454A4">
        <w:t>11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870590" w:rsidP="00870590" w:rsidR="00D677F7" w:rsidRPr="00B9015B">
      <w:pPr>
        <w:ind w:firstLine="708"/>
        <w:jc w:val="both"/>
      </w:pPr>
      <w:r w:rsidRPr="00870590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LAUTUS TRADE j.d.o.o., OIB: 93</w:t>
      </w:r>
      <w:r>
        <w:t>188427429, Gradna 58, Gradna, 3</w:t>
      </w:r>
      <w:r w:rsidRPr="00870590">
        <w:t xml:space="preserve">. </w:t>
      </w:r>
      <w:r>
        <w:t>listopada</w:t>
      </w:r>
      <w:r w:rsidRPr="00870590">
        <w:t xml:space="preserve"> 2017.,</w:t>
      </w:r>
      <w:r w:rsidRPr="00B9015B">
        <w:t xml:space="preserve"> 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70590" w:rsidRPr="00870590">
        <w:t>LAUTUS TRADE j.d.o.o., OIB: 93188427429, Gradna 58, Gradna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70590">
        <w:t>3898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870590" w:rsidP="00870590" w:rsidR="00870590">
      <w:pPr>
        <w:ind w:firstLine="708"/>
        <w:jc w:val="both"/>
      </w:pPr>
      <w:r>
        <w:t>Financijska agencija, Regionalni centar Zagreb, podnijela je ovom sudu prijedlog za otvaranje stečajnog postupka nad dužnikom LAUTUS TRADE j.d.o.o., OIB: 93188427429, Gradna 58, Gradna, na temelju čl. 444. stavka 2. Stečajnog zakona („Narodne novine“ broj 71/15, dalje: SZ).</w:t>
      </w:r>
    </w:p>
    <w:p w:rsidRDefault="00870590" w:rsidP="00870590" w:rsidR="00870590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271 dana, u ukupnom iznosu od 25.234,61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870590">
        <w:t>31</w:t>
      </w:r>
      <w:r w:rsidR="005A79A5">
        <w:t xml:space="preserve">. </w:t>
      </w:r>
      <w:r w:rsidR="00870590">
        <w:t>kolovoza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870590" w:rsidR="0097047A" w:rsidRPr="00184012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870590">
        <w:t>3</w:t>
      </w:r>
      <w:r w:rsidR="005A79A5">
        <w:t xml:space="preserve">. </w:t>
      </w:r>
      <w:r w:rsidR="00870590">
        <w:t>listopada</w:t>
      </w:r>
      <w:r w:rsidR="005A79A5">
        <w:t xml:space="preserve"> 2017</w:t>
      </w:r>
      <w:r w:rsidR="00870590">
        <w:t>. zastupnik</w:t>
      </w:r>
      <w:r w:rsidR="00FF62A0" w:rsidRPr="00184012">
        <w:t xml:space="preserve"> po zakonu dužnika </w:t>
      </w:r>
      <w:r w:rsidR="00870590" w:rsidRPr="00870590">
        <w:t xml:space="preserve">Tomica Husta </w:t>
      </w:r>
      <w:r w:rsidR="00FF62A0" w:rsidRPr="00184012">
        <w:t>izjavi</w:t>
      </w:r>
      <w:r w:rsidR="00870590">
        <w:t xml:space="preserve">o </w:t>
      </w:r>
      <w:r w:rsidR="0097047A">
        <w:t xml:space="preserve">je </w:t>
      </w:r>
      <w:r w:rsidR="00FF62A0" w:rsidRPr="00184012">
        <w:t xml:space="preserve">da se ne protivi </w:t>
      </w:r>
      <w:r w:rsidR="00FF62A0" w:rsidRPr="00184012">
        <w:lastRenderedPageBreak/>
        <w:t xml:space="preserve">prijedlogu da se nad društvom </w:t>
      </w:r>
      <w:r w:rsidR="00870590" w:rsidRPr="00870590">
        <w:t>LAUTUS TRADE j.d.o.o., OIB: 93188427429, Gradna 58, Gradna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stečajnog postupka te je zastupni</w:t>
      </w:r>
      <w:r w:rsidR="00870590">
        <w:t>k</w:t>
      </w:r>
      <w:r w:rsidR="004A03AB" w:rsidRPr="00F84522">
        <w:t xml:space="preserve"> po zakonu dužnika izjavi</w:t>
      </w:r>
      <w:r w:rsidR="00870590">
        <w:t>o</w:t>
      </w:r>
      <w:r w:rsidR="004A03AB" w:rsidRPr="00F84522">
        <w:t xml:space="preserve"> </w:t>
      </w:r>
      <w:r w:rsidR="004A03AB">
        <w:t>da dužnik nema imovine, kako pokretnina tako ni nekretnina kao niti novčanih tražbina, te da je dužnik prestao sa obavljanjem djelatnosti</w:t>
      </w:r>
      <w:r w:rsidR="00870590">
        <w:t xml:space="preserve"> početkom 2016</w:t>
      </w:r>
      <w:r w:rsidR="004A03AB">
        <w:t xml:space="preserve">. </w:t>
      </w:r>
    </w:p>
    <w:p w:rsidRDefault="00870590" w:rsidP="00870590" w:rsidR="00870590" w:rsidRPr="00870590">
      <w:pPr>
        <w:jc w:val="both"/>
      </w:pPr>
      <w:r>
        <w:tab/>
      </w:r>
      <w:r w:rsidR="005A79A5" w:rsidRPr="003A50F5">
        <w:t xml:space="preserve">Uvidom u </w:t>
      </w:r>
      <w:r w:rsidRPr="00870590">
        <w:t xml:space="preserve">dopis FINE od 3. srpnja 2017. (list 8 spisa) </w:t>
      </w:r>
      <w:r>
        <w:t xml:space="preserve">utvrđeno je da je </w:t>
      </w:r>
      <w:r w:rsidRPr="00870590">
        <w:t>dužnik</w:t>
      </w:r>
      <w:r>
        <w:t xml:space="preserve"> </w:t>
      </w:r>
      <w:r w:rsidRPr="00870590">
        <w:t>na dan 29. lipnja 2017. u Očevidniku redoslijeda osnova za plaćanje imao neizvršene osnove za plaćanje u neprekinutom razdoblju od 938 dana u ukupnom iznosu od 28.724,95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870590" w:rsidRPr="00870590">
        <w:t>LAUTUS TRADE j.d.o.o., OIB: 93188427429, Gradna 58, Gradna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870590">
        <w:t>3</w:t>
      </w:r>
      <w:r w:rsidR="00485620">
        <w:t xml:space="preserve">. </w:t>
      </w:r>
      <w:r w:rsidR="00870590">
        <w:t>listopada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382AE6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382AE6" w:rsidP="00C359B6" w:rsidR="00382AE6">
      <w:pPr>
        <w:pStyle w:val="Bezproreda"/>
        <w:ind w:left="4956"/>
        <w:jc w:val="right"/>
      </w:pPr>
      <w:r>
        <w:t>Za točnost otpravka - ovlašteni službenik</w:t>
      </w:r>
    </w:p>
    <w:p w:rsidRDefault="00382AE6" w:rsidP="00C359B6" w:rsidR="00382AE6">
      <w:pPr>
        <w:pStyle w:val="Bezproreda"/>
        <w:ind w:left="4956"/>
        <w:jc w:val="right"/>
      </w:pPr>
      <w:r>
        <w:t>Karmela Dolenc</w:t>
      </w:r>
    </w:p>
    <w:p w:rsidRDefault="00485620" w:rsidP="00065B42" w:rsidR="00485620"/>
    <w:sectPr w:rsidSect="000E57F1" w:rsidR="0048562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82AE6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870590">
      <w:rPr>
        <w:sz w:val="24"/>
        <w:szCs w:val="24"/>
      </w:rPr>
      <w:t>3898/16-</w:t>
    </w:r>
    <w:r w:rsidR="004E0CA3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454A4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82AE6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4E0CA3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70590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382AE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3898</izvorni_sadrzaj>
    <derivirana_varijabla naziv="DomainObject.Predmet.Broj_1">3898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St-3898/2016</izvorni_sadrzaj>
    <derivirana_varijabla naziv="DomainObject.Predmet.OznakaBroj_1">St-3898/2016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LAUTUS TRADE jednostavno društvo s ograničenom odgovornošću za usluge zastupanog po punomoćniku Tomica Husta</izvorni_sadrzaj>
    <derivirana_varijabla naziv="DomainObject.Predmet.ProtustrankaFormated_1">  LAUTUS TRADE jednostavno društvo s ograničenom odgovornošću za usluge zastupanog po punomoćniku Tomica Husta</derivirana_varijabla>
  </DomainObject.Predmet.ProtustrankaFormated>
  <DomainObject.Predmet.ProtustrankaFormatedOIB>
    <izvorni_sadrzaj>  LAUTUS TRADE jednostavno društvo s ograničenom odgovornošću za usluge, OIB 93188427429 zastupanog po punomoćniku Tomica Husta</izvorni_sadrzaj>
    <derivirana_varijabla naziv="DomainObject.Predmet.ProtustrankaFormatedOIB_1">  LAUTUS TRADE jednostavno društvo s ograničenom odgovornošću za usluge, OIB 93188427429 zastupanog po punomoćniku Tomica Husta</derivirana_varijabla>
  </DomainObject.Predmet.ProtustrankaFormatedOIB>
  <DomainObject.Predmet.ProtustrankaFormatedWithAdress>
    <izvorni_sadrzaj> LAUTUS TRADE jednostavno društvo s ograničenom odgovornošću za usluge, Gradna 58, 10430 Gradna zastupanog po punomoćniku Tomica Husta</izvorni_sadrzaj>
    <derivirana_varijabla naziv="DomainObject.Predmet.ProtustrankaFormatedWithAdress_1"> LAUTUS TRADE jednostavno društvo s ograničenom odgovornošću za usluge, Gradna 58, 10430 Gradna zastupanog po punomoćniku Tomica Husta</derivirana_varijabla>
  </DomainObject.Predmet.ProtustrankaFormatedWithAdress>
  <DomainObject.Predmet.ProtustrankaFormatedWithAdressOIB>
    <izvorni_sadrzaj> LAUTUS TRADE jednostavno društvo s ograničenom odgovornošću za usluge, OIB 93188427429, Gradna 58, 10430 Gradna zastupanog po punomoćniku Tomica Husta</izvorni_sadrzaj>
    <derivirana_varijabla naziv="DomainObject.Predmet.ProtustrankaFormatedWithAdressOIB_1"> LAUTUS TRADE jednostavno društvo s ograničenom odgovornošću za usluge, OIB 93188427429, Gradna 58, 10430 Gradna zastupanog po punomoćniku Tomica Husta</derivirana_varijabla>
  </DomainObject.Predmet.ProtustrankaFormatedWithAdressOIB>
  <DomainObject.Predmet.ProtustrankaWithAdress>
    <izvorni_sadrzaj>LAUTUS TRADE jednostavno društvo s ograničenom odgovornošću za usluge Gradna 58, 10430 Gradna</izvorni_sadrzaj>
    <derivirana_varijabla naziv="DomainObject.Predmet.ProtustrankaWithAdress_1">LAUTUS TRADE jednostavno društvo s ograničenom odgovornošću za usluge Gradna 58, 10430 Gradna</derivirana_varijabla>
  </DomainObject.Predmet.ProtustrankaWithAdress>
  <DomainObject.Predmet.ProtustrankaWithAdressOIB>
    <izvorni_sadrzaj>LAUTUS TRADE jednostavno društvo s ograničenom odgovornošću za usluge, OIB 93188427429, Gradna 58, 10430 Gradna</izvorni_sadrzaj>
    <derivirana_varijabla naziv="DomainObject.Predmet.ProtustrankaWithAdressOIB_1">LAUTUS TRADE jednostavno društvo s ograničenom odgovornošću za usluge, OIB 93188427429, Gradna 58, 10430 Gradna</derivirana_varijabla>
  </DomainObject.Predmet.ProtustrankaWithAdressOIB>
  <DomainObject.Predmet.ProtustrankaNazivFormated>
    <izvorni_sadrzaj>LAUTUS TRADE jednostavno društvo s ograničenom odgovornošću za usluge</izvorni_sadrzaj>
    <derivirana_varijabla naziv="DomainObject.Predmet.ProtustrankaNazivFormated_1">LAUTUS TRADE jednostavno društvo s ograničenom odgovornošću za usluge</derivirana_varijabla>
  </DomainObject.Predmet.ProtustrankaNazivFormated>
  <DomainObject.Predmet.ProtustrankaNazivFormatedOIB>
    <izvorni_sadrzaj>LAUTUS TRADE jednostavno društvo s ograničenom odgovornošću za usluge, OIB 93188427429</izvorni_sadrzaj>
    <derivirana_varijabla naziv="DomainObject.Predmet.ProtustrankaNazivFormatedOIB_1">LAUTUS TRADE jednostavno društvo s ograničenom odgovornošću za usluge, OIB 93188427429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Tomica Husta</izvorni_sadrzaj>
    <derivirana_varijabla naziv="DomainObject.Predmet.StrankaFormated_1">  FINA Regionalni centar Zagreb; Tomica Husta</derivirana_varijabla>
  </DomainObject.Predmet.StrankaFormated>
  <DomainObject.Predmet.StrankaFormatedOIB>
    <izvorni_sadrzaj>  FINA Regionalni centar Zagreb, OIB 85821130368; Tomica Husta, OIB 37702837618</izvorni_sadrzaj>
    <derivirana_varijabla naziv="DomainObject.Predmet.StrankaFormatedOIB_1">  FINA Regionalni centar Zagreb, OIB 85821130368; Tomica Husta, OIB 37702837618</derivirana_varijabla>
  </DomainObject.Predmet.StrankaFormatedOIB>
  <DomainObject.Predmet.StrankaFormatedWithAdress>
    <izvorni_sadrzaj> FINA Regionalni centar Zagreb, Trg svibanjskih žrtava 1995. br. 1, 10000 Zagreb; Tomica Husta, Gradna 58, 10430 Gradna</izvorni_sadrzaj>
    <derivirana_varijabla naziv="DomainObject.Predmet.StrankaFormatedWithAdress_1"> FINA Regionalni centar Zagreb, Trg svibanjskih žrtava 1995. br. 1, 10000 Zagreb; Tomica Husta, Gradna 58, 10430 Gradna</derivirana_varijabla>
  </DomainObject.Predmet.StrankaFormatedWithAdress>
  <DomainObject.Predmet.StrankaFormatedWithAdressOIB>
    <izvorni_sadrzaj> FINA Regionalni centar Zagreb, OIB 85821130368, Trg svibanjskih žrtava 1995. br. 1, 10000 Zagreb; Tomica Husta, OIB 37702837618, Gradna 58, 10430 Gradna</izvorni_sadrzaj>
    <derivirana_varijabla naziv="DomainObject.Predmet.StrankaFormatedWithAdressOIB_1"> FINA Regionalni centar Zagreb, OIB 85821130368, Trg svibanjskih žrtava 1995. br. 1, 10000 Zagreb; Tomica Husta, OIB 37702837618, Gradna 58, 10430 Gradna</derivirana_varijabla>
  </DomainObject.Predmet.StrankaFormatedWithAdressOIB>
  <DomainObject.Predmet.StrankaWithAdress>
    <izvorni_sadrzaj>FINA Regionalni centar Zagreb Trg svibanjskih žrtava 1995. br. 1,10000 Zagreb,Tomica Husta Gradna 58,10430 Gradna</izvorni_sadrzaj>
    <derivirana_varijabla naziv="DomainObject.Predmet.StrankaWithAdress_1">FINA Regionalni centar Zagreb Trg svibanjskih žrtava 1995. br. 1,10000 Zagreb,Tomica Husta Gradna 58,10430 Gradna</derivirana_varijabla>
  </DomainObject.Predmet.StrankaWithAdress>
  <DomainObject.Predmet.StrankaWithAdressOIB>
    <izvorni_sadrzaj>FINA Regionalni centar Zagreb, OIB 85821130368, Trg svibanjskih žrtava 1995. br. 1,10000 Zagreb,Tomica Husta, OIB 37702837618, Gradna 58,10430 Gradna</izvorni_sadrzaj>
    <derivirana_varijabla naziv="DomainObject.Predmet.StrankaWithAdressOIB_1">FINA Regionalni centar Zagreb, OIB 85821130368, Trg svibanjskih žrtava 1995. br. 1,10000 Zagreb,Tomica Husta, OIB 37702837618, Gradna 58,10430 Gradna</derivirana_varijabla>
  </DomainObject.Predmet.StrankaWithAdressOIB>
  <DomainObject.Predmet.StrankaNazivFormated>
    <izvorni_sadrzaj>FINA Regionalni centar Zagreb,Tomica Husta</izvorni_sadrzaj>
    <derivirana_varijabla naziv="DomainObject.Predmet.StrankaNazivFormated_1">FINA Regionalni centar Zagreb,Tomica Husta</derivirana_varijabla>
  </DomainObject.Predmet.StrankaNazivFormated>
  <DomainObject.Predmet.StrankaNazivFormatedOIB>
    <izvorni_sadrzaj>FINA Regionalni centar Zagreb, OIB 85821130368,Tomica Husta, OIB 37702837618</izvorni_sadrzaj>
    <derivirana_varijabla naziv="DomainObject.Predmet.StrankaNazivFormatedOIB_1">FINA Regionalni centar Zagreb, OIB 85821130368,Tomica Husta, OIB 37702837618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Tomica Husta</item>
    </izvorni_sadrzaj>
    <derivirana_varijabla naziv="DomainObject.Predmet.StrankaListFormated_1">
      <item>FINA Regionalni centar Zagreb</item>
      <item>Tomica Husta</item>
    </derivirana_varijabla>
  </DomainObject.Predmet.StrankaListFormated>
  <DomainObject.Predmet.StrankaListFormatedOIB>
    <izvorni_sadrzaj>
      <item>FINA Regionalni centar Zagreb, OIB 85821130368</item>
      <item>Tomica Husta, OIB 37702837618</item>
    </izvorni_sadrzaj>
    <derivirana_varijabla naziv="DomainObject.Predmet.StrankaListFormatedOIB_1">
      <item>FINA Regionalni centar Zagreb, OIB 85821130368</item>
      <item>Tomica Husta, OIB 37702837618</item>
    </derivirana_varijabla>
  </DomainObject.Predmet.StrankaListFormatedOIB>
  <DomainObject.Predmet.StrankaListFormatedWithAdress>
    <izvorni_sadrzaj>
      <item>FINA Regionalni centar Zagreb, Trg svibanjskih žrtava 1995. br. 1, 10000 Zagreb</item>
      <item>Tomica Husta, Gradna 58, 10430 Gradna</item>
    </izvorni_sadrzaj>
    <derivirana_varijabla naziv="DomainObject.Predmet.StrankaListFormatedWithAdress_1">
      <item>FINA Regionalni centar Zagreb, Trg svibanjskih žrtava 1995. br. 1, 10000 Zagreb</item>
      <item>Tomica Husta, Gradna 58, 10430 Gradna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Tomica Husta, OIB 37702837618, Gradna 58, 10430 Gradna</item>
    </izvorni_sadrzaj>
    <derivirana_varijabla naziv="DomainObject.Predmet.StrankaListFormatedWithAdressOIB_1">
      <item>FINA Regionalni centar Zagreb, OIB 85821130368, Trg svibanjskih žrtava 1995. br. 1, 10000 Zagreb</item>
      <item>Tomica Husta, OIB 37702837618, Gradna 58, 10430 Gradna</item>
    </derivirana_varijabla>
  </DomainObject.Predmet.StrankaListFormatedWithAdressOIB>
  <DomainObject.Predmet.StrankaListNazivFormated>
    <izvorni_sadrzaj>
      <item>FINA Regionalni centar Zagreb</item>
      <item>Tomica Husta</item>
    </izvorni_sadrzaj>
    <derivirana_varijabla naziv="DomainObject.Predmet.StrankaListNazivFormated_1">
      <item>FINA Regionalni centar Zagreb</item>
      <item>Tomica Husta</item>
    </derivirana_varijabla>
  </DomainObject.Predmet.StrankaListNazivFormated>
  <DomainObject.Predmet.StrankaListNazivFormatedOIB>
    <izvorni_sadrzaj>
      <item>FINA Regionalni centar Zagreb, OIB 85821130368</item>
      <item>Tomica Husta, OIB 37702837618</item>
    </izvorni_sadrzaj>
    <derivirana_varijabla naziv="DomainObject.Predmet.StrankaListNazivFormatedOIB_1">
      <item>FINA Regionalni centar Zagreb, OIB 85821130368</item>
      <item>Tomica Husta, OIB 37702837618</item>
    </derivirana_varijabla>
  </DomainObject.Predmet.StrankaListNazivFormatedOIB>
  <DomainObject.Predmet.ProtuStrankaListFormated>
    <izvorni_sadrzaj>
      <item>LAUTUS TRADE jednostavno društvo s ograničenom odgovornošću za usluge zastupanog po punomoćniku Tomica Husta</item>
    </izvorni_sadrzaj>
    <derivirana_varijabla naziv="DomainObject.Predmet.ProtuStrankaListFormated_1">
      <item>LAUTUS TRADE jednostavno društvo s ograničenom odgovornošću za usluge zastupanog po punomoćniku Tomica Husta</item>
    </derivirana_varijabla>
  </DomainObject.Predmet.ProtuStrankaListFormated>
  <DomainObject.Predmet.ProtuStrankaListFormatedOIB>
    <izvorni_sadrzaj>
      <item>LAUTUS TRADE jednostavno društvo s ograničenom odgovornošću za usluge, OIB 93188427429 zastupanog po punomoćniku Tomica Husta</item>
    </izvorni_sadrzaj>
    <derivirana_varijabla naziv="DomainObject.Predmet.ProtuStrankaListFormatedOIB_1">
      <item>LAUTUS TRADE jednostavno društvo s ograničenom odgovornošću za usluge, OIB 93188427429 zastupanog po punomoćniku Tomica Husta</item>
    </derivirana_varijabla>
  </DomainObject.Predmet.ProtuStrankaListFormatedOIB>
  <DomainObject.Predmet.ProtuStrankaListFormatedWithAdress>
    <izvorni_sadrzaj>
      <item>LAUTUS TRADE jednostavno društvo s ograničenom odgovornošću za usluge, Gradna 58, 10430 Gradna zastupanog po punomoćniku Tomica Husta</item>
    </izvorni_sadrzaj>
    <derivirana_varijabla naziv="DomainObject.Predmet.ProtuStrankaListFormatedWithAdress_1">
      <item>LAUTUS TRADE jednostavno društvo s ograničenom odgovornošću za usluge, Gradna 58, 10430 Gradna zastupanog po punomoćniku Tomica Husta</item>
    </derivirana_varijabla>
  </DomainObject.Predmet.ProtuStrankaListFormatedWithAdress>
  <DomainObject.Predmet.ProtuStrankaListFormatedWithAdressOIB>
    <izvorni_sadrzaj>
      <item>LAUTUS TRADE jednostavno društvo s ograničenom odgovornošću za usluge, OIB 93188427429, Gradna 58, 10430 Gradna zastupanog po punomoćniku Tomica Husta</item>
    </izvorni_sadrzaj>
    <derivirana_varijabla naziv="DomainObject.Predmet.ProtuStrankaListFormatedWithAdressOIB_1">
      <item>LAUTUS TRADE jednostavno društvo s ograničenom odgovornošću za usluge, OIB 93188427429, Gradna 58, 10430 Gradna zastupanog po punomoćniku Tomica Husta</item>
    </derivirana_varijabla>
  </DomainObject.Predmet.ProtuStrankaListFormatedWithAdressOIB>
  <DomainObject.Predmet.ProtuStrankaListNazivFormated>
    <izvorni_sadrzaj>
      <item>LAUTUS TRADE jednostavno društvo s ograničenom odgovornošću za usluge</item>
    </izvorni_sadrzaj>
    <derivirana_varijabla naziv="DomainObject.Predmet.ProtuStrankaListNazivFormated_1">
      <item>LAUTUS TRADE jednostavno društvo s ograničenom odgovornošću za usluge</item>
    </derivirana_varijabla>
  </DomainObject.Predmet.ProtuStrankaListNazivFormated>
  <DomainObject.Predmet.ProtuStrankaListNazivFormatedOIB>
    <izvorni_sadrzaj>
      <item>LAUTUS TRADE jednostavno društvo s ograničenom odgovornošću za usluge, OIB 93188427429</item>
    </izvorni_sadrzaj>
    <derivirana_varijabla naziv="DomainObject.Predmet.ProtuStrankaListNazivFormatedOIB_1">
      <item>LAUTUS TRADE jednostavno društvo s ograničenom odgovornošću za usluge, OIB 93188427429</item>
    </derivirana_varijabla>
  </DomainObject.Predmet.ProtuStrankaListNazivFormatedOIB>
  <DomainObject.Predmet.OstaliListFormated>
    <izvorni_sadrzaj>
      <item>Tomica Husta punomoćnik sudionika u postupku LAUTUS TRADE jednostavno društvo s ograničenom odgovornošću za usluge</item>
    </izvorni_sadrzaj>
    <derivirana_varijabla naziv="DomainObject.Predmet.OstaliListFormated_1">
      <item>Tomica Husta punomoćnik sudionika u postupku LAUTUS TRADE jednostavno društvo s ograničenom odgovornošću za usluge</item>
    </derivirana_varijabla>
  </DomainObject.Predmet.OstaliListFormated>
  <DomainObject.Predmet.OstaliListFormatedOIB>
    <izvorni_sadrzaj>
      <item>Tomica Husta, OIB 37702837618 punomoćnik sudionika u postupku LAUTUS TRADE jednostavno društvo s ograničenom odgovornošću za usluge</item>
    </izvorni_sadrzaj>
    <derivirana_varijabla naziv="DomainObject.Predmet.OstaliListFormatedOIB_1">
      <item>Tomica Husta, OIB 37702837618 punomoćnik sudionika u postupku LAUTUS TRADE jednostavno društvo s ograničenom odgovornošću za usluge</item>
    </derivirana_varijabla>
  </DomainObject.Predmet.OstaliListFormatedOIB>
  <DomainObject.Predmet.OstaliListFormatedWithAdress>
    <izvorni_sadrzaj>
      <item>Tomica Husta, Gradna 58, 10430 Gradna punomoćnik sudionika u postupku LAUTUS TRADE jednostavno društvo s ograničenom odgovornošću za usluge</item>
    </izvorni_sadrzaj>
    <derivirana_varijabla naziv="DomainObject.Predmet.OstaliListFormatedWithAdress_1">
      <item>Tomica Husta, Gradna 58, 10430 Gradna punomoćnik sudionika u postupku LAUTUS TRADE jednostavno društvo s ograničenom odgovornošću za usluge</item>
    </derivirana_varijabla>
  </DomainObject.Predmet.OstaliListFormatedWithAdress>
  <DomainObject.Predmet.OstaliListFormatedWithAdressOIB>
    <izvorni_sadrzaj>
      <item>Tomica Husta, OIB 37702837618, Gradna 58, 10430 Gradna punomoćnik sudionika u postupku LAUTUS TRADE jednostavno društvo s ograničenom odgovornošću za usluge</item>
    </izvorni_sadrzaj>
    <derivirana_varijabla naziv="DomainObject.Predmet.OstaliListFormatedWithAdressOIB_1">
      <item>Tomica Husta, OIB 37702837618, Gradna 58, 10430 Gradna punomoćnik sudionika u postupku LAUTUS TRADE jednostavno društvo s ograničenom odgovornošću za usluge</item>
    </derivirana_varijabla>
  </DomainObject.Predmet.OstaliListFormatedWithAdressOIB>
  <DomainObject.Predmet.OstaliListNazivFormated>
    <izvorni_sadrzaj>
      <item>Tomica Husta</item>
    </izvorni_sadrzaj>
    <derivirana_varijabla naziv="DomainObject.Predmet.OstaliListNazivFormated_1">
      <item>Tomica Husta</item>
    </derivirana_varijabla>
  </DomainObject.Predmet.OstaliListNazivFormated>
  <DomainObject.Predmet.OstaliListNazivFormatedOIB>
    <izvorni_sadrzaj>
      <item>Tomica Husta, OIB 37702837618</item>
    </izvorni_sadrzaj>
    <derivirana_varijabla naziv="DomainObject.Predmet.OstaliListNazivFormatedOIB_1">
      <item>Tomica Husta, OIB 37702837618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LAUTUS TRADE jednostavno društvo s ograničenom odgovornošću za usluge</izvorni_sadrzaj>
    <derivirana_varijabla naziv="DomainObject.Predmet.ProtustrankaIDrugi_1">LAUTUS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LAUTUS TRADE jednostavno društvo s ograničenom odgovornošću za usluge, OIB 93188427429, Gradna 58, 10430 Gradna</izvorni_sadrzaj>
    <derivirana_varijabla naziv="DomainObject.Predmet.ProtustrankaIDrugiAdressOIB_1">LAUTUS TRADE jednostavno društvo s ograničenom odgovornošću za usluge, OIB 93188427429, Gradna 58,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LAUTUS TRADE jednostavno društvo s ograničenom odgovornošću za usluge</item>
      <item>Tomica Husta</item>
      <item>Tomica Husta</item>
    </izvorni_sadrzaj>
    <derivirana_varijabla naziv="DomainObject.Predmet.SudioniciListNaziv_1">
      <item>FINA Regionalni centar Zagreb</item>
      <item>LAUTUS TRADE jednostavno društvo s ograničenom odgovornošću za usluge</item>
      <item>Tomica Husta</item>
      <item>Tomica Husta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LAUTUS TRADE jednostavno društvo s ograničenom odgovornošću za usluge, OIB 93188427429, Gradna 58,10430 Gradna</item>
      <item>Tomica Husta, OIB 37702837618, Gradna 58,10430 Gradna</item>
      <item>Tomica Husta, OIB 37702837618, Gradna 58,10430 Gradna</item>
    </izvorni_sadrzaj>
    <derivirana_varijabla naziv="DomainObject.Predmet.SudioniciListAdressOIB_1">
      <item>FINA Regionalni centar Zagreb, OIB 85821130368, Trg svibanjskih žrtava 1995. br. 1,10000 Zagreb</item>
      <item>LAUTUS TRADE jednostavno društvo s ograničenom odgovornošću za usluge, OIB 93188427429, Gradna 58,10430 Gradna</item>
      <item>Tomica Husta, OIB 37702837618, Gradna 58,10430 Gradna</item>
      <item>Tomica Husta, OIB 37702837618, Gradna 58,10430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93188427429</item>
      <item>, OIB 37702837618</item>
      <item>, OIB 37702837618</item>
    </izvorni_sadrzaj>
    <derivirana_varijabla naziv="DomainObject.Predmet.SudioniciListNazivOIB_1">
      <item>, OIB 85821130368</item>
      <item>, OIB 93188427429</item>
      <item>, OIB 37702837618</item>
      <item>, OIB 37702837618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5A6CD-0E18-4B27-9364-6CB24A1B4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4236</properties:Characters>
  <properties:Lines>84</properties:Lines>
  <properties:Paragraphs>23</properties:Paragraphs>
  <properties:TotalTime>333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2017-10-03T08:49:00Z</cp:lastPrinted>
  <dcterms:modified xmlns:xsi="http://www.w3.org/2001/XMLSchema-instance" xsi:type="dcterms:W3CDTF">2017-10-03T08:49:00Z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