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9ea2" w14:paraId="e709ea2" w:rsidRDefault="00D735A7" w:rsidP="00D735A7" w:rsidR="00D735A7">
      <w:pPr>
        <w15:collapsed w:val="false"/>
        <w:rPr>
          <w:b/>
          <w:bCs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A7" w:rsidP="00D735A7" w:rsidR="00D735A7">
      <w:pPr>
        <w:rPr>
          <w:b/>
          <w:bCs/>
        </w:rPr>
      </w:pPr>
    </w:p>
    <w:p w:rsidRDefault="00D735A7" w:rsidP="00D735A7" w:rsidR="00D735A7">
      <w:pPr>
        <w:rPr>
          <w:b/>
          <w:bCs/>
        </w:rPr>
      </w:pPr>
      <w:r>
        <w:rPr>
          <w:b/>
          <w:bCs/>
        </w:rPr>
        <w:t>REPUBLIKA HRVATSKA</w:t>
      </w:r>
    </w:p>
    <w:p w:rsidRDefault="00D735A7" w:rsidP="00D735A7" w:rsidR="00D735A7">
      <w:pPr>
        <w:rPr>
          <w:b/>
          <w:bCs/>
        </w:rPr>
      </w:pPr>
      <w:r>
        <w:rPr>
          <w:b/>
          <w:bCs/>
        </w:rPr>
        <w:t xml:space="preserve">TRGOVAČKI SUD U OSIJEKU </w:t>
      </w:r>
    </w:p>
    <w:p w:rsidRDefault="00D735A7" w:rsidP="00D735A7" w:rsidR="00D735A7">
      <w:pPr>
        <w:rPr>
          <w:b/>
          <w:bCs/>
        </w:rPr>
      </w:pPr>
      <w:r>
        <w:rPr>
          <w:b/>
          <w:bCs/>
        </w:rPr>
        <w:t>STALNA SLUŽBA U SLAVONSKOM BRODU  </w:t>
      </w:r>
    </w:p>
    <w:p w:rsidRDefault="00D735A7" w:rsidP="00D735A7" w:rsidR="00D735A7">
      <w:pPr>
        <w:rPr>
          <w:b/>
          <w:bCs/>
        </w:rPr>
      </w:pPr>
      <w:r>
        <w:rPr>
          <w:b/>
          <w:bCs/>
        </w:rPr>
        <w:t xml:space="preserve">      Trg pobjede 13</w:t>
      </w:r>
    </w:p>
    <w:p w:rsidRDefault="00311E98" w:rsidP="00D735A7" w:rsidR="00D735A7">
      <w:pPr>
        <w:rPr>
          <w:b/>
          <w:bCs/>
        </w:rPr>
      </w:pPr>
      <w:r>
        <w:rPr>
          <w:b/>
          <w:bCs/>
        </w:rPr>
        <w:t xml:space="preserve"> </w:t>
      </w:r>
      <w:r w:rsidR="00D735A7">
        <w:rPr>
          <w:b/>
          <w:bCs/>
        </w:rPr>
        <w:t xml:space="preserve"> 35000 Slavonski Brod</w:t>
      </w:r>
    </w:p>
    <w:p w:rsidRDefault="00D735A7" w:rsidP="00D735A7" w:rsidR="00D735A7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Broj:1/ St-594/2017-66</w:t>
      </w:r>
    </w:p>
    <w:p w:rsidRDefault="00311E98" w:rsidP="00D735A7" w:rsidR="00311E98">
      <w:pPr>
        <w:rPr>
          <w:b/>
          <w:bCs/>
        </w:rPr>
      </w:pPr>
    </w:p>
    <w:p w:rsidRDefault="00311E98" w:rsidP="00D735A7" w:rsidR="00311E98" w:rsidRPr="00311E98">
      <w:pPr>
        <w:rPr>
          <w:bCs/>
        </w:rPr>
      </w:pPr>
    </w:p>
    <w:p w:rsidRDefault="00D735A7" w:rsidP="00D735A7" w:rsidR="00D735A7">
      <w:pPr>
        <w:rPr>
          <w:b/>
          <w:bCs/>
        </w:rPr>
      </w:pPr>
    </w:p>
    <w:p w:rsidRDefault="00311E98" w:rsidP="00311E98" w:rsidR="00311E98" w:rsidRPr="00207109">
      <w:pPr>
        <w:jc w:val="center"/>
        <w:rPr>
          <w:b/>
        </w:rPr>
      </w:pPr>
    </w:p>
    <w:p w:rsidRDefault="00311E98" w:rsidP="00311E98" w:rsidR="00311E98">
      <w:pPr>
        <w:jc w:val="both"/>
      </w:pPr>
      <w:r w:rsidRPr="00207109">
        <w:tab/>
        <w:t xml:space="preserve">TRGOVAČKI SUD U OSIJEKU STALNA SLUŽBA U SLAVONSKOM BRODU, po stečajnom sucu Vesni Vukelić, u predstečajnom postupku koji se vodi nad dužnikom ZVEČEVO  Prehrambena industrija d.d. Požega, Kralja Zvonimira 1, OIB 40479860551, </w:t>
      </w:r>
      <w:r>
        <w:t xml:space="preserve">na temelju odredbe čl. 56 i 57, uz odgovarajuću primjenu odredbi čl. </w:t>
      </w:r>
      <w:r w:rsidR="005B43FD">
        <w:t>328 st2</w:t>
      </w:r>
      <w:r>
        <w:t xml:space="preserve"> Stečajnog zakona, dana 20.listopada</w:t>
      </w:r>
      <w:r w:rsidRPr="00207109">
        <w:t xml:space="preserve"> 2017.g.</w:t>
      </w:r>
    </w:p>
    <w:p w:rsidRDefault="00311E98" w:rsidP="00311E98" w:rsidR="00311E98">
      <w:pPr>
        <w:jc w:val="both"/>
      </w:pPr>
    </w:p>
    <w:p w:rsidRDefault="00311E98" w:rsidP="00311E98" w:rsidR="00311E98">
      <w:pPr>
        <w:jc w:val="both"/>
      </w:pPr>
    </w:p>
    <w:p w:rsidRDefault="00311E98" w:rsidP="00311E98" w:rsidR="00311E98" w:rsidRPr="00311E98">
      <w:pPr>
        <w:jc w:val="center"/>
        <w:rPr>
          <w:b/>
        </w:rPr>
      </w:pPr>
      <w:r w:rsidRPr="00311E98">
        <w:rPr>
          <w:b/>
        </w:rPr>
        <w:t>o b j a v l j u j e</w:t>
      </w:r>
    </w:p>
    <w:p w:rsidRDefault="00311E98" w:rsidP="00311E98" w:rsidR="00311E98">
      <w:pPr>
        <w:jc w:val="center"/>
      </w:pPr>
    </w:p>
    <w:p w:rsidRDefault="00311E98" w:rsidP="00311E98" w:rsidR="00311E98" w:rsidRPr="00207109">
      <w:pPr>
        <w:jc w:val="center"/>
      </w:pPr>
    </w:p>
    <w:p w:rsidRDefault="00311E98" w:rsidP="00311E98" w:rsidR="00311E98" w:rsidRPr="00311E98">
      <w:pPr>
        <w:jc w:val="center"/>
        <w:rPr>
          <w:b/>
        </w:rPr>
      </w:pPr>
      <w:r w:rsidRPr="00311E98">
        <w:rPr>
          <w:b/>
        </w:rPr>
        <w:t>POPIS VJEROVNIKA S PRAVOM GLASA</w:t>
      </w:r>
    </w:p>
    <w:p w:rsidRDefault="00311E98" w:rsidP="00311E98" w:rsidR="00311E98">
      <w:pPr>
        <w:jc w:val="center"/>
      </w:pPr>
    </w:p>
    <w:p w:rsidRDefault="0061689A" w:rsidP="00311E98" w:rsidR="0061689A">
      <w:pPr>
        <w:jc w:val="center"/>
      </w:pPr>
    </w:p>
    <w:tbl>
      <w:tblPr>
        <w:tblStyle w:val="Reetkatablice"/>
        <w:tblW w:type="dxa" w:w="10413"/>
        <w:jc w:val="center"/>
        <w:tblLook w:val="04A0" w:noVBand="1" w:noHBand="0" w:lastColumn="0" w:firstColumn="1" w:lastRow="0" w:firstRow="1"/>
      </w:tblPr>
      <w:tblGrid>
        <w:gridCol w:w="614"/>
        <w:gridCol w:w="1707"/>
        <w:gridCol w:w="2923"/>
        <w:gridCol w:w="2791"/>
        <w:gridCol w:w="2378"/>
      </w:tblGrid>
      <w:tr w:rsidTr="0000241E" w:rsidR="0061689A" w:rsidRPr="00AD2085">
        <w:trPr>
          <w:trHeight w:val="300"/>
          <w:jc w:val="center"/>
        </w:trPr>
        <w:tc>
          <w:tcPr>
            <w:tcW w:type="dxa" w:w="614"/>
            <w:noWrap/>
            <w:hideMark/>
          </w:tcPr>
          <w:p w:rsidRDefault="0061689A" w:rsidP="005F353F" w:rsidR="0061689A" w:rsidRPr="00AD2085">
            <w:pPr>
              <w:rPr>
                <w:rFonts w:eastAsia="Times New Roman" w:hAnsi="Calibri" w:ascii="Calibri"/>
                <w:b/>
                <w:bCs/>
                <w:color w:val="000000"/>
              </w:rPr>
            </w:pPr>
            <w:r w:rsidRPr="00AD2085">
              <w:rPr>
                <w:rFonts w:eastAsia="Times New Roman" w:hAnsi="Calibri" w:ascii="Calibri"/>
                <w:b/>
                <w:bCs/>
                <w:color w:val="000000"/>
              </w:rPr>
              <w:t>R.B.</w:t>
            </w:r>
          </w:p>
        </w:tc>
        <w:tc>
          <w:tcPr>
            <w:tcW w:type="dxa" w:w="1707"/>
            <w:noWrap/>
            <w:hideMark/>
          </w:tcPr>
          <w:p w:rsidRDefault="0061689A" w:rsidP="005F353F" w:rsidR="0061689A" w:rsidRPr="00AD2085">
            <w:pPr>
              <w:rPr>
                <w:rFonts w:eastAsia="Times New Roman" w:hAnsi="Calibri" w:ascii="Calibri"/>
                <w:b/>
                <w:bCs/>
                <w:color w:val="000000"/>
              </w:rPr>
            </w:pPr>
            <w:r w:rsidRPr="00AD2085">
              <w:rPr>
                <w:rFonts w:eastAsia="Times New Roman" w:hAnsi="Calibri" w:ascii="Calibri"/>
                <w:b/>
                <w:bCs/>
                <w:color w:val="000000"/>
              </w:rPr>
              <w:t>OIB</w:t>
            </w:r>
          </w:p>
        </w:tc>
        <w:tc>
          <w:tcPr>
            <w:tcW w:type="dxa" w:w="2923"/>
            <w:noWrap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b/>
                <w:bCs/>
                <w:color w:val="000000"/>
              </w:rPr>
            </w:pPr>
            <w:r w:rsidRPr="00AD2085">
              <w:rPr>
                <w:rFonts w:eastAsia="Times New Roman" w:hAnsi="Calibri" w:ascii="Calibri"/>
                <w:b/>
                <w:bCs/>
                <w:color w:val="000000"/>
              </w:rPr>
              <w:t xml:space="preserve">Naziv vjerovnika </w:t>
            </w:r>
          </w:p>
        </w:tc>
        <w:tc>
          <w:tcPr>
            <w:tcW w:type="dxa" w:w="2791"/>
            <w:noWrap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b/>
                <w:bCs/>
                <w:color w:val="000000"/>
              </w:rPr>
            </w:pPr>
            <w:r w:rsidRPr="00AD2085">
              <w:rPr>
                <w:rFonts w:eastAsia="Times New Roman" w:hAnsi="Calibri" w:ascii="Calibri"/>
                <w:b/>
                <w:bCs/>
                <w:color w:val="000000"/>
              </w:rPr>
              <w:t>Adresa vjerovnika</w:t>
            </w:r>
          </w:p>
        </w:tc>
        <w:tc>
          <w:tcPr>
            <w:tcW w:type="dxa" w:w="2378"/>
            <w:noWrap/>
            <w:hideMark/>
          </w:tcPr>
          <w:p w:rsidRDefault="0061689A" w:rsidP="005F353F" w:rsidR="0061689A" w:rsidRPr="00AD2085">
            <w:pPr>
              <w:rPr>
                <w:rFonts w:eastAsia="Times New Roman" w:hAnsi="Calibri" w:ascii="Calibri"/>
                <w:b/>
                <w:bCs/>
                <w:color w:val="000000"/>
              </w:rPr>
            </w:pPr>
            <w:r w:rsidRPr="00AD2085">
              <w:rPr>
                <w:rFonts w:eastAsia="Times New Roman" w:hAnsi="Calibri" w:ascii="Calibri"/>
                <w:b/>
                <w:bCs/>
                <w:color w:val="000000"/>
              </w:rPr>
              <w:t>Iznos utvrđene tražbine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93472500202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13M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Maksimirska 132,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3.813,75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42280983073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A.C. BOŠKOVIĆ d. o. o. PEUGEOT KONCESIONAR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Osječka62B,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1.988,39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54655542852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A2B EXPRESS LOGISTIKA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Buzinski prilaz 36a,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4.399,64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55125780272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ABIS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Petra Preradovića 33,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4.050,00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00112111361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OPG MARIJAN ABRAMOVIĆ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CEROVAC 78, 34308 JAKŠIĆ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2.300,00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60897000949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Academius one jednostavno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Srijemska 9 B,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14.250,00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37935789909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ADEO COMMERCIO j.d.o.o.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Sesvetska cesta 1, 10360 Sesvete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3.279,36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73348871898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ADRIAKARTON, d.o.o.</w:t>
            </w:r>
            <w:r w:rsidRPr="00AD2085">
              <w:rPr>
                <w:rFonts w:cs="Arial" w:eastAsia="Times New Roman" w:hAnsi="Arial" w:ascii="Arial"/>
                <w:sz w:val="20"/>
                <w:szCs w:val="20"/>
              </w:rPr>
              <w:t xml:space="preserve">  TVORNICA KARTONSKE AMBALAŽE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Plano 22 Apr, 21220 Plano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75.793,38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ADVOKAT ĐURO M. MANIGODIĆ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KUMANOVSKA 2-B/7, 0 BEOGRAD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70.219,40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54445821484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AFROTROPIC COCOA PROCESSING COMPANY LIMITED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KANDA HIGHWAAY 1, 0 ACCRA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19.534,26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05937759187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AGROKOR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Trg Dražena Petrovića 3,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30.420.282,64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ATU37748201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AKRAS FLAVOURS GMBH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INDUSTREZENTRUM NO SUD STRASSE 1, OBJEKT 29, 0 BIEDERMANNSDORF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14.841,68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58353015102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ALCA ZAGREB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Koledovčina 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1.124.204,00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ALTINMARKA GIDA SAN.VE TIC.A.S.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ATATURK MAH.ATATURK CAD. NO:2 ESENYURT, 0 ISTANBUL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919.599,29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23268154531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ALUFLEXPACK NOVI d.o.o. za proizvodnju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dr. Franje Tuđmana 25 Murvica, 23241 Poličnik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503.292,81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BG826034900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AMYLUM BULGARIA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SEVERNA INDUSTRIALAN ZONA P.O.BOX 239, 0 RAZGRAD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120.502,00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75060609423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ANĐELKO JERKOVIĆ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Banjalučka 11,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2.642,44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57913493416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ANTE GOJEVIĆ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Vrbik 20,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2.547,13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57590538934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ASI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Zagrebačka cesta 192,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32.000,00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10184775721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ATI LOGISTIKA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Hegedušićeva 14, 51000 Rijeka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3.703,59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23628538004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AUREUS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TRNOVAČA BB, 0 GORNJI VAKUF-USKOPLJ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80.383,11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06038004345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B.TEX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Braće Radić 48, 40319 Belica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5.095,00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26441639053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B.U.M. društvo sa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KOPILICA 47 B, 21000 Split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250,00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71665824084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Baker Tilly Hrvatska revizorska tvrtka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grada Vukovara 269 G,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71.062,52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59728283213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BAKROTISAK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Graničarska bb, 43280 Garešnica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14.283,81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70933923423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OPG TOMISLAV BALEN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BANA BORIĆA 13,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59.346,40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40101119616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BAN COMMERCE d.o.o.,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Orljavska 1,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25.409,81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80984874482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MICROPLET VL. ANTO BARBARIĆ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FRA KAJE ADŽIĆA 5, 34310 PLETERNICA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2.892,50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28469297231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BAREM AMBALAJ SANAYI  VE TICARET ANONIM ŞIRKET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IBNIMELEK OSB MAH. TOSBI YOL. 414, 0 TIRE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322.337,39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93607917339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AUTODIJELOVI BARIŠIĆ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S. ROKA 16,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1.590,00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56705576304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STANKO BARIŠIĆ, AUTOPRIJEVOZNIK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VESELA 4A, 34310 PLATERNICA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1.125,00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40975325910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INKO VL. MARIO BEDEK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VRAPČANSKA 25,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13.154,90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BE0870017447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BELGOMILK CVBA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FABRIEKSTAAT 141, 0 KALLO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856.297,27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DE811467005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BELL FLAVORS &amp; FRAGRANCES DUFT UND AROMA GMBH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SCHIMMEL-STRASSE 1, 0 LEIPZIG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55.738,68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35.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91040737993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BENT EXCELLENT 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V.Škorpikova 14b,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18.255,17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68580128211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BILIĆ-ERIĆ d.o.o. za privatnu zaštitu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Ljudevita Posavskog 3, Trgovački centar Millennijum, 10360 Sesvete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927.819,02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91914904553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BIRO-TISAK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Dolački Put 11, 34322 Brestovac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105.323,34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48270876028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BISNODE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Fallerovo šetalište 22,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13.750,00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95202348925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BKS BANK AG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ST. VEITER RING 43, 9020 KLAGENFURT AM WÖRTHERSEE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3.101.943,67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76454958391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ANTE BREKALO, JAVNI BILJEŽNIK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ŽUPANIJSKA 19,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40.553,14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33059567360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OPG DUBRAVKO BRLJAČIĆ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JOSIPA JURJA STROSSMAYERA 93,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4.428,79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97490594839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BRODPLAST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Sjeverna vezna cesta 23, 35000 Slavonski Brod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13.735,00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72942400117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OPG MARIO BUNJEVAC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TORANJ 65, 34330 VELIKA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23.167,50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99406899243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CITY EX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Donje Svetice 40,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301,29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100153823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COBEX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POŽEŠKA 65 B, 0 BEOGRAD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18.663,95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26187994862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CROATIA osiguranje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Miramarska 22,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2.131.744,83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00865396224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CRODUX DERIVATI DVA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JOSIPA MAROHNIĆA 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13.724,78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31668679312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ĆALIŠ d.o.o.  proizvodnja i trgovina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Poljska 55, 31400 Đakovo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3.890,63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09571147383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KOTEL DADON (Rabin)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BOGOVIĆEVA 5,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26.277,91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11499031890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DAJOS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Velebitska 36a,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888,07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85877138837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VLASTA DAMJANAC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VINOGRADSKA 16,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5.992,02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57115090734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DIDA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Srebrnjak 73B,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9.193,31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81205466903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Dom zdravlja Požeško-slavonske županije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Matije Gupca 10,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1.188,89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DE124463828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DR. OTTO SUWELACK GmbH &amp; Co.KG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POSTFACH 1362 DEUTSCHLAND, 0 BILLERBECK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45.180,45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18683136487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DRŽAVNI PRORAČUN-MINISTARSTVO FINANCIJA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Katančićeva 5,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15.700.888,27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67131617872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DS Smith Belišće Croatia d.o.o.(prije DUROPACK BELIŠĆE d.o.o.)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Vijenac Salamona Heinricha Gutmanna 30, 31551 Belišće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1.974.764,45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86637426089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DVAKOM d.o.o. RESTORAN MANO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RADNIČKA 50,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3.536,15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48614445820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PM ĐIMOTI OBRT ZA USLUGE I TRGOVINU VL. DRAŽEN ĐIM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ŽUPANIJSKA 25,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59.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56624149572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ĐURO ĐAKOVIĆ APARATI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Dr. Mile Budaka 1, 35000 Slavonski Brod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775,00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08978622832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EDUKATOR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Kozjak 20,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12.607,00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28417987221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ELEKTROMODUL društvo o ograničenom odgovornošću RJ OSJEČKI PARKING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Andrije Hebranga 7,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131,00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67546770608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ENERGOATEST ZAŠTITA d.o.o. za ispitivanja, osposobljavanja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Potočnjakova 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9.875,00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80265749624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EPS FORMAT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Zvonimirova 63,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312,50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85941596441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ERSTE CARD CLUB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Praška 5,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166.071,35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ATU65069123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ESAROM GMBH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ESAROMSTRASSE 51, 0 OBERROHRBACH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216,15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15191211491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EURO-ALFA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Radnička cesta 184,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495,85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68499737533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EURO-BEST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Donjozelinska 32, 10382 Donja Zelina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37463678442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EURO-MILK 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Beloslavec 17 G, 10381 Beloslavec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1.200,02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20315571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FABRIKA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ALIPAŠINA 29, 0 SARAJEVO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15.076,00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18019882152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FERING FIT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Maksimirska 32,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10.588,36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85821130368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Financijska agencija Zagreb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Vrtni put 3,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4.509,70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43267803189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OPG KARLO FILIPOVIĆ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PODGORJE 24, 34335 PODGORJE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10.150,00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79564830974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FIN projekt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Matije Gupca 6, 44000 Sisak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03672322595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FLEXOPAK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GRANIČARSKA 5, 43280 GAREŠNICA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217,50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85828625994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Fond za zaštitu okoliša i energetsku učinkovitost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Radnička cesta 80,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361.391,43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97981629426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FOOD STORM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Braće Cvijića 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3.277,85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05794439091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FRAG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GUSTAVA KRKLECA 24,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154,37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91189796614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FRANJIĆ TEKS OBRT ZA PROIZVODNJU I TRGOVINU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KORNIĆKA 5,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27.735,00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BE0446555237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FUJI OIL EUROPE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KUHLMANNLAAN 36, 0 GENT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41.084,13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44833464586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SERVIS FUNDUK VL. PERO FUNDUK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OSJEČKA 37, 34308 JAKŠIĆ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13.957,50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54921399322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TRGOVINA IT VL.MARIJAN GALIĆ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STJEPANA RADIĆA 7A,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125,00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FR19552133670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GEMEF INDUSTRIES SA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120 RUE HENRI BESSEMER, 0 AIX EN PROVENCE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79.515,47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46662592772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GEWINDE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J.J.Strossmayera 127,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11.594,08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25388753075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GOSPODARENJE OTPADOM SISAK d.o.o. za postupanje s komunalnim otpadom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I.K. SAKCINSKOG 28, 44000 Sisak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270,85</w:t>
            </w:r>
          </w:p>
        </w:tc>
      </w:tr>
      <w:tr w:rsidTr="0000241E" w:rsidR="0061689A" w:rsidRPr="00AD2085">
        <w:trPr>
          <w:trHeight w:val="102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85.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01877454077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GOSPODARSKA INTERESNA UDRUGA PROIZVOĐAČA PIĆA HRVATSKE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Kučerina 64,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30.000,00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30050049642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GRAD OSIJEK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Franje Kuhača 9,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1.034,30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95699596710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GRAD POŽEGA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Trg Svetog Trojstva 1,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212.896,55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58007872049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GRAD SLAVONSKI BROD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Vukovarska 1, 35000 Slavonski Brod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240,00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Trg Stjepana Radića 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4.739,12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03744272526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GRADSKO STAMBENO KOMUNALNO GOSPODARSTVO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Savska cesta 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6.816,46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78723936298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GRAFIČAR 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Frankopanska 89, 42230 Ludbreg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2.208.599,08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46342488505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GRAFIČAR TVORNICA VREĆA I TISKARNICA 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Borovljani 8G, 48000 KOPRIVNICA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569,93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03774142644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GRAFOKOR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Josipa Mokrovića 6, 10000 Zagreb-Susedgrad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231.070,63</w:t>
            </w:r>
          </w:p>
        </w:tc>
      </w:tr>
      <w:tr w:rsidTr="0000241E" w:rsidR="0061689A" w:rsidRPr="00AD2085">
        <w:trPr>
          <w:trHeight w:val="178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03365973101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Tuškanac 14,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11.456,22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79517545745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HANZA MEDIA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Koranska 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1.309,03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63073332379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HEP - Opskrba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grada Vukovara 37,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680.218,63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43965974818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HEP ELEKTRA d.o.o. za opskrbu električnom energijom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grada Vukovara 37,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181.526,88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46830600751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HEP-Operator distribucijskog sustava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Primorska 24,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472.168,55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41317489366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HEP-PLIN d.o.o. za distribuciju i opskrbu plinom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Cara Hadrijana 7,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9.420.849,92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15907062900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HEP-TOPLINARSTVO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UL.CARA HADRIJANA 3,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704,44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89607668019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HERON-ELECTRONIC d. o. 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IVANA GORANA KOVAČIĆA 36, 35000 Slavonski Brod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8.210,22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54576376096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HERZ d. 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Vilima Justa 18,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291,13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17741638154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HLAD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Ferde Filipovića 59F, 35000 Slavonski Brod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804,75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52125057846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HLEVIŠTAN j.d.o.o.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Šumanovci 4, 34308 JAKŠIĆ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206,25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04785516590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HNK HAJDUK š.d.d. SPLIT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8. Mediteranskih igara 2, 21000 Split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117.328,70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87311810356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HP - Hrvatska pošta d.d. Požega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Kamenitih vrata 8,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26.270,69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107.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28921383001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Hrvatske vode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Grada Vukovara 220,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75.222,07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81793146560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Hrvatski Telekom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Roberta Frangeša Mihanovića 9,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179.880,07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98796897644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HRASKY d.o.o. VILA DORA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Stjepana Radića 20,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198,10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68419124305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HRT Hrvatska radiotelevizija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Prisavlje 3,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11.088,53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41387373932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HRVATSKA IZVJEŠTAJNA NOVINSKA AGENCIJA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Marulićev trg 16,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187,50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80978339255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HRVATSKA UDRUGA POSLODAVACA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RADNIČKA CESTA 52,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170.401,04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08516152078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HRVATSKI NOGOMETNI SAVEZ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grada Vukovara 269a,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100.661,51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29059177553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HRVATSKI VETERINARSKI INSTITUT POD.VET.ZAV.VINKO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J.KOZARCA 24, 32000 VINKOVCI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17.397,50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75297532041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HRVATSKI ZAVOD ZA JAVNO ZDRAVSTVO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Rockefellerova 7,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171.922,51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84397956623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HRVATSKI ZAVOD ZA MIROVINSKO OSIGURANJE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A. Mihanovića 3,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851.423,48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4995055724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HRVOJE ALVIR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 Podbrežje 25,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2.805,57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46157817275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HUYSER, MÖLLER B.V.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ZEEVANGSDIJKJE 3, 0 EDAM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576.636,77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65180133225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I. N. CAR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Martinkovac 113, 51000 Rijeka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300,00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72667678548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ID EKO,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Porečka 11,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212.712,50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99326633206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IMEX BANKA dioničko društvo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Tolstojeva 6, 21000 Split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90979617408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IMPERITO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Susedsko polje 47, 10000 Zagreb-Susadgrad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89.912,18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52909770220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ININ informatički inženjering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Dr. Mile Budaka 1, 35000 Slavonski Brod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33.245,65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44493529474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INPRO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Velimira Škorpika 1B,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85.896,50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24632315791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INSTRUKTAŽNI CENTAR-USTANOVA ZA OBRAZOVANJE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Franje Račkog 4, 48260 Križevci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3.160,00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72225757058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INTRACO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T.PAVLEKA 32, 10436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285,00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36534466630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IPROZ informiranje, propaganda i razvoj zaštite,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VODNIKOVA 19,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4.369,25</w:t>
            </w:r>
          </w:p>
        </w:tc>
      </w:tr>
      <w:tr w:rsidTr="0000241E" w:rsidR="0061689A" w:rsidRPr="00AD2085">
        <w:trPr>
          <w:trHeight w:val="102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40237828734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ISLAMSKA ZAJEDNICA U HRVATSKOJ CENTAR ZA CERTIFICIRANJE HALAL KVALITETE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Tomašićeva 12,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119.000,00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24351550672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ISTARSKI SUPERMARKETI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Partizanska 13, 52440 Poreč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111.535,42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130.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79506290597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IUS SOFTWARE 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Tuškanova 37,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8.354,04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131.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19222637799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IVATOM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Matije Gupca 42, 43280 Garešnica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289,50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132.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02951724955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IZVOR OSIGURANJE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Trpinjska 9,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2.978,50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133.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83816714601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Javna vatrogasna postrojba Grada Požege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Industrijska 44,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3.000,00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134.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17807936627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JADRAN GRUPA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Sv. Leopolda Mandića 7a, 21204 Dugopolje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533,08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135.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95976200516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JADROAGENT  d. 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Trg Ivana Koblera 2, 51000 Rijeka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5.091,07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136.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03651643452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KING VL. MATE JOKIĆ - OBRT ZA USLUGE KING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KRALJA DRŽISLAVA 30 A, 21000 SPLIT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1.180,00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137.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15540855867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JOS INSTRUMENTI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Rebar 24,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12.428,75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138.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35341548943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K. D. GRUPA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Spinčići 42b, 51215 Kastav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814,25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139.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98724595439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KAJZER ŠPED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ll. Podbrežje 25 Kajzerica,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608.171,49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140.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32138799911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KANIĆ PETAR ODVJETNIK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SVETOG FLORIJANA 5,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582.111,27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141.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33156761192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KARLO OBRT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RADOSLAVA CIMERMANA 5,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9.130,93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142.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KDIS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83 RUE DE REUILLY, 0 PARIS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8.053,58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143.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09371680761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KEFO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Obrtnička 10, 44000 Sisak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35.225,98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144.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28943450851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KOLOMEJEC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SAMOBORSKA CESTA 146,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27.010,00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145.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77831468864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KOMED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Vladimira Nazora 14, 10431 Sveta Nedelja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4.525,00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146.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99740428762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KOMUNALAC POŽEGA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Vukovarska 8,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244.648,61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147.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61888142985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KOMUNALAC,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ul. Stjepana pl. Horvata 38, 35000 Slavonski Brod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365,91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148.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22283637217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KONTROLKEM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Nikole Šubića Zrinskog 19, 10430 Samobor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29.565,50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149.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29955634590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KONZUM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Marijana Čavića 1a,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43.461.980,26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37964197482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TRGOVAČKI OBRT GLEMBAJ VL.SUNČICA KOS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KOLEDINEČKA 8,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528,59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26842360331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KOTTNI D.O.O. BISTRO KOTTNI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Kaptol 10,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225,28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97998408192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VINOGRADARSTVO-PODRUG KRAUTHAKER VL. KRAUTHAKER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IVANA JAMBROVIĆA 6, 34340 KUTJEVO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4.731,49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70663193635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KREDITNA BANKA ZAGREB, dioničko društvo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grada Vukovara 74,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607,80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34976993601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KSU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Dr. Jurja Dobrile 50, 10410 Velika Gorica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9.636,71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75693638154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OCULUS VL. DAMIR KUJUNDŽIĆ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HRVATSKE REPUBLIKE 35,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20.458,69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15856331916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KUM TRADE ENGINEERING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Savski gaj XIII put 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69.340,00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73349792688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ODVJETNIČKI URED  LANČIĆ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RIM 57,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2.538,40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87955947581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LEDO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Čavićeva 1a,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2.709,57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159.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79196395769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SERVIS ZA PRANJE I PODMAZIVANJE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RADNIČKA BB, 51225 RIJEKA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160.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75374786952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LIDER MEDIA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Savska cesta 41,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769,53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90034071582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LIDER PRESS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Savska cesta 41,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2.500,00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43431923835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LIDIJA MAJSTOROVIĆ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BARUNA TRENKA 34, 34330 TRENKOVO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1.520,00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63094356870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LOGOKOD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Padine 15,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17.646,25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76605292233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AGROTEHNIKA VL. IGOR MAJETIĆ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NJEMAČKA 7,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12.889,15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81377394871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MALI PALIT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Banjol 165, 51280 Rab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750,00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76154765407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MANŠPED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Kukuljanovo 387-Industrijska zona, 51227 Škrljevo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5.673,56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63176136551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MAPRO SISTEM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Heinzelova 28,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6.345,00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07673412646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OPG MIHAJLO MARINOVIĆ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HRVATSKIH BRANITELJA 37,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2.960,00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24218169213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"ELTERM" VL. VJEKOSLAV MARKOVČIĆ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NASELJE ANDRIJE HEBRANGA 5D/2, 35000 SLAVONSKI BROD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4.738,39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25159086003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MAŠINO INŽENJERING D.O.O. BEOGRAD - NOVI BEOGRAD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ISMETA MUJEZINOVIĆA 10, 11000 NOVI BEOGRAD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329.137,55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SI70799296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MDR  d.o.o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ŠMARTINSKA CESTA 70, 0 LJUBLJANA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1.133,67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93809374555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MEGATREND REDOK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Bani 75, 10000 Zagreb-Sloboština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5.000,00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32179081874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MESSER CROATIA PLIN 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Industrijska 1, 10290 Zaprešić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624,88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CZ00000931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METALIMEX, A.S.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STEPANSKA 621/34, 0 PRAHA 1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301.934,72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39235083631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MI-VI MAZIVA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Popovec, Varaždinska cesta 29, 10360 Sesvete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20.943,00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76767369197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MINISTARSTVO POLJOPRIVREDE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grada Vukovara 78,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101.920,72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26242307725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MIOMAR UGOSTITELJSTVO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Cesarca Augusta 16, 10360 Sesvete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835,90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96570577417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MISCAL HANDELSGESELLSCHAFT MBH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MARIAHILFERSTRASSE 1816, 0 BEČ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5.000.884,55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65270844259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MLADEN ŠKORIĆ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ŠKOLSKA 10, 34551 LIPIK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14.944,00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94615700872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MLADOST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Trg Andrije Hebranga 11C, 22000 Šibenik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485.495,07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01993249507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Model Pakiranja dd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Kanalski put 14a,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34.448,58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04702013823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AUTOELEKTRIKA - MRZLJAK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BADELOV BRIJEG 1, 10360 SESVETE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5.348,50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67003741356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MTB INŽENJERING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JELA 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1.439,76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20311017944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MTG MATKOVIĆ d.o.o. RESTORAN KAJZERICA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R.CIMERMANA 64A, 10413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408,00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ATU17636805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NAGEL AUSTRIA GmbH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STERNWEG 1, 0 ZETTLING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45.655,87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ESA08653602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NEDERLAND SOCIEDAD ANONIMA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CARRETERA DE LA VILA 48, 0 BARCELONA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333.638,51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187.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54471995670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NEOGRAF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Žlibina 4, 51262 Kraljevica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560.006,44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22577864700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AS VL. SLAVKO NIKOLIĆ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GORNJI EMOVCI 15, 34000 GORNJI EMOVCI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2.949.843,57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10372897178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NIRS TRGOVINA d.o.o. SPLIT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Dračevac 4D, 21000 Split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614,00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80521906747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ASTER VL. RANKO NJEGOVAN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DOVERSKA 1, 21000 SPLIT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6.825,00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NJIVICE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PRĆAVCI BB-ČAPLJINA, 0 ČAPLJINA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4.459,09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73230159885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Nogometni klub  Inter-Zaprešić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Vladimira Novaka 25, 10290 Zaprešić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43.750,00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97213196638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NOVO-SYSTEMS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Josipa Lončarabb,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695,00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12256216869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METALOPLAST VL. DAMIR OCVIREK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STJEPANA RADIĆA 162, 35410 BATRINA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18.725,26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09521007802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OPREMA-LUDBREG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Koprivnička 23, 42230 Ludbreg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937,50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ORBICO TRGOVINA I USLUGE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PARTIZANSKE AVIJACIJE 4, 0 BEOGRAD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29.360,19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82333208898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ORYX GRUPA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Ljudevita Posavskog 7A, 10360 Sesvete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4.182,41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76080865307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OTIS DIZALA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Prilaz Vladislava Brajkovića 15,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23.587,81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44121315078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OXYLUS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J.Huttlera 19,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3.726,25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59920925649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PA-VIN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Većeslava Holjevca 20, 10450 Jastrebarsko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12.672,50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60966016226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PAGAR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kralja Zvonimira 124,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476,00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72256683729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TO "PALJUŠI" VL.ATONTONIJA PALJUŠI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LJUDEVITA POSAVSKOG 8, 44000 SISAK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12.000,48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95638806735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PAVIĆ VINOGRADARSTVO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Požeška 4, 34335 Vetovo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6.875,00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28495895537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PBZ CARD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Radnička cesta 44,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11.636,78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77975251877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MARIJA PERIĆ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KRALJA TOMISLAVA 69, 31400 ĐAKOVO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5.569,35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82982814345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PETRAK-ŽAJA STUDIO,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Baruna Trenka 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59.889,57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16023317693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PETROL PLIN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otok, Oreškovićeva 6H,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3.476,06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39521531180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PLAVA PTICA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Sisačka cesta 36, 10000 Zagreb-Novi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14.498,75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50056328499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PLETER - USLUGE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Čerinina 23,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144.640,77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210.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SI55135862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PLUTAL2000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CESTA V. GORICE 8, 0 LJUBLJANA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153.368,30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211.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100119622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PODRAVKA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TOŠIN BUNAR 272 A, 5/B, 0 NOVI BEOGRAD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209.183,38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212.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18928523252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PODRAVKA prehrambena industrija,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A.Starčevića 32, 48000 Koprivnica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4.905.552,92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213.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70895008624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POLJOPRIVREDNA ZADRUGA Maslina i vino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Polača 61, 23423 Polača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1.920,96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214.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Privredna banka Sarajevo d.d (Bor banka d.d.)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OBALA KULINA BANA 18, 0 SARAJEVO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4.000.000,00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215.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00169603201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PRAKTIKUM d. o. o. škola za strane jezike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UL.V.BABUKIĆA 3,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375,00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216.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52513935681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PRAMAT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SAVICA ŠANCI, Savica 115,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1.062,50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217.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46127458088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PREPLAM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ŽITNJAK BB,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11.567,86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218.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28184216011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"PRIBUDIĆ" RAD. ZA POPR.SVIH VRSTA VAGA I UTEGA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SV.ROKA 60,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4.000,00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219.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01385353636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PRIMOTRONIC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SAVSKA CESTA 118,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8.909,60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07275785182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PRINT GRUPA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Brezjanski put 33, 10431 Brezje SVETA NEDJELJA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44.788,36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16743195868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PRISTINUS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Gramača 3,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10.850,00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87357644223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PRO AUTOMATIKA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113. ŠIBENSKE BRIGADE HV-A, 22000 Šibenik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6.011,80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08310511850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PRO MEDIA GROUP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Draškovićeva 29,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2.804.041,55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17136294042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PROMERITUM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Bregana, A. Kovačića 62, 10430 BREGANA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5.040,00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73505323388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PUBLICO,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Lastovska 9,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54.204,60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32464879184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RADIO VALLIS AUREA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Cehovska 8I,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1.500,00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45749126268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RADOFORM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Samoborska cesta 110, 10436 Rakov Potok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3.243,75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71586397290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RAPTOR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R.CIMERMANA 68 B ZAGREB,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4.331,25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51095398279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RESTORAN TRNJANKA 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Trnjanska cesta 31,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1.341,00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83938812619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RIJEKA plus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Školjić 15, 51000 Rijeka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107833979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RISO SANT ANDREA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BRANKOVA 11, 0 BEOGRAD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294.065,52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37955572990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ROTOPLAST d.o.o. za proizvodnju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Kerestinec, Poduzetnička 7, 10431 Sveta Nedelja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17.289,22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88470929840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RU - VE d.o.o. za trgovinu i poslovne usluge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Nodilova 17,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32.940,00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43279122828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SAJAM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Zoranićeva 61, 21210 Solin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43.739,70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90491206575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SALESIANER MIETTEX Lotos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Radnička Cesta 169,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670.782,49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95434893522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SAMPLE CONTROL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Franje Puškarića 18, 10250 Lučko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70.725,00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93795492699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SCARDONA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Srebrnjak 121,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12.500,00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91722910313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SERTIĆ VS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PETRINJSKA 34, 44000 Sisak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638,91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239.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SGT SWISS GLOBAL TRADING Sarl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CH.DE NORMANDIE 4/A, 1206 GENEVA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22.673,36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30167935675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SILVER d. o. 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Mesnička 4,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390,67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80957699745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SJAJ KS j.d.o.o.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Rudeška cesta 132,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225,00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242.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99415519065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"AS" UGOSTITELJSKO TRG.OBRT VL.ZLATKO SKELIN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ZELENGAJ 2A,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697,50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67477138481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SLADORANA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Naselje Šećerane 63, 32270 Županja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1.005,75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52844677197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SM STUDIO MARKETING KOMUNIKACIJE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Petrinjska 31,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118.697,78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55191736646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Samostalna obrtnička radnja GM - PROMET vl. Milan Grgić, Kutjevo, R Hrvatske 2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KRALJA TOMISLAVA 1, 34340 KUTJEVO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6.843,22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39070040029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SPIN VALIS dioničko društvo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Industrijska 24,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676,37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31618014301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SPLENDID UGOSTITELJSTVO d.o.o. RESTORAN OKRUGLJAK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Mlinovi 28,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2.961,00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69326397242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SPLITSKA BANKA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R.BOŠKOVIĆA 16, 21000 Split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2.319,03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249.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41937558795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SPORTSKE NOVOSTI dd ZA NOVINSKO-IZDAVAČKU DJELATN.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Koranska 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3.125,00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64406809162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SREDIŠNJE KLIRINŠKO DEPOZITARNO DRUŠTVO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Heinzelova 62a,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27.450,11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39618704213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Styria Hrvatska - medijski servisi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Oreškovićeva 6H/1, 10000 Zagreb-Sloboština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426,40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50056415529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STANIĆ 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SLAVONSKA AVENIJA 11, 10000 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9.934,64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76086946725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VILA STANIŠIĆ VL. IVICA STANIŠIĆ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UL.DR.FRANJE TUĐMANA 10,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8.800,00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16774198173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STARA KNEŽIJA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STUPNIČKA 14,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1.680,80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97611522500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STRIX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Utinjska 23,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1.382,71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98697884534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U.O. HAUSTOR SLASTIČARNICA ŠEŠET MARIJA I ROBERT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KUKULJEVIĆEVA 9, 42000 VARAŽDIN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377,92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22553687465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ŠKOJO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Borova 1,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2.042,56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29458289536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GUMENA HIDRAULIKA "KARLO" VL.DANICA ŠTEFKA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DR.FRANJE TUĐMANA 30A, 34330 VELIKA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1.270,38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08942396471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T.F. MARKETING 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Gajeva 38,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33.902,50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65715752263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TALENT SHOW d.o.o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Pomerio 20, 51000 Rijeka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21.606,23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57790565988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TEKIJA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Vodovodna 1,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994.861,82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73198288394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TEKMA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Milutina Barača 19, 51000 Rijeka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99.506,52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22186352722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TERMA HGK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Rimski put 11C, 10360 Sesvete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87.551,65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12426625006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TERRA MAGUS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Drežnik  1. odvojak 20 B Drežnik Brezovački, 10257 Brezovica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29.248,44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TESCO POLSKA SP. Z.O.O.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UL. KAPELANKA 56, 0 KRAKOW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979,64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266.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THE FUN&amp;FIT COMPANY D.O.O.O.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BATAJNIČKI PUT 12, 0 ZEMUN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33.556,57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75917721668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TISAK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Slavonska avenija 11a,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502.821,17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62524947339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TOMA PALETE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Industrijska cesta 16, 10360 Sesvete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24.498,27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269.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76156543239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TOMISLAV ALVIR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VII. Ravnice 7,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2.805,57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270.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75013142172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TONI KOZINA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M. Krleže 9C Zadar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2.610,45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271.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76624781887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TRCZ AUTOSERVIS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Zagrebačka 18, 10360 Sesvete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5.107,33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272.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39229576154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TRGONOM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Varaždinska 13, 42220 Novi Marof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303,94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273.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66548420466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TRGOVINA KRK D.D. TRGOVINA NA VELIKO I MALO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Dubašljanska 80, 51511 Malinska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880,78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274.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64520989853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TÜV Croatia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DR. M. BUDAKA 1, 35000 SLAVONSKI BROD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46.065,89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275.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67995376750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TVORNICA ŠEĆERA OSIJEK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Frankopanska 99,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535,72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276.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79977291851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Udruga za  odmor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Matice hrvatske 2/1,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13.394,12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277.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31878401363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UGOSTITELJSTVO ČULJAK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Bosutska 38,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4.944,49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278.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50266527938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ULTRA GROS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Rudeška cesta 14,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5.820,56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279.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07507345484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UNIKOM d.o.o. za komunalno gospodarstvo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Ružina 11a,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389,16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34319609112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UNIVERZAL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Vladimira Nazora 68, 31400 Đakovo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362,88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FR74415550284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V. MANE FILS SA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62 ROUTE DE GRASSE, 0 LE BAR SUR LOUP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47.659,40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74210066591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Vetropack Straža tvornica stakla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Hum na Sutli, Hum na Sutli 203, 49231 Hum Na Sutli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228.368,39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46660800468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VELPRO - CENTAR d.o.o..za trgovinu i usluge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Marijana Čavića 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6.635.418,22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25172552599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TERMOLAKIRERSKI OBRT VL.BORIS VIDOVIĆ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LAZINSKA 35,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8.748,51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106800242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VINOJUG 2010 DOO PREDUZEĆE ZA PROMET I USLUGE I PRO.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JURIJA GAGARINA 37, O NOVI BEOGRAD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465.577,48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11054574317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VINSKI DVORI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Smiljanićeva 2, 21000 Split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8.400,00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11112853213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VLADIMIR</w:t>
            </w:r>
          </w:p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 xml:space="preserve"> GAŠPAROVIĆ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Dvorničićeva 13,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2.805,57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19734214088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VOD-KAN SERVIS j.d.o.o.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Sunčana 17, 31222 Bizovac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134,50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83416546499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VODOOPSKRBA I ODVODNJA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Folnegovićeva 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509,83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34134218058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VODOSKOK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Čulinečka cesta 221C,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111,62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43654507669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VODOVOD-OSIJEK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Poljski Put 1,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430,95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40778025696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VUKPLAST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Savska 103, 10310 Ivanić-</w:t>
            </w: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Grad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lastRenderedPageBreak/>
              <w:t>286.523,63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293.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02100987736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UGOSTITELJSKI OBRT KALUN VL. DAMIR VUKUŠIĆ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SLAVONSKA AVENIJA 22 D,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5.372,25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20465157732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VULKANIZER BALOG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Stjepana Radića 67, GRADAC, 34310 PLETERNICA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512,50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33485076137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Washteks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Barutanski jarak 149,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171.163,68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19911825156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WEST TRADING OIL COMPANY d. o. 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Slavonsko-brodska 21, 35252 Slobodnica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828,00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84368186611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Zagrebačka burza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Ivana Lučića 2a/22,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5.000,00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92963223473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ZAGREBAČKA BANKA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PAROMLINSKA 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9.101,54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299.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85584865987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ZAGREBAČKI HOLDING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ULICA GRADA VUKOVARA 41,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1.893,12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02573674713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ZAGREBŠPED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Vodovodna 20a,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1.625,70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28737940650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ZAŠTITAINSPEKT d.o.o. za zaštitu na radu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Reisnera 95a,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7.501,48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39778555639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ZAVOD ZA JAVNO ZDRAVSTVO POŽEGA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Županijska 9,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269.539,36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00505486048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ZAVOD ZA STANOVANJE društvo s ograničenom odgovornošću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F.Krežme 18, 31000 Osijek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800,12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09233259333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AUTOPRAONIOCA OLIVER  VL. OLIVER ZEBA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OSJEČKA 70,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1.010,00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80627693538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ZNANJE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Mandićeva 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137.711,33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50580163954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ZRI ŠPORT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Prisavlje 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3.390,90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52089369607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MARKO ŽDRAKIĆ, AUTOPRIJEVOZNIK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GOLOBRDCI 1, 34000 GOLOBRDCI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4.437,50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46430666140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ŽELJKO PAVIČIĆ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Alilovci 72, Kaptol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2.547,13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309.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25435300118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ŽITNJAK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Marijana Čavića 8,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353.807,77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310.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43288069857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ŽUFIKA d.o.o. RESTORAN "ŽUFIKA"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Slavonska avenija 26/2,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654,59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311.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20922732186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POŽEŠKA DOLINA d.d.HOTEL GRGIN DOL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Grgin Dol 20, 34 000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658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312.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62047914270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AUTOSERVIS LOBOR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Hrastovička 18, 10250 Lučko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1.911,80</w:t>
            </w:r>
          </w:p>
        </w:tc>
      </w:tr>
      <w:tr w:rsidTr="0000241E" w:rsidR="0061689A" w:rsidRPr="00AD2085">
        <w:trPr>
          <w:trHeight w:val="76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313.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39459576798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OBRT ZA USLUGE AUTOPRAONICA M VL . MARKO KROFLIN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Hrvatski branitelja 21, 34000 Požega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840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314.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354440565543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PROBIOTIK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Ulica Grada Gospića 3,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2.887,50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315.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52975458232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INSPECTO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Električne centrale 1, 31400 Đakovo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1.875,00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316.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61030490176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THE WIRE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Braće Cvijića 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791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317.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89811416156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ROSIP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Ilica 51,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1.118,70</w:t>
            </w:r>
          </w:p>
        </w:tc>
      </w:tr>
      <w:tr w:rsidTr="0000241E" w:rsidR="0061689A" w:rsidRPr="00AD2085">
        <w:trPr>
          <w:trHeight w:val="30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318.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49614488593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TRI MARE d.o.o.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Nikole Cara 1, 51000 Rijeka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8.093,34</w:t>
            </w:r>
          </w:p>
        </w:tc>
      </w:tr>
      <w:tr w:rsidTr="0000241E" w:rsidR="0061689A" w:rsidRPr="00AD2085">
        <w:trPr>
          <w:trHeight w:val="510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319.</w:t>
            </w: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87939104217</w:t>
            </w: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HRVATSKA POŠTANSKA BANKA d.d.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sz w:val="20"/>
                <w:szCs w:val="20"/>
              </w:rPr>
              <w:t>Jurišićeva 4, 10000 Zagreb</w:t>
            </w: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  <w:r w:rsidRPr="00AD2085">
              <w:rPr>
                <w:rFonts w:eastAsia="Times New Roman" w:hAnsi="Calibri" w:ascii="Calibri"/>
                <w:color w:val="000000"/>
              </w:rPr>
              <w:t>25.617,18</w:t>
            </w:r>
          </w:p>
        </w:tc>
      </w:tr>
      <w:tr w:rsidTr="0000241E" w:rsidR="0061689A" w:rsidRPr="00AD2085">
        <w:trPr>
          <w:trHeight w:val="315"/>
          <w:jc w:val="center"/>
        </w:trPr>
        <w:tc>
          <w:tcPr>
            <w:tcW w:type="dxa" w:w="614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</w:p>
        </w:tc>
        <w:tc>
          <w:tcPr>
            <w:tcW w:type="dxa" w:w="1707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</w:p>
        </w:tc>
        <w:tc>
          <w:tcPr>
            <w:tcW w:type="dxa" w:w="2923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</w:rPr>
            </w:pPr>
            <w:r w:rsidRPr="00AD2085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2791"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color w:val="000000"/>
              </w:rPr>
            </w:pPr>
          </w:p>
        </w:tc>
        <w:tc>
          <w:tcPr>
            <w:tcW w:type="dxa" w:w="2378"/>
            <w:noWrap/>
            <w:vAlign w:val="center"/>
            <w:hideMark/>
          </w:tcPr>
          <w:p w:rsidRDefault="0061689A" w:rsidP="005F353F" w:rsidR="0061689A" w:rsidRPr="00AD2085">
            <w:pPr>
              <w:jc w:val="center"/>
              <w:rPr>
                <w:rFonts w:eastAsia="Times New Roman" w:hAnsi="Calibri" w:ascii="Calibri"/>
                <w:b/>
                <w:bCs/>
                <w:color w:val="000000"/>
              </w:rPr>
            </w:pPr>
            <w:r w:rsidRPr="00AD2085">
              <w:rPr>
                <w:rFonts w:eastAsia="Times New Roman" w:hAnsi="Calibri" w:ascii="Calibri"/>
                <w:b/>
                <w:bCs/>
                <w:color w:val="000000"/>
              </w:rPr>
              <w:t>156.263.786,87</w:t>
            </w:r>
          </w:p>
        </w:tc>
      </w:tr>
    </w:tbl>
    <w:p w:rsidRDefault="0061689A" w:rsidP="0061689A" w:rsidR="0061689A"/>
    <w:p w:rsidRDefault="0061689A" w:rsidP="00311E98" w:rsidR="0061689A">
      <w:pPr>
        <w:jc w:val="center"/>
      </w:pPr>
    </w:p>
    <w:p w:rsidRDefault="00311E98" w:rsidP="00311E98" w:rsidR="00311E98">
      <w:pPr>
        <w:jc w:val="center"/>
      </w:pPr>
    </w:p>
    <w:p w:rsidRDefault="00311E98" w:rsidP="00311E98" w:rsidR="00311E98">
      <w:pPr>
        <w:jc w:val="center"/>
      </w:pPr>
    </w:p>
    <w:p w:rsidRDefault="0061689A" w:rsidP="0061689A" w:rsidR="0061689A">
      <w:r>
        <w:t>U Slavonskom Brodu, 20.listopada 2017.g.</w:t>
      </w:r>
    </w:p>
    <w:p w:rsidRDefault="0061689A" w:rsidP="0061689A" w:rsidR="0061689A"/>
    <w:p w:rsidRDefault="0061689A" w:rsidP="0061689A" w:rsidR="0061689A"/>
    <w:p w:rsidRDefault="0061689A" w:rsidP="0061689A" w:rsidR="006168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STEČAJNI SUDAC:</w:t>
      </w:r>
    </w:p>
    <w:p w:rsidRDefault="0061689A" w:rsidP="0061689A" w:rsidR="0061689A" w:rsidRPr="00D735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Vukelić</w:t>
      </w:r>
    </w:p>
    <w:sectPr w:rsidR="0061689A" w:rsidRPr="00D735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5A7"/>
    <w:rsid w:val="0000241E"/>
    <w:rsid w:val="00311E98"/>
    <w:rsid w:val="00500E90"/>
    <w:rsid w:val="005B43FD"/>
    <w:rsid w:val="0061689A"/>
    <w:rsid w:val="00D735A7"/>
    <w:rsid w:val="00DB052E"/>
    <w:rsid w:val="00E95A1C"/>
    <w:rsid w:val="00EA1581"/>
    <w:rsid w:val="00F9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5A7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35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5A7"/>
    <w:rPr>
      <w:rFonts w:cs="Tahoma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61689A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61689A"/>
    <w:rPr>
      <w:color w:val="800080"/>
      <w:u w:val="single"/>
    </w:rPr>
  </w:style>
  <w:style w:customStyle="true" w:styleId="xl65" w:type="paragraph">
    <w:name w:val="xl65"/>
    <w:basedOn w:val="Normal"/>
    <w:rsid w:val="006168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66" w:type="paragraph">
    <w:name w:val="xl66"/>
    <w:basedOn w:val="Normal"/>
    <w:rsid w:val="006168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67" w:type="paragraph">
    <w:name w:val="xl67"/>
    <w:basedOn w:val="Normal"/>
    <w:rsid w:val="006168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b/>
      <w:bCs/>
    </w:rPr>
  </w:style>
  <w:style w:customStyle="true" w:styleId="xl68" w:type="paragraph">
    <w:name w:val="xl68"/>
    <w:basedOn w:val="Normal"/>
    <w:rsid w:val="006168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b/>
      <w:bCs/>
    </w:rPr>
  </w:style>
  <w:style w:customStyle="true" w:styleId="xl69" w:type="paragraph">
    <w:name w:val="xl69"/>
    <w:basedOn w:val="Normal"/>
    <w:rsid w:val="0061689A"/>
    <w:pPr>
      <w:pBdr>
        <w:left w:space="0" w:sz="8" w:color="auto" w:val="single"/>
        <w:bottom w:space="0" w:sz="8" w:color="auto" w:val="single"/>
        <w:right w:space="0" w:sz="8" w:color="auto" w:val="single"/>
      </w:pBdr>
      <w:shd w:fill="C5D9F1" w:color="000000" w:val="clear"/>
      <w:spacing w:afterAutospacing="true" w:after="100" w:beforeAutospacing="true" w:before="100"/>
      <w:textAlignment w:val="top"/>
    </w:pPr>
    <w:rPr>
      <w:rFonts w:eastAsia="Times New Roman"/>
    </w:rPr>
  </w:style>
  <w:style w:customStyle="true" w:styleId="xl70" w:type="paragraph">
    <w:name w:val="xl70"/>
    <w:basedOn w:val="Normal"/>
    <w:rsid w:val="0061689A"/>
    <w:pPr>
      <w:pBdr>
        <w:bottom w:space="0" w:sz="8" w:color="auto" w:val="single"/>
        <w:right w:space="0" w:sz="8" w:color="auto" w:val="single"/>
      </w:pBdr>
      <w:shd w:fill="C5D9F1" w:color="000000" w:val="clear"/>
      <w:spacing w:afterAutospacing="true" w:after="100" w:beforeAutospacing="true" w:before="100"/>
      <w:textAlignment w:val="top"/>
    </w:pPr>
    <w:rPr>
      <w:rFonts w:eastAsia="Times New Roman"/>
    </w:rPr>
  </w:style>
  <w:style w:customStyle="true" w:styleId="xl71" w:type="paragraph">
    <w:name w:val="xl71"/>
    <w:basedOn w:val="Normal"/>
    <w:rsid w:val="0061689A"/>
    <w:pPr>
      <w:pBdr>
        <w:bottom w:space="0" w:sz="8" w:color="auto" w:val="single"/>
        <w:right w:space="0" w:sz="8" w:color="auto" w:val="single"/>
      </w:pBdr>
      <w:shd w:fill="C5D9F1" w:color="000000" w:val="clear"/>
      <w:spacing w:afterAutospacing="true" w:after="100" w:beforeAutospacing="true" w:before="100"/>
      <w:textAlignment w:val="top"/>
    </w:pPr>
    <w:rPr>
      <w:rFonts w:cs="Arial" w:eastAsia="Times New Roman" w:hAnsi="Arial" w:ascii="Arial"/>
      <w:b/>
      <w:bCs/>
      <w:sz w:val="20"/>
      <w:szCs w:val="20"/>
    </w:rPr>
  </w:style>
  <w:style w:customStyle="true" w:styleId="xl72" w:type="paragraph">
    <w:name w:val="xl72"/>
    <w:basedOn w:val="Normal"/>
    <w:rsid w:val="0061689A"/>
    <w:pPr>
      <w:pBdr>
        <w:bottom w:space="0" w:sz="8" w:color="auto" w:val="single"/>
        <w:right w:space="0" w:sz="8" w:color="auto" w:val="single"/>
      </w:pBdr>
      <w:shd w:fill="C5D9F1" w:color="000000" w:val="clear"/>
      <w:spacing w:afterAutospacing="true" w:after="100" w:beforeAutospacing="true" w:before="100"/>
      <w:textAlignment w:val="top"/>
    </w:pPr>
    <w:rPr>
      <w:rFonts w:eastAsia="Times New Roman"/>
    </w:rPr>
  </w:style>
  <w:style w:customStyle="true" w:styleId="xl73" w:type="paragraph">
    <w:name w:val="xl73"/>
    <w:basedOn w:val="Normal"/>
    <w:rsid w:val="0061689A"/>
    <w:pPr>
      <w:pBdr>
        <w:bottom w:space="0" w:sz="8" w:color="auto" w:val="single"/>
        <w:right w:space="0" w:sz="8" w:color="auto" w:val="single"/>
      </w:pBdr>
      <w:shd w:fill="C5D9F1" w:color="000000" w:val="clear"/>
      <w:spacing w:afterAutospacing="true" w:after="100" w:beforeAutospacing="true" w:before="100"/>
      <w:jc w:val="right"/>
      <w:textAlignment w:val="top"/>
    </w:pPr>
    <w:rPr>
      <w:rFonts w:eastAsia="Times New Roman"/>
      <w:b/>
      <w:bCs/>
      <w:color w:val="000000"/>
    </w:rPr>
  </w:style>
  <w:style w:customStyle="true" w:styleId="xl74" w:type="paragraph">
    <w:name w:val="xl74"/>
    <w:basedOn w:val="Normal"/>
    <w:rsid w:val="006168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</w:pPr>
    <w:rPr>
      <w:rFonts w:eastAsia="Times New Roman"/>
    </w:rPr>
  </w:style>
  <w:style w:customStyle="true" w:styleId="xl75" w:type="paragraph">
    <w:name w:val="xl75"/>
    <w:basedOn w:val="Normal"/>
    <w:rsid w:val="0061689A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FF" w:color="FFFF00" w:val="clear"/>
      <w:spacing w:afterAutospacing="true" w:after="100" w:beforeAutospacing="true" w:before="100"/>
      <w:jc w:val="right"/>
    </w:pPr>
    <w:rPr>
      <w:rFonts w:eastAsia="Times New Roman"/>
      <w:color w:val="000000"/>
    </w:rPr>
  </w:style>
  <w:style w:customStyle="true" w:styleId="xl76" w:type="paragraph">
    <w:name w:val="xl76"/>
    <w:basedOn w:val="Normal"/>
    <w:rsid w:val="0061689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77" w:type="paragraph">
    <w:name w:val="xl77"/>
    <w:basedOn w:val="Normal"/>
    <w:rsid w:val="0061689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78" w:type="paragraph">
    <w:name w:val="xl78"/>
    <w:basedOn w:val="Normal"/>
    <w:rsid w:val="0061689A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FFFFFF" w:color="FFFF00" w:val="clear"/>
      <w:spacing w:afterAutospacing="true" w:after="100" w:beforeAutospacing="true" w:before="100"/>
      <w:jc w:val="right"/>
    </w:pPr>
    <w:rPr>
      <w:rFonts w:eastAsia="Times New Roman"/>
      <w:color w:val="000000"/>
    </w:rPr>
  </w:style>
  <w:style w:customStyle="true" w:styleId="xl79" w:type="paragraph">
    <w:name w:val="xl79"/>
    <w:basedOn w:val="Normal"/>
    <w:rsid w:val="006168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0"/>
      <w:szCs w:val="20"/>
    </w:rPr>
  </w:style>
  <w:style w:customStyle="true" w:styleId="xl80" w:type="paragraph">
    <w:name w:val="xl80"/>
    <w:basedOn w:val="Normal"/>
    <w:rsid w:val="006168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cs="Arial" w:eastAsia="Times New Roman" w:hAnsi="Arial" w:ascii="Arial"/>
      <w:sz w:val="20"/>
      <w:szCs w:val="20"/>
    </w:rPr>
  </w:style>
  <w:style w:customStyle="true" w:styleId="xl81" w:type="paragraph">
    <w:name w:val="xl81"/>
    <w:basedOn w:val="Normal"/>
    <w:rsid w:val="006168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FFFF00" w:val="clear"/>
      <w:spacing w:afterAutospacing="true" w:after="100" w:beforeAutospacing="true" w:before="100"/>
      <w:jc w:val="right"/>
    </w:pPr>
    <w:rPr>
      <w:rFonts w:eastAsia="Times New Roman"/>
      <w:color w:val="000000"/>
    </w:rPr>
  </w:style>
  <w:style w:customStyle="true" w:styleId="xl82" w:type="paragraph">
    <w:name w:val="xl82"/>
    <w:basedOn w:val="Normal"/>
    <w:rsid w:val="006168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FFFF00" w:val="clear"/>
      <w:spacing w:afterAutospacing="true" w:after="100" w:beforeAutospacing="true" w:before="100"/>
      <w:jc w:val="right"/>
    </w:pPr>
    <w:rPr>
      <w:rFonts w:eastAsia="Times New Roman"/>
      <w:color w:val="000000"/>
    </w:rPr>
  </w:style>
  <w:style w:customStyle="true" w:styleId="xl83" w:type="paragraph">
    <w:name w:val="xl83"/>
    <w:basedOn w:val="Normal"/>
    <w:rsid w:val="006168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0"/>
      <w:szCs w:val="20"/>
    </w:rPr>
  </w:style>
  <w:style w:customStyle="true" w:styleId="xl84" w:type="paragraph">
    <w:name w:val="xl84"/>
    <w:basedOn w:val="Normal"/>
    <w:rsid w:val="0061689A"/>
    <w:pPr>
      <w:pBdr>
        <w:top w:space="0" w:sz="4" w:color="auto" w:val="single"/>
        <w:left w:space="0" w:sz="4" w:color="auto" w:val="single"/>
      </w:pBdr>
      <w:shd w:fill="B6DDE8" w:color="000000" w:val="clear"/>
      <w:spacing w:afterAutospacing="true" w:after="100" w:beforeAutospacing="true" w:before="100"/>
      <w:jc w:val="center"/>
    </w:pPr>
    <w:rPr>
      <w:rFonts w:eastAsia="Times New Roman"/>
      <w:b/>
      <w:bCs/>
    </w:rPr>
  </w:style>
  <w:style w:customStyle="true" w:styleId="xl85" w:type="paragraph">
    <w:name w:val="xl85"/>
    <w:basedOn w:val="Normal"/>
    <w:rsid w:val="0061689A"/>
    <w:pPr>
      <w:pBdr>
        <w:top w:space="0" w:sz="4" w:color="auto" w:val="single"/>
      </w:pBdr>
      <w:shd w:fill="B6DDE8" w:color="000000" w:val="clear"/>
      <w:spacing w:afterAutospacing="true" w:after="100" w:beforeAutospacing="true" w:before="100"/>
      <w:jc w:val="center"/>
    </w:pPr>
    <w:rPr>
      <w:rFonts w:eastAsia="Times New Roman"/>
    </w:rPr>
  </w:style>
  <w:style w:customStyle="true" w:styleId="xl86" w:type="paragraph">
    <w:name w:val="xl86"/>
    <w:basedOn w:val="Normal"/>
    <w:rsid w:val="0061689A"/>
    <w:pPr>
      <w:pBdr>
        <w:left w:space="0" w:sz="4" w:color="auto" w:val="single"/>
        <w:bottom w:space="0" w:sz="4" w:color="auto" w:val="single"/>
      </w:pBdr>
      <w:shd w:fill="B6DDE8" w:color="000000" w:val="clear"/>
      <w:spacing w:afterAutospacing="true" w:after="100" w:beforeAutospacing="true" w:before="100"/>
      <w:jc w:val="center"/>
    </w:pPr>
    <w:rPr>
      <w:rFonts w:eastAsia="Times New Roman"/>
    </w:rPr>
  </w:style>
  <w:style w:customStyle="true" w:styleId="xl87" w:type="paragraph">
    <w:name w:val="xl87"/>
    <w:basedOn w:val="Normal"/>
    <w:rsid w:val="0061689A"/>
    <w:pPr>
      <w:pBdr>
        <w:bottom w:space="0" w:sz="4" w:color="auto" w:val="single"/>
      </w:pBdr>
      <w:shd w:fill="B6DDE8" w:color="000000" w:val="clear"/>
      <w:spacing w:afterAutospacing="true" w:after="100" w:beforeAutospacing="true" w:before="100"/>
      <w:jc w:val="center"/>
    </w:pPr>
    <w:rPr>
      <w:rFonts w:eastAsia="Times New Roman"/>
    </w:rPr>
  </w:style>
  <w:style w:styleId="Reetkatablice" w:type="table">
    <w:name w:val="Table Grid"/>
    <w:basedOn w:val="Obinatablica"/>
    <w:uiPriority w:val="59"/>
    <w:rsid w:val="0061689A"/>
    <w:pPr>
      <w:spacing w:lineRule="auto" w:line="240" w:after="0"/>
    </w:pPr>
    <w:rPr>
      <w:rFonts w:eastAsiaTheme="minorEastAsia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1689A"/>
    <w:pPr>
      <w:tabs>
        <w:tab w:pos="4536" w:val="center"/>
        <w:tab w:pos="9072" w:val="right"/>
      </w:tabs>
    </w:pPr>
    <w:rPr>
      <w:rFonts w:cstheme="minorBidi" w:eastAsiaTheme="minorEastAsia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61689A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689A"/>
    <w:pPr>
      <w:tabs>
        <w:tab w:pos="4536" w:val="center"/>
        <w:tab w:pos="9072" w:val="right"/>
      </w:tabs>
    </w:pPr>
    <w:rPr>
      <w:rFonts w:cstheme="minorBidi" w:eastAsiaTheme="minorEastAsia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61689A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5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5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58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58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5A7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35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5A7"/>
    <w:rPr>
      <w:rFonts w:ascii="Tahoma" w:cs="Tahoma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61689A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61689A"/>
    <w:rPr>
      <w:color w:val="800080"/>
      <w:u w:val="single"/>
    </w:rPr>
  </w:style>
  <w:style w:customStyle="1" w:styleId="xl65" w:type="paragraph">
    <w:name w:val="xl65"/>
    <w:basedOn w:val="Normal"/>
    <w:rsid w:val="006168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66" w:type="paragraph">
    <w:name w:val="xl66"/>
    <w:basedOn w:val="Normal"/>
    <w:rsid w:val="006168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67" w:type="paragraph">
    <w:name w:val="xl67"/>
    <w:basedOn w:val="Normal"/>
    <w:rsid w:val="006168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b/>
      <w:bCs/>
    </w:rPr>
  </w:style>
  <w:style w:customStyle="1" w:styleId="xl68" w:type="paragraph">
    <w:name w:val="xl68"/>
    <w:basedOn w:val="Normal"/>
    <w:rsid w:val="006168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b/>
      <w:bCs/>
    </w:rPr>
  </w:style>
  <w:style w:customStyle="1" w:styleId="xl69" w:type="paragraph">
    <w:name w:val="xl69"/>
    <w:basedOn w:val="Normal"/>
    <w:rsid w:val="0061689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C5D9F1" w:val="clear"/>
      <w:spacing w:after="100" w:afterAutospacing="1" w:before="100" w:beforeAutospacing="1"/>
      <w:textAlignment w:val="top"/>
    </w:pPr>
    <w:rPr>
      <w:rFonts w:eastAsia="Times New Roman"/>
    </w:rPr>
  </w:style>
  <w:style w:customStyle="1" w:styleId="xl70" w:type="paragraph">
    <w:name w:val="xl70"/>
    <w:basedOn w:val="Normal"/>
    <w:rsid w:val="0061689A"/>
    <w:pPr>
      <w:pBdr>
        <w:bottom w:color="auto" w:space="0" w:sz="8" w:val="single"/>
        <w:right w:color="auto" w:space="0" w:sz="8" w:val="single"/>
      </w:pBdr>
      <w:shd w:color="000000" w:fill="C5D9F1" w:val="clear"/>
      <w:spacing w:after="100" w:afterAutospacing="1" w:before="100" w:beforeAutospacing="1"/>
      <w:textAlignment w:val="top"/>
    </w:pPr>
    <w:rPr>
      <w:rFonts w:eastAsia="Times New Roman"/>
    </w:rPr>
  </w:style>
  <w:style w:customStyle="1" w:styleId="xl71" w:type="paragraph">
    <w:name w:val="xl71"/>
    <w:basedOn w:val="Normal"/>
    <w:rsid w:val="0061689A"/>
    <w:pPr>
      <w:pBdr>
        <w:bottom w:color="auto" w:space="0" w:sz="8" w:val="single"/>
        <w:right w:color="auto" w:space="0" w:sz="8" w:val="single"/>
      </w:pBdr>
      <w:shd w:color="000000" w:fill="C5D9F1" w:val="clear"/>
      <w:spacing w:after="100" w:afterAutospacing="1" w:before="100" w:beforeAutospacing="1"/>
      <w:textAlignment w:val="top"/>
    </w:pPr>
    <w:rPr>
      <w:rFonts w:ascii="Arial" w:cs="Arial" w:eastAsia="Times New Roman" w:hAnsi="Arial"/>
      <w:b/>
      <w:bCs/>
      <w:sz w:val="20"/>
      <w:szCs w:val="20"/>
    </w:rPr>
  </w:style>
  <w:style w:customStyle="1" w:styleId="xl72" w:type="paragraph">
    <w:name w:val="xl72"/>
    <w:basedOn w:val="Normal"/>
    <w:rsid w:val="0061689A"/>
    <w:pPr>
      <w:pBdr>
        <w:bottom w:color="auto" w:space="0" w:sz="8" w:val="single"/>
        <w:right w:color="auto" w:space="0" w:sz="8" w:val="single"/>
      </w:pBdr>
      <w:shd w:color="000000" w:fill="C5D9F1" w:val="clear"/>
      <w:spacing w:after="100" w:afterAutospacing="1" w:before="100" w:beforeAutospacing="1"/>
      <w:textAlignment w:val="top"/>
    </w:pPr>
    <w:rPr>
      <w:rFonts w:eastAsia="Times New Roman"/>
    </w:rPr>
  </w:style>
  <w:style w:customStyle="1" w:styleId="xl73" w:type="paragraph">
    <w:name w:val="xl73"/>
    <w:basedOn w:val="Normal"/>
    <w:rsid w:val="0061689A"/>
    <w:pPr>
      <w:pBdr>
        <w:bottom w:color="auto" w:space="0" w:sz="8" w:val="single"/>
        <w:right w:color="auto" w:space="0" w:sz="8" w:val="single"/>
      </w:pBdr>
      <w:shd w:color="000000" w:fill="C5D9F1" w:val="clear"/>
      <w:spacing w:after="100" w:afterAutospacing="1" w:before="100" w:beforeAutospacing="1"/>
      <w:jc w:val="right"/>
      <w:textAlignment w:val="top"/>
    </w:pPr>
    <w:rPr>
      <w:rFonts w:eastAsia="Times New Roman"/>
      <w:b/>
      <w:bCs/>
      <w:color w:val="000000"/>
    </w:rPr>
  </w:style>
  <w:style w:customStyle="1" w:styleId="xl74" w:type="paragraph">
    <w:name w:val="xl74"/>
    <w:basedOn w:val="Normal"/>
    <w:rsid w:val="006168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</w:pPr>
    <w:rPr>
      <w:rFonts w:eastAsia="Times New Roman"/>
    </w:rPr>
  </w:style>
  <w:style w:customStyle="1" w:styleId="xl75" w:type="paragraph">
    <w:name w:val="xl75"/>
    <w:basedOn w:val="Normal"/>
    <w:rsid w:val="0061689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FF" w:val="clear"/>
      <w:spacing w:after="100" w:afterAutospacing="1" w:before="100" w:beforeAutospacing="1"/>
      <w:jc w:val="right"/>
    </w:pPr>
    <w:rPr>
      <w:rFonts w:eastAsia="Times New Roman"/>
      <w:color w:val="000000"/>
    </w:rPr>
  </w:style>
  <w:style w:customStyle="1" w:styleId="xl76" w:type="paragraph">
    <w:name w:val="xl76"/>
    <w:basedOn w:val="Normal"/>
    <w:rsid w:val="0061689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77" w:type="paragraph">
    <w:name w:val="xl77"/>
    <w:basedOn w:val="Normal"/>
    <w:rsid w:val="0061689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78" w:type="paragraph">
    <w:name w:val="xl78"/>
    <w:basedOn w:val="Normal"/>
    <w:rsid w:val="0061689A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FFFF00" w:fill="FFFFFF" w:val="clear"/>
      <w:spacing w:after="100" w:afterAutospacing="1" w:before="100" w:beforeAutospacing="1"/>
      <w:jc w:val="right"/>
    </w:pPr>
    <w:rPr>
      <w:rFonts w:eastAsia="Times New Roman"/>
      <w:color w:val="000000"/>
    </w:rPr>
  </w:style>
  <w:style w:customStyle="1" w:styleId="xl79" w:type="paragraph">
    <w:name w:val="xl79"/>
    <w:basedOn w:val="Normal"/>
    <w:rsid w:val="006168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Arial" w:cs="Arial" w:eastAsia="Times New Roman" w:hAnsi="Arial"/>
      <w:sz w:val="20"/>
      <w:szCs w:val="20"/>
    </w:rPr>
  </w:style>
  <w:style w:customStyle="1" w:styleId="xl80" w:type="paragraph">
    <w:name w:val="xl80"/>
    <w:basedOn w:val="Normal"/>
    <w:rsid w:val="006168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ascii="Arial" w:cs="Arial" w:eastAsia="Times New Roman" w:hAnsi="Arial"/>
      <w:sz w:val="20"/>
      <w:szCs w:val="20"/>
    </w:rPr>
  </w:style>
  <w:style w:customStyle="1" w:styleId="xl81" w:type="paragraph">
    <w:name w:val="xl81"/>
    <w:basedOn w:val="Normal"/>
    <w:rsid w:val="006168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FFFF00" w:fill="FFFFFF" w:val="clear"/>
      <w:spacing w:after="100" w:afterAutospacing="1" w:before="100" w:beforeAutospacing="1"/>
      <w:jc w:val="right"/>
    </w:pPr>
    <w:rPr>
      <w:rFonts w:eastAsia="Times New Roman"/>
      <w:color w:val="000000"/>
    </w:rPr>
  </w:style>
  <w:style w:customStyle="1" w:styleId="xl82" w:type="paragraph">
    <w:name w:val="xl82"/>
    <w:basedOn w:val="Normal"/>
    <w:rsid w:val="006168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FFFF00" w:fill="FFFFFF" w:val="clear"/>
      <w:spacing w:after="100" w:afterAutospacing="1" w:before="100" w:beforeAutospacing="1"/>
      <w:jc w:val="right"/>
    </w:pPr>
    <w:rPr>
      <w:rFonts w:eastAsia="Times New Roman"/>
      <w:color w:val="000000"/>
    </w:rPr>
  </w:style>
  <w:style w:customStyle="1" w:styleId="xl83" w:type="paragraph">
    <w:name w:val="xl83"/>
    <w:basedOn w:val="Normal"/>
    <w:rsid w:val="006168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Arial" w:cs="Arial" w:eastAsia="Times New Roman" w:hAnsi="Arial"/>
      <w:sz w:val="20"/>
      <w:szCs w:val="20"/>
    </w:rPr>
  </w:style>
  <w:style w:customStyle="1" w:styleId="xl84" w:type="paragraph">
    <w:name w:val="xl84"/>
    <w:basedOn w:val="Normal"/>
    <w:rsid w:val="0061689A"/>
    <w:pPr>
      <w:pBdr>
        <w:top w:color="auto" w:space="0" w:sz="4" w:val="single"/>
        <w:left w:color="auto" w:space="0" w:sz="4" w:val="single"/>
      </w:pBdr>
      <w:shd w:color="000000" w:fill="B6DDE8" w:val="clear"/>
      <w:spacing w:after="100" w:afterAutospacing="1" w:before="100" w:beforeAutospacing="1"/>
      <w:jc w:val="center"/>
    </w:pPr>
    <w:rPr>
      <w:rFonts w:eastAsia="Times New Roman"/>
      <w:b/>
      <w:bCs/>
    </w:rPr>
  </w:style>
  <w:style w:customStyle="1" w:styleId="xl85" w:type="paragraph">
    <w:name w:val="xl85"/>
    <w:basedOn w:val="Normal"/>
    <w:rsid w:val="0061689A"/>
    <w:pPr>
      <w:pBdr>
        <w:top w:color="auto" w:space="0" w:sz="4" w:val="single"/>
      </w:pBdr>
      <w:shd w:color="000000" w:fill="B6DDE8" w:val="clear"/>
      <w:spacing w:after="100" w:afterAutospacing="1" w:before="100" w:beforeAutospacing="1"/>
      <w:jc w:val="center"/>
    </w:pPr>
    <w:rPr>
      <w:rFonts w:eastAsia="Times New Roman"/>
    </w:rPr>
  </w:style>
  <w:style w:customStyle="1" w:styleId="xl86" w:type="paragraph">
    <w:name w:val="xl86"/>
    <w:basedOn w:val="Normal"/>
    <w:rsid w:val="0061689A"/>
    <w:pPr>
      <w:pBdr>
        <w:left w:color="auto" w:space="0" w:sz="4" w:val="single"/>
        <w:bottom w:color="auto" w:space="0" w:sz="4" w:val="single"/>
      </w:pBdr>
      <w:shd w:color="000000" w:fill="B6DDE8" w:val="clear"/>
      <w:spacing w:after="100" w:afterAutospacing="1" w:before="100" w:beforeAutospacing="1"/>
      <w:jc w:val="center"/>
    </w:pPr>
    <w:rPr>
      <w:rFonts w:eastAsia="Times New Roman"/>
    </w:rPr>
  </w:style>
  <w:style w:customStyle="1" w:styleId="xl87" w:type="paragraph">
    <w:name w:val="xl87"/>
    <w:basedOn w:val="Normal"/>
    <w:rsid w:val="0061689A"/>
    <w:pPr>
      <w:pBdr>
        <w:bottom w:color="auto" w:space="0" w:sz="4" w:val="single"/>
      </w:pBdr>
      <w:shd w:color="000000" w:fill="B6DDE8" w:val="clear"/>
      <w:spacing w:after="100" w:afterAutospacing="1" w:before="100" w:beforeAutospacing="1"/>
      <w:jc w:val="center"/>
    </w:pPr>
    <w:rPr>
      <w:rFonts w:eastAsia="Times New Roman"/>
    </w:rPr>
  </w:style>
  <w:style w:styleId="Reetkatablice" w:type="table">
    <w:name w:val="Table Grid"/>
    <w:basedOn w:val="Obinatablica"/>
    <w:uiPriority w:val="59"/>
    <w:rsid w:val="0061689A"/>
    <w:pPr>
      <w:spacing w:after="0" w:line="240" w:lineRule="auto"/>
    </w:pPr>
    <w:rPr>
      <w:rFonts w:eastAsiaTheme="minorEastAsia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1689A"/>
    <w:pPr>
      <w:tabs>
        <w:tab w:pos="4536" w:val="center"/>
        <w:tab w:pos="9072" w:val="right"/>
      </w:tabs>
    </w:pPr>
    <w:rPr>
      <w:rFonts w:asciiTheme="minorHAnsi" w:cstheme="minorBidi" w:eastAsiaTheme="minorEastAsia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61689A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689A"/>
    <w:pPr>
      <w:tabs>
        <w:tab w:pos="4536" w:val="center"/>
        <w:tab w:pos="9072" w:val="right"/>
      </w:tabs>
    </w:pPr>
    <w:rPr>
      <w:rFonts w:asciiTheme="minorHAnsi" w:cstheme="minorBidi" w:eastAsiaTheme="minorEastAsia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61689A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5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5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58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58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14</properties:Pages>
  <properties:Words>3807</properties:Words>
  <properties:Characters>24059</properties:Characters>
  <properties:Lines>2091</properties:Lines>
  <properties:Paragraphs>1606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2017-10-20T07:01:00Z</dcterms:created>
  <dc:creator>wsadmin</dc:creator>
  <cp:lastModifiedBy>wsadmin</cp:lastModifiedBy>
  <cp:lastPrinted>2017-10-20T07:32:00Z</cp:lastPrinted>
  <dcterms:modified xmlns:xsi="http://www.w3.org/2001/XMLSchema-instance" xsi:type="dcterms:W3CDTF">2017-10-20T07:37:00Z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